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6F4" w:rsidRPr="00543B51" w:rsidRDefault="00BF26F4" w:rsidP="00543B51">
      <w:pPr>
        <w:pStyle w:val="a4"/>
        <w:bidi/>
        <w:jc w:val="center"/>
        <w:rPr>
          <w:rFonts w:cs="GE SS Two Medium"/>
          <w:sz w:val="44"/>
          <w:szCs w:val="44"/>
          <w:rtl/>
        </w:rPr>
      </w:pPr>
      <w:bookmarkStart w:id="0" w:name="_GoBack"/>
      <w:bookmarkEnd w:id="0"/>
      <w:r w:rsidRPr="00543B51">
        <w:rPr>
          <w:rFonts w:cs="GE SS Two Medium" w:hint="cs"/>
          <w:sz w:val="44"/>
          <w:szCs w:val="44"/>
          <w:rtl/>
        </w:rPr>
        <w:t>العمليات والإجراءات</w:t>
      </w:r>
    </w:p>
    <w:tbl>
      <w:tblPr>
        <w:tblStyle w:val="a5"/>
        <w:bidiVisual/>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282"/>
        <w:gridCol w:w="4887"/>
        <w:gridCol w:w="3585"/>
      </w:tblGrid>
      <w:tr w:rsidR="00BF26F4" w:rsidRPr="00BF26F4" w:rsidTr="00543B51">
        <w:trPr>
          <w:trHeight w:val="571"/>
          <w:jc w:val="center"/>
        </w:trPr>
        <w:tc>
          <w:tcPr>
            <w:tcW w:w="2282" w:type="dxa"/>
            <w:tcBorders>
              <w:top w:val="single" w:sz="18" w:space="0" w:color="auto"/>
              <w:bottom w:val="single" w:sz="18" w:space="0" w:color="auto"/>
            </w:tcBorders>
            <w:shd w:val="clear" w:color="auto" w:fill="92D050"/>
            <w:vAlign w:val="center"/>
          </w:tcPr>
          <w:p w:rsidR="00BF26F4" w:rsidRPr="00BF26F4" w:rsidRDefault="00BF26F4" w:rsidP="00274F9A">
            <w:pPr>
              <w:pStyle w:val="a4"/>
              <w:bidi/>
              <w:jc w:val="center"/>
              <w:rPr>
                <w:rFonts w:cs="GE SS Two Medium"/>
                <w:sz w:val="24"/>
                <w:szCs w:val="24"/>
                <w:rtl/>
              </w:rPr>
            </w:pPr>
            <w:r>
              <w:rPr>
                <w:rFonts w:cs="GE SS Two Medium" w:hint="cs"/>
                <w:sz w:val="24"/>
                <w:szCs w:val="24"/>
                <w:rtl/>
              </w:rPr>
              <w:t>رقم العملية</w:t>
            </w:r>
          </w:p>
        </w:tc>
        <w:tc>
          <w:tcPr>
            <w:tcW w:w="4887" w:type="dxa"/>
            <w:tcBorders>
              <w:top w:val="single" w:sz="18" w:space="0" w:color="auto"/>
              <w:bottom w:val="single" w:sz="18" w:space="0" w:color="auto"/>
            </w:tcBorders>
            <w:shd w:val="clear" w:color="auto" w:fill="92D050"/>
            <w:vAlign w:val="center"/>
          </w:tcPr>
          <w:p w:rsidR="00BF26F4" w:rsidRPr="00BF26F4" w:rsidRDefault="00BF26F4" w:rsidP="00274F9A">
            <w:pPr>
              <w:pStyle w:val="a4"/>
              <w:bidi/>
              <w:jc w:val="center"/>
              <w:rPr>
                <w:rFonts w:cs="GE SS Two Medium"/>
                <w:sz w:val="24"/>
                <w:szCs w:val="24"/>
                <w:rtl/>
              </w:rPr>
            </w:pPr>
            <w:r>
              <w:rPr>
                <w:rFonts w:cs="GE SS Two Medium" w:hint="cs"/>
                <w:sz w:val="24"/>
                <w:szCs w:val="24"/>
                <w:rtl/>
              </w:rPr>
              <w:t>اسم العملية</w:t>
            </w:r>
          </w:p>
        </w:tc>
        <w:tc>
          <w:tcPr>
            <w:tcW w:w="3585" w:type="dxa"/>
            <w:tcBorders>
              <w:top w:val="single" w:sz="18" w:space="0" w:color="auto"/>
              <w:bottom w:val="single" w:sz="18" w:space="0" w:color="auto"/>
            </w:tcBorders>
            <w:shd w:val="clear" w:color="auto" w:fill="92D050"/>
            <w:vAlign w:val="center"/>
          </w:tcPr>
          <w:p w:rsidR="00BF26F4" w:rsidRPr="00BF26F4" w:rsidRDefault="00BF26F4" w:rsidP="00274F9A">
            <w:pPr>
              <w:pStyle w:val="a4"/>
              <w:bidi/>
              <w:jc w:val="center"/>
              <w:rPr>
                <w:rFonts w:cs="GE SS Two Medium"/>
                <w:sz w:val="24"/>
                <w:szCs w:val="24"/>
                <w:rtl/>
              </w:rPr>
            </w:pPr>
            <w:r>
              <w:rPr>
                <w:rFonts w:cs="GE SS Two Medium" w:hint="cs"/>
                <w:sz w:val="24"/>
                <w:szCs w:val="24"/>
                <w:rtl/>
              </w:rPr>
              <w:t>رقم الصفحة</w:t>
            </w:r>
          </w:p>
        </w:tc>
      </w:tr>
      <w:tr w:rsidR="00BF26F4" w:rsidRPr="00BF26F4" w:rsidTr="00543B51">
        <w:trPr>
          <w:trHeight w:val="390"/>
          <w:jc w:val="center"/>
        </w:trPr>
        <w:tc>
          <w:tcPr>
            <w:tcW w:w="2282" w:type="dxa"/>
            <w:tcBorders>
              <w:top w:val="single" w:sz="18" w:space="0" w:color="auto"/>
            </w:tcBorders>
          </w:tcPr>
          <w:p w:rsidR="00BF26F4" w:rsidRPr="00BF26F4" w:rsidRDefault="00274F9A" w:rsidP="00274F9A">
            <w:pPr>
              <w:pStyle w:val="a4"/>
              <w:bidi/>
              <w:jc w:val="center"/>
              <w:rPr>
                <w:rFonts w:cs="GE SS Two Medium"/>
                <w:sz w:val="24"/>
                <w:szCs w:val="24"/>
                <w:rtl/>
              </w:rPr>
            </w:pPr>
            <w:r>
              <w:rPr>
                <w:rFonts w:cs="GE SS Two Medium" w:hint="cs"/>
                <w:sz w:val="24"/>
                <w:szCs w:val="24"/>
                <w:rtl/>
              </w:rPr>
              <w:t>1</w:t>
            </w:r>
          </w:p>
        </w:tc>
        <w:tc>
          <w:tcPr>
            <w:tcW w:w="4887" w:type="dxa"/>
            <w:tcBorders>
              <w:top w:val="single" w:sz="18" w:space="0" w:color="auto"/>
            </w:tcBorders>
          </w:tcPr>
          <w:p w:rsidR="00BF26F4" w:rsidRPr="00BF26F4" w:rsidRDefault="008F3C02" w:rsidP="00274F9A">
            <w:pPr>
              <w:pStyle w:val="a4"/>
              <w:bidi/>
              <w:jc w:val="center"/>
              <w:rPr>
                <w:rFonts w:cs="GE SS Two Medium"/>
                <w:sz w:val="24"/>
                <w:szCs w:val="24"/>
                <w:rtl/>
              </w:rPr>
            </w:pPr>
            <w:r>
              <w:rPr>
                <w:rFonts w:cs="GE SS Two Medium" w:hint="cs"/>
                <w:sz w:val="24"/>
                <w:szCs w:val="24"/>
                <w:rtl/>
              </w:rPr>
              <w:t>القبول والتسجيل</w:t>
            </w:r>
          </w:p>
        </w:tc>
        <w:tc>
          <w:tcPr>
            <w:tcW w:w="3585" w:type="dxa"/>
            <w:tcBorders>
              <w:top w:val="single" w:sz="18" w:space="0" w:color="auto"/>
            </w:tcBorders>
          </w:tcPr>
          <w:p w:rsidR="00BF26F4" w:rsidRPr="00BF26F4" w:rsidRDefault="00D51446" w:rsidP="00274F9A">
            <w:pPr>
              <w:pStyle w:val="a4"/>
              <w:bidi/>
              <w:jc w:val="center"/>
              <w:rPr>
                <w:rFonts w:cs="GE SS Two Medium"/>
                <w:sz w:val="24"/>
                <w:szCs w:val="24"/>
                <w:rtl/>
              </w:rPr>
            </w:pPr>
            <w:r>
              <w:rPr>
                <w:rFonts w:cs="GE SS Two Medium" w:hint="cs"/>
                <w:sz w:val="24"/>
                <w:szCs w:val="24"/>
                <w:rtl/>
              </w:rPr>
              <w:t>2</w:t>
            </w:r>
          </w:p>
        </w:tc>
      </w:tr>
      <w:tr w:rsidR="00BF26F4" w:rsidRPr="00BF26F4" w:rsidTr="00543B51">
        <w:trPr>
          <w:trHeight w:val="390"/>
          <w:jc w:val="center"/>
        </w:trPr>
        <w:tc>
          <w:tcPr>
            <w:tcW w:w="2282" w:type="dxa"/>
          </w:tcPr>
          <w:p w:rsidR="00BF26F4" w:rsidRPr="00BF26F4" w:rsidRDefault="00274F9A" w:rsidP="00274F9A">
            <w:pPr>
              <w:pStyle w:val="a4"/>
              <w:bidi/>
              <w:jc w:val="center"/>
              <w:rPr>
                <w:rFonts w:cs="GE SS Two Medium"/>
                <w:sz w:val="24"/>
                <w:szCs w:val="24"/>
                <w:rtl/>
              </w:rPr>
            </w:pPr>
            <w:r>
              <w:rPr>
                <w:rFonts w:cs="GE SS Two Medium" w:hint="cs"/>
                <w:sz w:val="24"/>
                <w:szCs w:val="24"/>
                <w:rtl/>
              </w:rPr>
              <w:t>2</w:t>
            </w:r>
          </w:p>
        </w:tc>
        <w:tc>
          <w:tcPr>
            <w:tcW w:w="4887" w:type="dxa"/>
          </w:tcPr>
          <w:p w:rsidR="00BF26F4" w:rsidRPr="00BF26F4" w:rsidRDefault="008F3C02" w:rsidP="00274F9A">
            <w:pPr>
              <w:pStyle w:val="a4"/>
              <w:bidi/>
              <w:jc w:val="center"/>
              <w:rPr>
                <w:rFonts w:cs="GE SS Two Medium"/>
                <w:sz w:val="24"/>
                <w:szCs w:val="24"/>
                <w:rtl/>
              </w:rPr>
            </w:pPr>
            <w:r>
              <w:rPr>
                <w:rFonts w:cs="GE SS Two Medium" w:hint="cs"/>
                <w:sz w:val="24"/>
                <w:szCs w:val="24"/>
                <w:rtl/>
              </w:rPr>
              <w:t>إعداد الجداول المدرسية</w:t>
            </w:r>
          </w:p>
        </w:tc>
        <w:tc>
          <w:tcPr>
            <w:tcW w:w="3585" w:type="dxa"/>
          </w:tcPr>
          <w:p w:rsidR="00BF26F4" w:rsidRPr="00BF26F4" w:rsidRDefault="00D51446" w:rsidP="00274F9A">
            <w:pPr>
              <w:pStyle w:val="a4"/>
              <w:bidi/>
              <w:jc w:val="center"/>
              <w:rPr>
                <w:rFonts w:cs="GE SS Two Medium"/>
                <w:sz w:val="24"/>
                <w:szCs w:val="24"/>
                <w:rtl/>
              </w:rPr>
            </w:pPr>
            <w:r>
              <w:rPr>
                <w:rFonts w:cs="GE SS Two Medium" w:hint="cs"/>
                <w:sz w:val="24"/>
                <w:szCs w:val="24"/>
                <w:rtl/>
              </w:rPr>
              <w:t>8</w:t>
            </w:r>
          </w:p>
        </w:tc>
      </w:tr>
      <w:tr w:rsidR="00BF26F4" w:rsidRPr="00BF26F4" w:rsidTr="00543B51">
        <w:trPr>
          <w:trHeight w:val="390"/>
          <w:jc w:val="center"/>
        </w:trPr>
        <w:tc>
          <w:tcPr>
            <w:tcW w:w="2282" w:type="dxa"/>
          </w:tcPr>
          <w:p w:rsidR="00BF26F4" w:rsidRPr="00BF26F4" w:rsidRDefault="00274F9A" w:rsidP="00274F9A">
            <w:pPr>
              <w:pStyle w:val="a4"/>
              <w:bidi/>
              <w:jc w:val="center"/>
              <w:rPr>
                <w:rFonts w:cs="GE SS Two Medium"/>
                <w:sz w:val="24"/>
                <w:szCs w:val="24"/>
                <w:rtl/>
              </w:rPr>
            </w:pPr>
            <w:r>
              <w:rPr>
                <w:rFonts w:cs="GE SS Two Medium" w:hint="cs"/>
                <w:sz w:val="24"/>
                <w:szCs w:val="24"/>
                <w:rtl/>
              </w:rPr>
              <w:t>3</w:t>
            </w:r>
          </w:p>
        </w:tc>
        <w:tc>
          <w:tcPr>
            <w:tcW w:w="4887" w:type="dxa"/>
          </w:tcPr>
          <w:p w:rsidR="00BF26F4" w:rsidRPr="00BF26F4" w:rsidRDefault="008F3C02" w:rsidP="00274F9A">
            <w:pPr>
              <w:pStyle w:val="a4"/>
              <w:bidi/>
              <w:jc w:val="center"/>
              <w:rPr>
                <w:rFonts w:cs="GE SS Two Medium"/>
                <w:sz w:val="24"/>
                <w:szCs w:val="24"/>
                <w:rtl/>
              </w:rPr>
            </w:pPr>
            <w:r>
              <w:rPr>
                <w:rFonts w:cs="GE SS Two Medium" w:hint="cs"/>
                <w:sz w:val="24"/>
                <w:szCs w:val="24"/>
                <w:rtl/>
              </w:rPr>
              <w:t>الكتب المدرسية</w:t>
            </w:r>
          </w:p>
        </w:tc>
        <w:tc>
          <w:tcPr>
            <w:tcW w:w="3585" w:type="dxa"/>
          </w:tcPr>
          <w:p w:rsidR="00BF26F4" w:rsidRPr="00BF26F4" w:rsidRDefault="00D51446" w:rsidP="00274F9A">
            <w:pPr>
              <w:pStyle w:val="a4"/>
              <w:bidi/>
              <w:jc w:val="center"/>
              <w:rPr>
                <w:rFonts w:cs="GE SS Two Medium"/>
                <w:sz w:val="24"/>
                <w:szCs w:val="24"/>
                <w:rtl/>
              </w:rPr>
            </w:pPr>
            <w:r>
              <w:rPr>
                <w:rFonts w:cs="GE SS Two Medium" w:hint="cs"/>
                <w:sz w:val="24"/>
                <w:szCs w:val="24"/>
                <w:rtl/>
              </w:rPr>
              <w:t>10</w:t>
            </w:r>
          </w:p>
        </w:tc>
      </w:tr>
      <w:tr w:rsidR="00BF26F4" w:rsidRPr="00BF26F4" w:rsidTr="00543B51">
        <w:trPr>
          <w:trHeight w:val="390"/>
          <w:jc w:val="center"/>
        </w:trPr>
        <w:tc>
          <w:tcPr>
            <w:tcW w:w="2282" w:type="dxa"/>
          </w:tcPr>
          <w:p w:rsidR="00BF26F4" w:rsidRPr="00BF26F4" w:rsidRDefault="00274F9A" w:rsidP="00274F9A">
            <w:pPr>
              <w:pStyle w:val="a4"/>
              <w:bidi/>
              <w:jc w:val="center"/>
              <w:rPr>
                <w:rFonts w:cs="GE SS Two Medium"/>
                <w:sz w:val="24"/>
                <w:szCs w:val="24"/>
                <w:rtl/>
              </w:rPr>
            </w:pPr>
            <w:r>
              <w:rPr>
                <w:rFonts w:cs="GE SS Two Medium" w:hint="cs"/>
                <w:sz w:val="24"/>
                <w:szCs w:val="24"/>
                <w:rtl/>
              </w:rPr>
              <w:t>4</w:t>
            </w:r>
          </w:p>
        </w:tc>
        <w:tc>
          <w:tcPr>
            <w:tcW w:w="4887" w:type="dxa"/>
          </w:tcPr>
          <w:p w:rsidR="00BF26F4" w:rsidRPr="00BF26F4" w:rsidRDefault="008F3C02" w:rsidP="00274F9A">
            <w:pPr>
              <w:pStyle w:val="a4"/>
              <w:bidi/>
              <w:jc w:val="center"/>
              <w:rPr>
                <w:rFonts w:cs="GE SS Two Medium"/>
                <w:sz w:val="24"/>
                <w:szCs w:val="24"/>
                <w:rtl/>
              </w:rPr>
            </w:pPr>
            <w:r>
              <w:rPr>
                <w:rFonts w:cs="GE SS Two Medium" w:hint="cs"/>
                <w:sz w:val="24"/>
                <w:szCs w:val="24"/>
                <w:rtl/>
              </w:rPr>
              <w:t>تسيير الميزانية التشغيلية</w:t>
            </w:r>
          </w:p>
        </w:tc>
        <w:tc>
          <w:tcPr>
            <w:tcW w:w="3585" w:type="dxa"/>
          </w:tcPr>
          <w:p w:rsidR="00BF26F4" w:rsidRPr="00BF26F4" w:rsidRDefault="00D51446" w:rsidP="00274F9A">
            <w:pPr>
              <w:pStyle w:val="a4"/>
              <w:bidi/>
              <w:jc w:val="center"/>
              <w:rPr>
                <w:rFonts w:cs="GE SS Two Medium"/>
                <w:sz w:val="24"/>
                <w:szCs w:val="24"/>
                <w:rtl/>
              </w:rPr>
            </w:pPr>
            <w:r>
              <w:rPr>
                <w:rFonts w:cs="GE SS Two Medium" w:hint="cs"/>
                <w:sz w:val="24"/>
                <w:szCs w:val="24"/>
                <w:rtl/>
              </w:rPr>
              <w:t>11</w:t>
            </w:r>
          </w:p>
        </w:tc>
      </w:tr>
      <w:tr w:rsidR="00BF26F4" w:rsidRPr="00BF26F4" w:rsidTr="00543B51">
        <w:trPr>
          <w:trHeight w:val="390"/>
          <w:jc w:val="center"/>
        </w:trPr>
        <w:tc>
          <w:tcPr>
            <w:tcW w:w="2282" w:type="dxa"/>
          </w:tcPr>
          <w:p w:rsidR="00BF26F4" w:rsidRPr="00BF26F4" w:rsidRDefault="00274F9A" w:rsidP="00274F9A">
            <w:pPr>
              <w:pStyle w:val="a4"/>
              <w:bidi/>
              <w:jc w:val="center"/>
              <w:rPr>
                <w:rFonts w:cs="GE SS Two Medium"/>
                <w:sz w:val="24"/>
                <w:szCs w:val="24"/>
                <w:rtl/>
              </w:rPr>
            </w:pPr>
            <w:r>
              <w:rPr>
                <w:rFonts w:cs="GE SS Two Medium" w:hint="cs"/>
                <w:sz w:val="24"/>
                <w:szCs w:val="24"/>
                <w:rtl/>
              </w:rPr>
              <w:t>5</w:t>
            </w:r>
          </w:p>
        </w:tc>
        <w:tc>
          <w:tcPr>
            <w:tcW w:w="4887" w:type="dxa"/>
          </w:tcPr>
          <w:p w:rsidR="00BF26F4" w:rsidRPr="00BF26F4" w:rsidRDefault="008F3C02" w:rsidP="00274F9A">
            <w:pPr>
              <w:pStyle w:val="a4"/>
              <w:bidi/>
              <w:jc w:val="center"/>
              <w:rPr>
                <w:rFonts w:cs="GE SS Two Medium"/>
                <w:sz w:val="24"/>
                <w:szCs w:val="24"/>
                <w:rtl/>
              </w:rPr>
            </w:pPr>
            <w:r>
              <w:rPr>
                <w:rFonts w:cs="GE SS Two Medium" w:hint="cs"/>
                <w:sz w:val="24"/>
                <w:szCs w:val="24"/>
                <w:rtl/>
              </w:rPr>
              <w:t>تشغيل المقصف المدرسي</w:t>
            </w:r>
          </w:p>
        </w:tc>
        <w:tc>
          <w:tcPr>
            <w:tcW w:w="3585" w:type="dxa"/>
          </w:tcPr>
          <w:p w:rsidR="00BF26F4" w:rsidRPr="00BF26F4" w:rsidRDefault="00D51446" w:rsidP="00274F9A">
            <w:pPr>
              <w:pStyle w:val="a4"/>
              <w:bidi/>
              <w:jc w:val="center"/>
              <w:rPr>
                <w:rFonts w:cs="GE SS Two Medium"/>
                <w:sz w:val="24"/>
                <w:szCs w:val="24"/>
                <w:rtl/>
              </w:rPr>
            </w:pPr>
            <w:r>
              <w:rPr>
                <w:rFonts w:cs="GE SS Two Medium" w:hint="cs"/>
                <w:sz w:val="24"/>
                <w:szCs w:val="24"/>
                <w:rtl/>
              </w:rPr>
              <w:t>12</w:t>
            </w:r>
          </w:p>
        </w:tc>
      </w:tr>
      <w:tr w:rsidR="00BF26F4" w:rsidRPr="00BF26F4" w:rsidTr="00543B51">
        <w:trPr>
          <w:trHeight w:val="390"/>
          <w:jc w:val="center"/>
        </w:trPr>
        <w:tc>
          <w:tcPr>
            <w:tcW w:w="2282" w:type="dxa"/>
          </w:tcPr>
          <w:p w:rsidR="00BF26F4" w:rsidRPr="00BF26F4" w:rsidRDefault="00274F9A" w:rsidP="00274F9A">
            <w:pPr>
              <w:pStyle w:val="a4"/>
              <w:bidi/>
              <w:jc w:val="center"/>
              <w:rPr>
                <w:rFonts w:cs="GE SS Two Medium"/>
                <w:sz w:val="24"/>
                <w:szCs w:val="24"/>
                <w:rtl/>
              </w:rPr>
            </w:pPr>
            <w:r>
              <w:rPr>
                <w:rFonts w:cs="GE SS Two Medium" w:hint="cs"/>
                <w:sz w:val="24"/>
                <w:szCs w:val="24"/>
                <w:rtl/>
              </w:rPr>
              <w:t>6</w:t>
            </w:r>
          </w:p>
        </w:tc>
        <w:tc>
          <w:tcPr>
            <w:tcW w:w="4887" w:type="dxa"/>
          </w:tcPr>
          <w:p w:rsidR="00BF26F4" w:rsidRPr="00BF26F4" w:rsidRDefault="008F3C02" w:rsidP="00274F9A">
            <w:pPr>
              <w:pStyle w:val="a4"/>
              <w:bidi/>
              <w:jc w:val="center"/>
              <w:rPr>
                <w:rFonts w:cs="GE SS Two Medium"/>
                <w:sz w:val="24"/>
                <w:szCs w:val="24"/>
                <w:rtl/>
              </w:rPr>
            </w:pPr>
            <w:r>
              <w:rPr>
                <w:rFonts w:cs="GE SS Two Medium" w:hint="cs"/>
                <w:sz w:val="24"/>
                <w:szCs w:val="24"/>
                <w:rtl/>
              </w:rPr>
              <w:t>تنظيم الاتصالات الإدارية</w:t>
            </w:r>
          </w:p>
        </w:tc>
        <w:tc>
          <w:tcPr>
            <w:tcW w:w="3585" w:type="dxa"/>
          </w:tcPr>
          <w:p w:rsidR="00BF26F4" w:rsidRPr="00BF26F4" w:rsidRDefault="00D51446" w:rsidP="00274F9A">
            <w:pPr>
              <w:pStyle w:val="a4"/>
              <w:bidi/>
              <w:jc w:val="center"/>
              <w:rPr>
                <w:rFonts w:cs="GE SS Two Medium"/>
                <w:sz w:val="24"/>
                <w:szCs w:val="24"/>
                <w:rtl/>
              </w:rPr>
            </w:pPr>
            <w:r>
              <w:rPr>
                <w:rFonts w:cs="GE SS Two Medium" w:hint="cs"/>
                <w:sz w:val="24"/>
                <w:szCs w:val="24"/>
                <w:rtl/>
              </w:rPr>
              <w:t>14</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7</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متابعة الدوام الرسمي لمنسوبي المدرسة</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16</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8</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متابعة تأخر وغياب الطلاب</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19</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9</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الصيانة والنظافة</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21</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10</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النقل المدرسي</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23</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11</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الأمن والسلامة المدرسية</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24</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12</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الإرشاد الطلابي</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26</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13</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النشاط الطلابي</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30</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14</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رعاية الطلاب الموهوبين</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32</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15</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رعاية ذوي الاحتياجات الخاصة</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34</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16</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العهد والمستودع</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36</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17</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مركز مصادر التعلم</w:t>
            </w:r>
          </w:p>
        </w:tc>
        <w:tc>
          <w:tcPr>
            <w:tcW w:w="3585" w:type="dxa"/>
          </w:tcPr>
          <w:p w:rsidR="00274F9A" w:rsidRPr="00BF26F4" w:rsidRDefault="00D51446" w:rsidP="00274F9A">
            <w:pPr>
              <w:pStyle w:val="a4"/>
              <w:bidi/>
              <w:jc w:val="center"/>
              <w:rPr>
                <w:rFonts w:cs="GE SS Two Medium"/>
                <w:sz w:val="24"/>
                <w:szCs w:val="24"/>
                <w:rtl/>
              </w:rPr>
            </w:pPr>
            <w:r>
              <w:rPr>
                <w:rFonts w:cs="GE SS Two Medium" w:hint="cs"/>
                <w:sz w:val="24"/>
                <w:szCs w:val="24"/>
                <w:rtl/>
              </w:rPr>
              <w:t>38</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18</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المختبرات والمعامل</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40</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19</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تصميم التدريس</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42</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20</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متابعة وتقويم أداء الهيئة التعليمة</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43</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21</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مكافآت وإعانات الطلاب</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45</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22</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اتجاهات المتعلمين نح المدرسة</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46</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23</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التقويم والاختبارات</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47</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24</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تقويم الأداء الوظيفي</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51</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25</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التدقيق الداخلي لنظام الجودة</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52</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26</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الإجراءات التصحيحية</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53</w:t>
            </w:r>
          </w:p>
        </w:tc>
      </w:tr>
      <w:tr w:rsidR="00274F9A" w:rsidRPr="00BF26F4" w:rsidTr="00543B51">
        <w:trPr>
          <w:trHeight w:val="390"/>
          <w:jc w:val="center"/>
        </w:trPr>
        <w:tc>
          <w:tcPr>
            <w:tcW w:w="2282" w:type="dxa"/>
          </w:tcPr>
          <w:p w:rsidR="00274F9A" w:rsidRDefault="00274F9A" w:rsidP="00274F9A">
            <w:pPr>
              <w:pStyle w:val="a4"/>
              <w:bidi/>
              <w:jc w:val="center"/>
              <w:rPr>
                <w:rFonts w:cs="GE SS Two Medium"/>
                <w:sz w:val="24"/>
                <w:szCs w:val="24"/>
                <w:rtl/>
              </w:rPr>
            </w:pPr>
            <w:r>
              <w:rPr>
                <w:rFonts w:cs="GE SS Two Medium" w:hint="cs"/>
                <w:sz w:val="24"/>
                <w:szCs w:val="24"/>
                <w:rtl/>
              </w:rPr>
              <w:t>27</w:t>
            </w:r>
          </w:p>
        </w:tc>
        <w:tc>
          <w:tcPr>
            <w:tcW w:w="4887" w:type="dxa"/>
          </w:tcPr>
          <w:p w:rsidR="00274F9A" w:rsidRPr="00BF26F4" w:rsidRDefault="008F3C02" w:rsidP="00274F9A">
            <w:pPr>
              <w:pStyle w:val="a4"/>
              <w:bidi/>
              <w:jc w:val="center"/>
              <w:rPr>
                <w:rFonts w:cs="GE SS Two Medium"/>
                <w:sz w:val="24"/>
                <w:szCs w:val="24"/>
                <w:rtl/>
              </w:rPr>
            </w:pPr>
            <w:r>
              <w:rPr>
                <w:rFonts w:cs="GE SS Two Medium" w:hint="cs"/>
                <w:sz w:val="24"/>
                <w:szCs w:val="24"/>
                <w:rtl/>
              </w:rPr>
              <w:t>ضبط الوثائق</w:t>
            </w:r>
          </w:p>
        </w:tc>
        <w:tc>
          <w:tcPr>
            <w:tcW w:w="3585" w:type="dxa"/>
          </w:tcPr>
          <w:p w:rsidR="00274F9A" w:rsidRPr="00BF26F4" w:rsidRDefault="0022054B" w:rsidP="00274F9A">
            <w:pPr>
              <w:pStyle w:val="a4"/>
              <w:bidi/>
              <w:jc w:val="center"/>
              <w:rPr>
                <w:rFonts w:cs="GE SS Two Medium"/>
                <w:sz w:val="24"/>
                <w:szCs w:val="24"/>
                <w:rtl/>
              </w:rPr>
            </w:pPr>
            <w:r>
              <w:rPr>
                <w:rFonts w:cs="GE SS Two Medium" w:hint="cs"/>
                <w:sz w:val="24"/>
                <w:szCs w:val="24"/>
                <w:rtl/>
              </w:rPr>
              <w:t>54</w:t>
            </w:r>
          </w:p>
        </w:tc>
      </w:tr>
    </w:tbl>
    <w:p w:rsidR="00BF26F4" w:rsidRPr="00567740" w:rsidRDefault="00BF26F4" w:rsidP="00BF26F4">
      <w:pPr>
        <w:pStyle w:val="a4"/>
        <w:bidi/>
        <w:rPr>
          <w:rFonts w:cs="AL-Mohanad"/>
          <w:sz w:val="20"/>
          <w:szCs w:val="20"/>
          <w:rtl/>
        </w:rPr>
      </w:pPr>
    </w:p>
    <w:tbl>
      <w:tblPr>
        <w:bidiVisual/>
        <w:tblW w:w="5000" w:type="pct"/>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24"/>
        <w:gridCol w:w="4747"/>
        <w:gridCol w:w="3583"/>
      </w:tblGrid>
      <w:tr w:rsidR="00443531" w:rsidRPr="00567740" w:rsidTr="00BF26F4">
        <w:trPr>
          <w:jc w:val="center"/>
        </w:trPr>
        <w:tc>
          <w:tcPr>
            <w:tcW w:w="1127" w:type="pct"/>
            <w:shd w:val="clear" w:color="auto" w:fill="92D050"/>
          </w:tcPr>
          <w:p w:rsidR="00443531" w:rsidRPr="00567740" w:rsidRDefault="00443531" w:rsidP="00567740">
            <w:pPr>
              <w:pStyle w:val="a4"/>
              <w:bidi/>
              <w:jc w:val="center"/>
              <w:rPr>
                <w:rFonts w:cs="GE SS Two Medium"/>
                <w:sz w:val="20"/>
                <w:szCs w:val="20"/>
                <w:rtl/>
              </w:rPr>
            </w:pPr>
            <w:r w:rsidRPr="00567740">
              <w:rPr>
                <w:rFonts w:cs="GE SS Two Medium" w:hint="cs"/>
                <w:sz w:val="20"/>
                <w:szCs w:val="20"/>
                <w:rtl/>
              </w:rPr>
              <w:lastRenderedPageBreak/>
              <w:t>رقم العملية: 1</w:t>
            </w:r>
          </w:p>
        </w:tc>
        <w:tc>
          <w:tcPr>
            <w:tcW w:w="2207" w:type="pct"/>
            <w:shd w:val="clear" w:color="auto" w:fill="92D050"/>
          </w:tcPr>
          <w:p w:rsidR="00443531" w:rsidRPr="00567740" w:rsidRDefault="00443531" w:rsidP="00567740">
            <w:pPr>
              <w:pStyle w:val="a4"/>
              <w:bidi/>
              <w:jc w:val="center"/>
              <w:rPr>
                <w:rFonts w:cs="GE SS Two Medium"/>
                <w:sz w:val="20"/>
                <w:szCs w:val="20"/>
                <w:rtl/>
              </w:rPr>
            </w:pPr>
            <w:r w:rsidRPr="00567740">
              <w:rPr>
                <w:rFonts w:cs="GE SS Two Medium" w:hint="cs"/>
                <w:sz w:val="20"/>
                <w:szCs w:val="20"/>
                <w:rtl/>
              </w:rPr>
              <w:t>اسم العملية: القبول والتسجيل</w:t>
            </w:r>
          </w:p>
        </w:tc>
        <w:tc>
          <w:tcPr>
            <w:tcW w:w="1666" w:type="pct"/>
            <w:shd w:val="clear" w:color="auto" w:fill="92D050"/>
          </w:tcPr>
          <w:p w:rsidR="00443531" w:rsidRPr="00567740" w:rsidRDefault="00443531" w:rsidP="00567740">
            <w:pPr>
              <w:pStyle w:val="a4"/>
              <w:bidi/>
              <w:jc w:val="center"/>
              <w:rPr>
                <w:rFonts w:cs="GE SS Two Medium"/>
                <w:sz w:val="20"/>
                <w:szCs w:val="20"/>
                <w:rtl/>
              </w:rPr>
            </w:pPr>
            <w:r w:rsidRPr="00567740">
              <w:rPr>
                <w:rFonts w:cs="GE SS Two Medium" w:hint="cs"/>
                <w:sz w:val="20"/>
                <w:szCs w:val="20"/>
                <w:rtl/>
              </w:rPr>
              <w:t>رمز العملية: (و.ط.ع -01)</w:t>
            </w:r>
          </w:p>
        </w:tc>
      </w:tr>
    </w:tbl>
    <w:p w:rsidR="00443531" w:rsidRPr="00567740" w:rsidRDefault="00443531" w:rsidP="00443531">
      <w:pPr>
        <w:pStyle w:val="a4"/>
        <w:bidi/>
        <w:rPr>
          <w:sz w:val="2"/>
          <w:szCs w:val="2"/>
          <w:rtl/>
        </w:rPr>
      </w:pPr>
    </w:p>
    <w:tbl>
      <w:tblPr>
        <w:bidiVisual/>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857"/>
        <w:gridCol w:w="8897"/>
      </w:tblGrid>
      <w:tr w:rsidR="00443531" w:rsidRPr="00567740" w:rsidTr="00DC6540">
        <w:tc>
          <w:tcPr>
            <w:tcW w:w="1857" w:type="dxa"/>
            <w:vAlign w:val="center"/>
          </w:tcPr>
          <w:p w:rsidR="00443531" w:rsidRPr="00567740" w:rsidRDefault="00443531" w:rsidP="00543B51">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تحديد الاجراءات المتبعة في القبول وتسجيل الطلاب في المدرسة . وانتقالهم من مرحلة الى اُخرى من والى المدرسة والتحويل الى مراكز محو الأمية أو إلى المدارس الليلية أو الانتساب.</w:t>
            </w:r>
          </w:p>
        </w:tc>
      </w:tr>
      <w:tr w:rsidR="00443531" w:rsidRPr="00567740" w:rsidTr="00DC6540">
        <w:tc>
          <w:tcPr>
            <w:tcW w:w="1857" w:type="dxa"/>
            <w:vAlign w:val="center"/>
          </w:tcPr>
          <w:p w:rsidR="00443531" w:rsidRPr="00567740" w:rsidRDefault="00443531" w:rsidP="00543B51">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الطلاب</w:t>
            </w:r>
          </w:p>
        </w:tc>
      </w:tr>
      <w:tr w:rsidR="00443531" w:rsidRPr="00567740" w:rsidTr="00DC6540">
        <w:tc>
          <w:tcPr>
            <w:tcW w:w="1857" w:type="dxa"/>
            <w:vAlign w:val="center"/>
          </w:tcPr>
          <w:p w:rsidR="00443531" w:rsidRPr="00567740" w:rsidRDefault="00443531" w:rsidP="00543B51">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3/1 أدلة نظام المقررات ( دليل التعليم الثاني "نظام المقررات "، دليل القبول والتسجيل ، الدليل الإجرائي لمدير المدرسة ، لائحة المعادلات ) .</w:t>
            </w:r>
          </w:p>
        </w:tc>
      </w:tr>
      <w:tr w:rsidR="00443531" w:rsidRPr="00567740" w:rsidTr="00DC6540">
        <w:tc>
          <w:tcPr>
            <w:tcW w:w="1857" w:type="dxa"/>
            <w:vAlign w:val="center"/>
          </w:tcPr>
          <w:p w:rsidR="00443531" w:rsidRPr="00567740" w:rsidRDefault="00443531" w:rsidP="00543B51">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4/1 مدارس التعليم العام : المدارس الابتدائية والمتوسطة والثانوية (الحكومية والأهلية).</w:t>
            </w:r>
          </w:p>
          <w:p w:rsidR="00443531" w:rsidRPr="00567740" w:rsidRDefault="00443531" w:rsidP="00DC6540">
            <w:pPr>
              <w:pStyle w:val="a4"/>
              <w:bidi/>
              <w:jc w:val="both"/>
              <w:rPr>
                <w:rFonts w:cs="AL-Mohanad"/>
                <w:sz w:val="20"/>
                <w:szCs w:val="20"/>
                <w:rtl/>
              </w:rPr>
            </w:pPr>
            <w:r w:rsidRPr="00567740">
              <w:rPr>
                <w:rFonts w:cs="AL-Mohanad" w:hint="cs"/>
                <w:sz w:val="20"/>
                <w:szCs w:val="20"/>
                <w:rtl/>
              </w:rPr>
              <w:t>4/2 المدارس الليلية : يقصد بها مدارس التعليم العام ( المتوسطة والثانوية ) التي تفتح أبوابها للمدرسين ليلاً ( الحكومية والأهلية )</w:t>
            </w:r>
          </w:p>
          <w:p w:rsidR="00443531" w:rsidRPr="00567740" w:rsidRDefault="00443531" w:rsidP="00DC6540">
            <w:pPr>
              <w:pStyle w:val="a4"/>
              <w:bidi/>
              <w:jc w:val="both"/>
              <w:rPr>
                <w:rFonts w:cs="AL-Mohanad"/>
                <w:sz w:val="20"/>
                <w:szCs w:val="20"/>
                <w:rtl/>
              </w:rPr>
            </w:pPr>
            <w:r w:rsidRPr="00567740">
              <w:rPr>
                <w:rFonts w:cs="AL-Mohanad" w:hint="cs"/>
                <w:sz w:val="20"/>
                <w:szCs w:val="20"/>
                <w:rtl/>
              </w:rPr>
              <w:t>4/3 مراكز محو الأمية : المدارس الابتدائية الليلية .</w:t>
            </w:r>
          </w:p>
          <w:p w:rsidR="00443531" w:rsidRPr="00567740" w:rsidRDefault="00443531" w:rsidP="00DC6540">
            <w:pPr>
              <w:pStyle w:val="a4"/>
              <w:bidi/>
              <w:jc w:val="both"/>
              <w:rPr>
                <w:rFonts w:cs="AL-Mohanad"/>
                <w:sz w:val="20"/>
                <w:szCs w:val="20"/>
                <w:rtl/>
              </w:rPr>
            </w:pPr>
            <w:r w:rsidRPr="00567740">
              <w:rPr>
                <w:rFonts w:cs="AL-Mohanad" w:hint="cs"/>
                <w:sz w:val="20"/>
                <w:szCs w:val="20"/>
                <w:rtl/>
              </w:rPr>
              <w:t>4/4 الانتساب : هو النظام الذي لا يطالب فيه الطالب بالحضور للدراسة . ولكن يطالب بأداء الاختبار نهاية كل فصل دراسي في مدارس التعليم العام .</w:t>
            </w:r>
          </w:p>
          <w:p w:rsidR="00443531" w:rsidRPr="00567740" w:rsidRDefault="00443531" w:rsidP="00DC6540">
            <w:pPr>
              <w:pStyle w:val="a4"/>
              <w:bidi/>
              <w:jc w:val="both"/>
              <w:rPr>
                <w:rFonts w:cs="AL-Mohanad"/>
                <w:sz w:val="20"/>
                <w:szCs w:val="20"/>
                <w:rtl/>
              </w:rPr>
            </w:pPr>
            <w:r w:rsidRPr="00567740">
              <w:rPr>
                <w:rFonts w:cs="AL-Mohanad" w:hint="cs"/>
                <w:sz w:val="20"/>
                <w:szCs w:val="20"/>
                <w:rtl/>
              </w:rPr>
              <w:t>4/5 ولي أمر الطالب : والده أو من يقوم مقامه شرعاً .</w:t>
            </w:r>
          </w:p>
          <w:p w:rsidR="00443531" w:rsidRPr="00567740" w:rsidRDefault="00443531" w:rsidP="00DC6540">
            <w:pPr>
              <w:pStyle w:val="a4"/>
              <w:bidi/>
              <w:jc w:val="both"/>
              <w:rPr>
                <w:rFonts w:cs="AL-Mohanad"/>
                <w:sz w:val="20"/>
                <w:szCs w:val="20"/>
                <w:rtl/>
              </w:rPr>
            </w:pPr>
            <w:r w:rsidRPr="00567740">
              <w:rPr>
                <w:rFonts w:cs="AL-Mohanad" w:hint="cs"/>
                <w:sz w:val="20"/>
                <w:szCs w:val="20"/>
                <w:rtl/>
              </w:rPr>
              <w:t>4/6 الساعات الدراسية : عدد الحصص الساعات المخصصة لدراسة مقرر دراسي ، في فصل دراسي احد ، علمًا أن الساعة تعادل في الجدل المدرسي (45) دقيقة (زمن الحصة الدراسية).</w:t>
            </w:r>
          </w:p>
          <w:p w:rsidR="00443531" w:rsidRPr="00567740" w:rsidRDefault="00443531" w:rsidP="00DC6540">
            <w:pPr>
              <w:pStyle w:val="a4"/>
              <w:bidi/>
              <w:jc w:val="both"/>
              <w:rPr>
                <w:rFonts w:cs="AL-Mohanad"/>
                <w:sz w:val="20"/>
                <w:szCs w:val="20"/>
                <w:rtl/>
              </w:rPr>
            </w:pPr>
            <w:r w:rsidRPr="00567740">
              <w:rPr>
                <w:rFonts w:cs="AL-Mohanad" w:hint="cs"/>
                <w:sz w:val="20"/>
                <w:szCs w:val="20"/>
                <w:rtl/>
              </w:rPr>
              <w:t>4/7 المقرر المدرسي : مادة ضمن الخطة الدراسية لها اسم رقم صف لمفرداتها ، تدرس بواقع خمس ساعات أسبوعيًا لمدة فصل دراسي كامل وقد يكن لمقرر متطلب سابق .</w:t>
            </w:r>
          </w:p>
          <w:p w:rsidR="00443531" w:rsidRPr="00567740" w:rsidRDefault="00443531" w:rsidP="00DC6540">
            <w:pPr>
              <w:pStyle w:val="a4"/>
              <w:bidi/>
              <w:jc w:val="both"/>
              <w:rPr>
                <w:rFonts w:cs="AL-Mohanad"/>
                <w:sz w:val="20"/>
                <w:szCs w:val="20"/>
                <w:rtl/>
              </w:rPr>
            </w:pPr>
            <w:r w:rsidRPr="00567740">
              <w:rPr>
                <w:rFonts w:cs="AL-Mohanad" w:hint="cs"/>
                <w:sz w:val="20"/>
                <w:szCs w:val="20"/>
                <w:rtl/>
              </w:rPr>
              <w:t>4/8 المعدل التراكمي : هو متوسط جميع الدرجات نجاحًا للمواد الدراسية التي درسها الطالب في فصل دراسي احد.</w:t>
            </w:r>
          </w:p>
          <w:p w:rsidR="00443531" w:rsidRPr="00567740" w:rsidRDefault="00443531" w:rsidP="00DC6540">
            <w:pPr>
              <w:pStyle w:val="a4"/>
              <w:bidi/>
              <w:jc w:val="both"/>
              <w:rPr>
                <w:rFonts w:cs="AL-Mohanad"/>
                <w:sz w:val="20"/>
                <w:szCs w:val="20"/>
                <w:rtl/>
              </w:rPr>
            </w:pPr>
            <w:r w:rsidRPr="00567740">
              <w:rPr>
                <w:rFonts w:cs="AL-Mohanad" w:hint="cs"/>
                <w:sz w:val="20"/>
                <w:szCs w:val="20"/>
                <w:rtl/>
              </w:rPr>
              <w:t>4/9 السجل الأكاديمي : سجل تفصيلي لمسار الطالب في المرحلة الثانوية يتضمن بيانات المقررات التي درسها ونتائجها .</w:t>
            </w:r>
          </w:p>
          <w:p w:rsidR="00443531" w:rsidRPr="00567740" w:rsidRDefault="00443531" w:rsidP="00DC6540">
            <w:pPr>
              <w:pStyle w:val="a4"/>
              <w:bidi/>
              <w:jc w:val="both"/>
              <w:rPr>
                <w:rFonts w:cs="AL-Mohanad"/>
                <w:sz w:val="20"/>
                <w:szCs w:val="20"/>
                <w:rtl/>
              </w:rPr>
            </w:pPr>
            <w:r w:rsidRPr="00567740">
              <w:rPr>
                <w:rFonts w:cs="AL-Mohanad" w:hint="cs"/>
                <w:sz w:val="20"/>
                <w:szCs w:val="20"/>
                <w:rtl/>
              </w:rPr>
              <w:t>4/10 المرشد الأكاديمي : معلم تختاره المدرسة لإرشاد الطالب أكاديميًا ومساعدته في اختيار المسار المقرر وفق الخطة الدراسية لنظام المقررات .</w:t>
            </w:r>
          </w:p>
          <w:p w:rsidR="00443531" w:rsidRPr="00567740" w:rsidRDefault="00443531" w:rsidP="00DC6540">
            <w:pPr>
              <w:pStyle w:val="a4"/>
              <w:bidi/>
              <w:jc w:val="both"/>
              <w:rPr>
                <w:rFonts w:cs="AL-Mohanad"/>
                <w:sz w:val="20"/>
                <w:szCs w:val="20"/>
              </w:rPr>
            </w:pPr>
            <w:r w:rsidRPr="00567740">
              <w:rPr>
                <w:rFonts w:cs="AL-Mohanad" w:hint="cs"/>
                <w:sz w:val="20"/>
                <w:szCs w:val="20"/>
                <w:rtl/>
              </w:rPr>
              <w:t xml:space="preserve"> </w:t>
            </w:r>
          </w:p>
        </w:tc>
      </w:tr>
      <w:tr w:rsidR="00443531" w:rsidRPr="00567740" w:rsidTr="00DC6540">
        <w:tc>
          <w:tcPr>
            <w:tcW w:w="10754" w:type="dxa"/>
            <w:gridSpan w:val="2"/>
            <w:vAlign w:val="center"/>
          </w:tcPr>
          <w:p w:rsidR="00443531" w:rsidRPr="00567740" w:rsidRDefault="00443531" w:rsidP="00DC6540">
            <w:pPr>
              <w:pStyle w:val="a4"/>
              <w:bidi/>
              <w:rPr>
                <w:rFonts w:cs="AL-Mohanad"/>
                <w:sz w:val="20"/>
                <w:szCs w:val="20"/>
                <w:rtl/>
              </w:rPr>
            </w:pPr>
            <w:r w:rsidRPr="00567740">
              <w:rPr>
                <w:rFonts w:cs="AL-Mohanad" w:hint="cs"/>
                <w:sz w:val="20"/>
                <w:szCs w:val="20"/>
                <w:rtl/>
              </w:rPr>
              <w:t>5-العملية:</w:t>
            </w:r>
          </w:p>
        </w:tc>
      </w:tr>
    </w:tbl>
    <w:p w:rsidR="00443531" w:rsidRPr="00BF26F4" w:rsidRDefault="00443531" w:rsidP="00443531">
      <w:pPr>
        <w:pStyle w:val="a4"/>
        <w:bidi/>
        <w:rPr>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432"/>
        <w:gridCol w:w="992"/>
        <w:gridCol w:w="8330"/>
      </w:tblGrid>
      <w:tr w:rsidR="00443531" w:rsidRPr="00BF26F4" w:rsidTr="00543B51">
        <w:trPr>
          <w:tblHeader/>
        </w:trPr>
        <w:tc>
          <w:tcPr>
            <w:tcW w:w="666" w:type="pct"/>
            <w:tcBorders>
              <w:top w:val="single" w:sz="18" w:space="0" w:color="auto"/>
              <w:left w:val="single" w:sz="18" w:space="0" w:color="auto"/>
              <w:bottom w:val="single" w:sz="18" w:space="0" w:color="auto"/>
              <w:right w:val="single" w:sz="4" w:space="0" w:color="auto"/>
            </w:tcBorders>
            <w:shd w:val="clear" w:color="auto" w:fill="92D050"/>
            <w:vAlign w:val="center"/>
          </w:tcPr>
          <w:p w:rsidR="00443531" w:rsidRPr="00BF26F4" w:rsidRDefault="00443531" w:rsidP="00DC6540">
            <w:pPr>
              <w:pStyle w:val="a4"/>
              <w:bidi/>
              <w:jc w:val="center"/>
              <w:rPr>
                <w:rFonts w:cs="GE SS Two Medium"/>
                <w:sz w:val="20"/>
                <w:szCs w:val="20"/>
                <w:rtl/>
              </w:rPr>
            </w:pPr>
            <w:r w:rsidRPr="00BF26F4">
              <w:rPr>
                <w:rFonts w:cs="GE SS Two Medium" w:hint="cs"/>
                <w:sz w:val="20"/>
                <w:szCs w:val="20"/>
                <w:rtl/>
              </w:rPr>
              <w:t>المختص</w:t>
            </w:r>
          </w:p>
        </w:tc>
        <w:tc>
          <w:tcPr>
            <w:tcW w:w="4334" w:type="pct"/>
            <w:gridSpan w:val="2"/>
            <w:tcBorders>
              <w:top w:val="single" w:sz="18" w:space="0" w:color="auto"/>
              <w:left w:val="single" w:sz="4" w:space="0" w:color="auto"/>
              <w:bottom w:val="single" w:sz="18" w:space="0" w:color="auto"/>
              <w:right w:val="single" w:sz="18" w:space="0" w:color="auto"/>
            </w:tcBorders>
            <w:shd w:val="clear" w:color="auto" w:fill="92D050"/>
            <w:vAlign w:val="center"/>
          </w:tcPr>
          <w:p w:rsidR="00443531" w:rsidRPr="00BF26F4" w:rsidRDefault="00443531" w:rsidP="00DC6540">
            <w:pPr>
              <w:pStyle w:val="a4"/>
              <w:bidi/>
              <w:jc w:val="center"/>
              <w:rPr>
                <w:rFonts w:cs="GE SS Two Medium"/>
                <w:sz w:val="20"/>
                <w:szCs w:val="20"/>
                <w:rtl/>
              </w:rPr>
            </w:pPr>
            <w:r w:rsidRPr="00BF26F4">
              <w:rPr>
                <w:rFonts w:cs="GE SS Two Medium" w:hint="cs"/>
                <w:sz w:val="20"/>
                <w:szCs w:val="20"/>
                <w:rtl/>
              </w:rPr>
              <w:t>الإجراء</w:t>
            </w:r>
          </w:p>
        </w:tc>
      </w:tr>
      <w:tr w:rsidR="00443531" w:rsidRPr="00567740" w:rsidTr="00543B51">
        <w:tc>
          <w:tcPr>
            <w:tcW w:w="666" w:type="pct"/>
            <w:vMerge w:val="restart"/>
            <w:tcBorders>
              <w:top w:val="single" w:sz="18"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18"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w:t>
            </w:r>
          </w:p>
        </w:tc>
        <w:tc>
          <w:tcPr>
            <w:tcW w:w="3873" w:type="pct"/>
            <w:tcBorders>
              <w:top w:val="single" w:sz="18"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قبول وتسجيل الطلاب:</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يبدأ قبول الطلاب في الصف الأول الابتدائي لكل عام مع بداية الفصل الثاني من العام الذي يليه.</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r w:rsidRPr="00567740">
              <w:rPr>
                <w:rFonts w:cs="AL-Mohanad" w:hint="cs"/>
                <w:sz w:val="20"/>
                <w:szCs w:val="20"/>
                <w:rtl/>
              </w:rPr>
              <w:t>5/1/2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يبدأ قبول الطلاب في المرحلتين المتوسطة والثانوية بعد ظهور نتائج اختبارات الفصل الثاني .</w:t>
            </w:r>
          </w:p>
          <w:p w:rsidR="00443531" w:rsidRPr="00567740" w:rsidRDefault="00443531" w:rsidP="00DC6540">
            <w:pPr>
              <w:pStyle w:val="a4"/>
              <w:bidi/>
              <w:jc w:val="both"/>
              <w:rPr>
                <w:rFonts w:cs="AL-Mohanad"/>
                <w:sz w:val="20"/>
                <w:szCs w:val="20"/>
                <w:rtl/>
              </w:rPr>
            </w:pPr>
            <w:r w:rsidRPr="00567740">
              <w:rPr>
                <w:rFonts w:cs="AL-Mohanad" w:hint="cs"/>
                <w:sz w:val="20"/>
                <w:szCs w:val="20"/>
                <w:rtl/>
              </w:rPr>
              <w:t>(الدور الأول) مباشرة.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r w:rsidRPr="00567740">
              <w:rPr>
                <w:rFonts w:cs="AL-Mohanad" w:hint="cs"/>
                <w:sz w:val="20"/>
                <w:szCs w:val="20"/>
                <w:rtl/>
              </w:rPr>
              <w:t>5/1/3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تسهيل قبول الطلاب . حسب ميزانية المدرسة , واستكمال الإجراءات النظامية وإذا زاد عدد الطلاب المتقدمين يتم إشعار مدير  المدرسة للتواصل مع إدارة التربية والتعليم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القيام بالتأكد من السن النظامي وفقاً لما يلي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المرحلة الابتدائية من أكمل ست سنوات في اليوم الأول للدراسة ويتم التجاوز عمن تقل أعمارهم عن هذا السن بتسعين يوماً فقط.</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تسجيل الطلاب والطالبات الذين تقل أعمارهم عن ست سنوات بمائة وثمانين يوماً في الصف الأول ابتدائي بعد التحقق من توفر مايلي:</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5/1/4/2/1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شهادة من رياض الاطفال تثبت انتظام الطالب لمدة فصلين دراسيين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5/1/4/2/2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امتلاكهم للمهارات النمائية الأساسية التي تمكنهم من الانتظام في المدرسة واكتساب المعارف والمهارات.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التسجيل في الموعد المحدد لهم على الرابط الالكتروني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المرحلة المتوسطة: من اجتاز المرحلة الابتدائية بنجاح شريطة ألا يزيد عمره عن 16 عاما.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المرحلة الثانوية : من اجتاز المرحلة المتوسطة بنجاح على ألا يزيد عمره عن 19 عاما.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القيام بالتأكد من الحي السكني للطالب من خلال الوثائق الأصلية (صك ملكية , عقد الايجار....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فى حال عدم انطباق السن النظامي و الحي السكني يتم توجيه الطالب الى مدير المدرسة للتوجيه الى ادارة التربية و التعليم</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 xml:space="preserve">وكيل شئون </w:t>
            </w:r>
            <w:r w:rsidRPr="00567740">
              <w:rPr>
                <w:rFonts w:cs="AL-Mohanad" w:hint="cs"/>
                <w:sz w:val="20"/>
                <w:szCs w:val="20"/>
                <w:rtl/>
              </w:rPr>
              <w:lastRenderedPageBreak/>
              <w:t>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lastRenderedPageBreak/>
              <w:t>5/1/7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 xml:space="preserve">المراجعة و التأكد من نظامية الشهادات الدراسية المقدمة و في حال كانت الشهادات من خارج المملكة يتم التأكد من معادلتها و في </w:t>
            </w:r>
            <w:r w:rsidRPr="00567740">
              <w:rPr>
                <w:rFonts w:cs="AL-Mohanad" w:hint="cs"/>
                <w:sz w:val="20"/>
                <w:szCs w:val="20"/>
                <w:rtl/>
              </w:rPr>
              <w:lastRenderedPageBreak/>
              <w:t>حال عدم المعادلة يتم توجيه ولى الأمر لإدارة التربية و التعليم لإجراء اللازم للمرحلة المتوسطة و الثانوية أما المرحلة الابتدائية فتكون لجنة بالمدرسة لتحديد الصف الدراسي للطالب</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 xml:space="preserve">التأكد من حصول الراغبين بالتحويل من مدارس تحفيظ القران  و المعاهد العلمية الى مدارس التعليم العام ممن نجح من الصف الأول الثانوي </w:t>
            </w:r>
            <w:r w:rsidRPr="00567740">
              <w:rPr>
                <w:rFonts w:cs="AL-Mohanad" w:hint="eastAsia"/>
                <w:sz w:val="20"/>
                <w:szCs w:val="20"/>
                <w:rtl/>
              </w:rPr>
              <w:t>على</w:t>
            </w:r>
            <w:r w:rsidRPr="00567740">
              <w:rPr>
                <w:rFonts w:cs="AL-Mohanad" w:hint="cs"/>
                <w:sz w:val="20"/>
                <w:szCs w:val="20"/>
                <w:rtl/>
              </w:rPr>
              <w:t xml:space="preserve"> موافقة من ادارة التربية و التعليم وفقا للنموذج ( ع.و.ط.ن-01-01)</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وجود المعادلة لطلاب المرحلة الثانوية الراغبين بالتحويل من نظام المقررات الي نظام التعلي</w:t>
            </w:r>
            <w:r w:rsidRPr="00567740">
              <w:rPr>
                <w:rFonts w:cs="AL-Mohanad" w:hint="eastAsia"/>
                <w:sz w:val="20"/>
                <w:szCs w:val="20"/>
                <w:rtl/>
              </w:rPr>
              <w:t>م</w:t>
            </w:r>
            <w:r w:rsidRPr="00567740">
              <w:rPr>
                <w:rFonts w:cs="AL-Mohanad" w:hint="cs"/>
                <w:sz w:val="20"/>
                <w:szCs w:val="20"/>
                <w:rtl/>
              </w:rPr>
              <w:t xml:space="preserve"> العام او التحويل من نظام التعليم العام الي نظام المقررات المعتمدة من الجهة المختصة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جميع الاجراءات والوثائق المطلوبة السابقة وصورة من السجل المدني المقيد فيه الطالب وصورة شخصية حديثة وشهادة تطعيم معتمدة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إعداد خطاب للطالب موجه الي المدرسة المنقول منها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مدير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مراجعة خطاب قبول الطالب في المدرسة واعتماده</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القيام باستلام ملف الطالب الورقياً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تعبئة البيانات المتعلقة بالطالب وفقاً للنموذج ( و.ط.ع.ن-01-02)</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2/1/15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استيراد البيانات المتعلقة بالطلاب المقبولين من خلال النظام الحاسوبي المعتمد وإدخال بيانات الطلاب المستجدين في المرحلة الابتدائية والطلاب القادمين من خارج المملكة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وجود بيانات الطالب في كشوف المدرسة وفقا للنظام الحاسوبي المعتمد</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التحويل الي مدرسة أخري:</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طالب خطي مقدم من ولي الامر لتحويل ابنة الي الدراسة الليلية وتعبئة النموذج المعتم</w:t>
            </w:r>
            <w:r w:rsidRPr="00567740">
              <w:rPr>
                <w:rFonts w:cs="AL-Mohanad" w:hint="eastAsia"/>
                <w:sz w:val="20"/>
                <w:szCs w:val="20"/>
                <w:rtl/>
              </w:rPr>
              <w:t>د</w:t>
            </w:r>
            <w:r w:rsidRPr="00567740">
              <w:rPr>
                <w:rFonts w:cs="AL-Mohanad" w:hint="cs"/>
                <w:sz w:val="20"/>
                <w:szCs w:val="20"/>
                <w:rtl/>
              </w:rPr>
              <w:t xml:space="preserve"> او استحقاق الطالب للتحويل حسب التحويلات حسب التعليمات المعتمدة</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نقل ملف الطالب الإليكتروني على النظام الحاسوبي للمدرسة التي تم النقل اليها</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استكمال جميع محتويات  ملف الطالب الورقي وتسليمة لولي امر الطال</w:t>
            </w:r>
            <w:r w:rsidRPr="00567740">
              <w:rPr>
                <w:rFonts w:cs="AL-Mohanad" w:hint="eastAsia"/>
                <w:sz w:val="20"/>
                <w:szCs w:val="20"/>
                <w:rtl/>
              </w:rPr>
              <w:t>ب</w:t>
            </w:r>
            <w:r w:rsidRPr="00567740">
              <w:rPr>
                <w:rFonts w:cs="AL-Mohanad" w:hint="cs"/>
                <w:sz w:val="20"/>
                <w:szCs w:val="20"/>
                <w:rtl/>
              </w:rPr>
              <w:t xml:space="preserve"> وتوقيعه على الاستلام</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عند تحويل الطالب من المدارس السعودية في خارج المملكة يتم اتباع الاجراءات السابقة باستثناء خطاب القبول</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التحويل من المدارس النهارية الي لليلية: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وجود طلب خطي مقدم من ولي امر الطالب لتحويل ابنة الي الدراسة الليلية وتعبئة النموذج  المعتمد او استحقاق الطالب للتحويل حسب الانظمة والتعليمات المعتمدة</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القيام بتعبئة البيانات الخاصة وفقاً للنموذج المعتمد</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مدير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يتم استكمال الجزء الخاص به من النموذج وإذا تمت الموافقة يقوم برفعها الي ادارة التربية والتعليم لاستكمال اجراء التحويل</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اتخاذ الإجراءات السابقة في عملية نقل الطلاب ويتم اعداد الملف ورقياً والكترونيا بعد موافقة وزارة التربية والتعليم</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التحويل من المدارس النهارية والليلية الى الانتساب:</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ألتأكد من وجود طلب خطي مقدم من ولي امر الطالب لتحويل ابنة الى الدراسة عن طريق الانتساب او استحقاق الطالب للتحويل حسب التعليمات المعتمدة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القيام بتعبئة النموذج المعتمد</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قيام بتعبئة البيانات الخاصة به وفقاً للنموذج المعتمد</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مدير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يتم استكمال الجزء الخاص به من النموذج في حال الموافقة ورفعها الى إدارة التربية والتعليم لاستكمال اجراءات التحويل</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اتخاذ الاجراءات السابقة في عملية نقل الطلاب ويتم اعداد الملف ورقيا والكترونيا بعد موافقة ادارة التربية والتعليم</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تسجيل الطلاب للمقررات الدراسية (مدارس نظام المقررات ):</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 xml:space="preserve">فترة التسجيل لا تزيد عن (3) ايام من السبوع الاول ومثلها للتسجيل في الفصل الثاني وتحدد المدرسة مدة التسجيل المبكر للفصل الصيفي نهاية الفصل الثاني على ان تبدا الدراسة من اول يوم حسب التقويم المعتمد من وزارة التربية والتعليم ولا يسمح بخروج الطلاب </w:t>
            </w:r>
            <w:r w:rsidRPr="00567740">
              <w:rPr>
                <w:rFonts w:cs="AL-Mohanad" w:hint="cs"/>
                <w:sz w:val="20"/>
                <w:szCs w:val="20"/>
                <w:rtl/>
              </w:rPr>
              <w:lastRenderedPageBreak/>
              <w:t>او غيابهم اثناء فترة التسجيل</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تركز جداول الطلاب في الفصلين الدراسيين الاوليين على البرنامج المشترك</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يخصص للطالب المسجل بالمرحلة الثانوية معلم مكلف بالإرشاد الاكاديمي من بين مدرسي المدرسة(معلم مكلف بالإرشاد الاكاديمي لكل 20 طالب كحد اعلى وفق امكانيات المدرسة)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تتيح المدرسة ثمان حصص دراسية كجد اعلى في اليوم يسجل الطالب فيها ما يناسب</w:t>
            </w:r>
            <w:r w:rsidRPr="00567740">
              <w:rPr>
                <w:rFonts w:cs="AL-Mohanad" w:hint="eastAsia"/>
                <w:sz w:val="20"/>
                <w:szCs w:val="20"/>
                <w:rtl/>
              </w:rPr>
              <w:t>ه</w:t>
            </w:r>
            <w:r w:rsidRPr="00567740">
              <w:rPr>
                <w:rFonts w:cs="AL-Mohanad" w:hint="cs"/>
                <w:sz w:val="20"/>
                <w:szCs w:val="20"/>
                <w:rtl/>
              </w:rPr>
              <w:t xml:space="preserve"> من مقررات ويشغل ما تبقي بالأنشطة الصفية وغير الصفية والبرامج المتنوعة التي تقدمها المدرسة وعدم الخروج من المدرسة في حصص الفراغ</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الحمل الدراسي للطلاب الفصليين الدراسيين الاوليين يكون من (30-35) ساعة بمعني ان الحمل الدراسي للطالب (5 مقررات )الى (7 مقررات)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الطالب المتفوق والذي وصل معدلة التراكمي الي اكثر من (90) يحق له تسجيل (8 ) مقررات بواقع (40) ساعة في الفصل في حين الطالب الذي انخفض معدله عن تقدير (جيد) يحق له التسجيل ما بي</w:t>
            </w:r>
            <w:r w:rsidRPr="00567740">
              <w:rPr>
                <w:rFonts w:cs="AL-Mohanad" w:hint="eastAsia"/>
                <w:sz w:val="20"/>
                <w:szCs w:val="20"/>
                <w:rtl/>
              </w:rPr>
              <w:t>ن</w:t>
            </w:r>
            <w:r w:rsidRPr="00567740">
              <w:rPr>
                <w:rFonts w:cs="AL-Mohanad" w:hint="cs"/>
                <w:sz w:val="20"/>
                <w:szCs w:val="20"/>
                <w:rtl/>
              </w:rPr>
              <w:t xml:space="preserve"> (5-6) مقررات للفصل الدراسي </w:t>
            </w:r>
            <w:r w:rsidRPr="00567740">
              <w:rPr>
                <w:rFonts w:cs="AL-Mohanad" w:hint="eastAsia"/>
                <w:sz w:val="20"/>
                <w:szCs w:val="20"/>
                <w:rtl/>
              </w:rPr>
              <w:t>أي</w:t>
            </w:r>
            <w:r w:rsidRPr="00567740">
              <w:rPr>
                <w:rFonts w:cs="AL-Mohanad" w:hint="cs"/>
                <w:sz w:val="20"/>
                <w:szCs w:val="20"/>
                <w:rtl/>
              </w:rPr>
              <w:t xml:space="preserve"> بواقع (25-30) ساعة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اطلاع المعلمين المكلفين بالإرشاد الاكاديمي على خطة التسجيل واليات الحذف والاضافة المعتمدة وتزويدهم بنماذج الحذف والاضافة ومواعيدها ووضع لوحات ارشادية في الممرات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الاجتماع بالطلاب وشرح الية عمليات التسجيل والحذف والاضافة وتوزيع النشرات التعريفية التي توضح الية التسجيل والحذف والاضافة</w:t>
            </w:r>
          </w:p>
        </w:tc>
      </w:tr>
      <w:tr w:rsidR="00443531" w:rsidRPr="00567740" w:rsidTr="00543B51">
        <w:trPr>
          <w:trHeight w:val="66"/>
        </w:trPr>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التسجيل الحر من الجدول العام</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اعداد جدول مقترح يشمل على جميع المقررات التي ستطرح للتسجيل مع مواعيدها واسماء المعلمين مع مراعات المعطيات التالية: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1- ميزاني</w:t>
            </w:r>
            <w:r w:rsidRPr="00567740">
              <w:rPr>
                <w:rFonts w:cs="AL-Mohanad" w:hint="eastAsia"/>
                <w:sz w:val="20"/>
                <w:szCs w:val="20"/>
                <w:rtl/>
              </w:rPr>
              <w:t>ة</w:t>
            </w:r>
            <w:r w:rsidRPr="00567740">
              <w:rPr>
                <w:rFonts w:cs="AL-Mohanad" w:hint="cs"/>
                <w:sz w:val="20"/>
                <w:szCs w:val="20"/>
                <w:rtl/>
              </w:rPr>
              <w:t xml:space="preserve"> المدرسة من المعلمين والشعب</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2- قوائم حصر رغبات الطلاب من قبل المعلمين المكلفين بالإرشاد الاكاديمي</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3- اعداد الطلا ب وبيانات التسجيل المبكر</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توزيع الجدول المقترح على الطلاب مع نموذج تسجيل المقررات الدراسية وفقا للنموذج (و.ط.ع.ن-01-03) وذلك  لاختيار الطالب ما يحتاجه منه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تعبئة نموذج تسجيل المقررات وعرضة على المرشد الاكاديمي.</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الحمل الدراسي ومناسبته لمستوي الطالب ونتائجه وفق خطته الدراسية المقترحة يعتمد نموذج تسجيل مقررات الطالب</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يحدد مقر التسجيل ويتواجد فيه جميع المعلمين لاستقبا</w:t>
            </w:r>
            <w:r w:rsidRPr="00567740">
              <w:rPr>
                <w:rFonts w:cs="AL-Mohanad" w:hint="eastAsia"/>
                <w:sz w:val="20"/>
                <w:szCs w:val="20"/>
                <w:rtl/>
              </w:rPr>
              <w:t>ل</w:t>
            </w:r>
            <w:r w:rsidRPr="00567740">
              <w:rPr>
                <w:rFonts w:cs="AL-Mohanad" w:hint="cs"/>
                <w:sz w:val="20"/>
                <w:szCs w:val="20"/>
                <w:rtl/>
              </w:rPr>
              <w:t xml:space="preserve"> الطلاب وتقييدهم في كشف تسجيل المقررات وفقا للنموذج(و.ط.ع.ن-01-04)</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يعتمد تسجيل الطلاب من خلال التوقيع على نموذج تسجيل المقررات</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اعتماد جدول تسجيل الطلاب وتسليمة نسخة منه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بعد الانتهاء من عملية التسجيل القيام بتسليم كشوف التسجيل لوكيل شؤون الطلاب والاحتفاظ بنسخة منها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ادخال اسماء الطلاب في الحاسب وطباعة الكشوف لتسليمها للمعلمين</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كشوفات اسماء الطلاب ومطابقتها والبدء في تسجيل حضور الطلاب</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5/5/9/12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التسجيل الحر من الجداول المعدة ( الشرائح):</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اعداد جدول عام مقترح يشمل على جميع المقررات التي ستطرح للتسجيل مع مواعيدها واسماء المعلمين مع مراعات المعطيات التالية: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1-اجمالي الطلاب الذين انهوا من (60-70) ساعة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2-رغبات الطلاب في اختيار المسار التخصصي</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3-اعداد الطلاب في المسارين التخصصين بواقع طالب في المسار العلوم الشرعية مقابل 3 في مسار العلوم الطبيعية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4-اعداد الطلاب الراغبين في المعادلة من والي النظام</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5-اعداد الطلاب لكل مرحلة دراسية (الاول ، الثاني ، الثالث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6-حصر المقررات المتبقية للطلاب (المتعثرين او المحولين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توزع الجداول المقترح على الطلاب مع نموذج  تسجيل المقررات الدراسية وفقا للنموذج (و.ط.ع. ن-01-03) وذلك لاختيار الطالب ما يحتاجه  منة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توجيه الطالب باختيار احد الشرائح التي تناسبه للتسجيل ويسجلها في نموذج التسجيل</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تعبئة نموذج تسجيل المقررات وعرضة على المرشد الاكاديمي</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تحديد مقر التسجيل ويتواجد فيه جميع المعلمين لاستقبال الطلاب وتقيدهم في كشف تسجيل وفقا للنموذج ( و.ط.ع. ن-01-04)</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توجيه الطالب الى اخذ توقيعات معلمي المقررات الدراسية على نموذج التسجيل</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تسجيل اسماء الطلاب في الكشوفات:</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اعتماد جدول تسجيل المقررات من وكيل شؤون الطلاب وتسليم نسخة المرشد الاكاديمي ويحتفظ بنسخة له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تسليم وكيل شؤون الطلاب اصل كشف التسجيل والاحتفاظ بنسخة منه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كشف التسجيل من وكيل شؤون الطلاب للقيام بإدخاله في الحاسب الالي وطباعة الكشوف وتسليمها للمعلمين.</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الكشوفات من مسجل المعلومات وحفظها في الملفات المخصصة لها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كشوفات اسماء الطلاب  ومطابقتها والبدء في تسجيل حضور الطلاب</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5/5/10/14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التسجيل المبكر:</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تحديد واعلان فترة التسجيل قبل نهاية الفصل الدراسي بثلاثة اسابيع</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توزيع الطلاب على ايام التسجيل حسب سنة الالتحاق بالمدرسة او وفق معدلاتهم التراكمية</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الأكاديمي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الاجتماع مع الطلاب لاختيار المقررات الدراسية آلت</w:t>
            </w:r>
            <w:r w:rsidRPr="00567740">
              <w:rPr>
                <w:rFonts w:cs="AL-Mohanad" w:hint="eastAsia"/>
                <w:sz w:val="20"/>
                <w:szCs w:val="20"/>
                <w:rtl/>
              </w:rPr>
              <w:t>ي</w:t>
            </w:r>
            <w:r w:rsidRPr="00567740">
              <w:rPr>
                <w:rFonts w:cs="AL-Mohanad" w:hint="cs"/>
                <w:sz w:val="20"/>
                <w:szCs w:val="20"/>
                <w:rtl/>
              </w:rPr>
              <w:t xml:space="preserve"> تناسبهم وفق الحد المسموح به من المقررات ووفق التخصص والتأكد من نجاحهم في المتطلبات السابقة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اعتماد نموذج تسجيل مقررات الطالب بعد تعبئته من قبل الطالب من الجدول المقترح وفقا للنموذج (و.ط.ع. ن-01-03) بعد المشاورة معه والموافقة عليه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يسلم نسخة من نموذج التسجيل الاصل لوكيل شؤون الطلاب ونسخة للمرشد الاكاديمي ويحتفظ بنسخة له</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يسلم نسخة من السجل الاكاديمي للطالب وفقا للنموذج (و.ط.ع.ن-01-05) بعد انتهاء فترة الحذف</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5/5/11/7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يوجه المساعد الاداري في القبول والتسجيل بحفظ نماذج التسجيل في الملفات المخصصة لها حسب الترتيب الهجائي او تسلسل الارقام</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التسجيل عبر الانترنت</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الاعلان للطلاب عن الية التسجيل عبر النتر نت والخطوات قبل نهاية الفصل الدراسي بوقت مبكر</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تسليم الطلاب رسميا رقم سري خاص لبرنامج التسجيل عبر الانترنت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تنزيل الجدول الدراسي على موقع الانترنت بعد نهاية الاختبارات الفصلية وسيتم قبول وتسجيل الطلاب في المقررات من عدمه حسب نتائج الطالب واجتيازه لمقررات السلاسل  ومسار التخصص</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تحديد اوقات ومواعيد التسجيل وتكون مرتبة حسب اولوية التسجيل المقترحة: الخريجون اولا ثم حسب الاقدمية في سنة الالتحاق</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الاتاحة للطالب ثلاثة محاولات فقط للحذف والاضافة خلال الاسبوع الاول لضمان استقرار الجدول</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طباعة بطاقات تسجيل الطلاب</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توقيع بطاقات التسجيل من الطلاب واعتمادها.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lastRenderedPageBreak/>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حفظ بطاقة التسجيل في الملفات الخاصة بها بعد توقيعها واعتمادها</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p>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حصر اعداد الطلاب في الشعب الدراسية لإغلاق الشعب الدراسية التي يقل نصابها عن (10) طلاب</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معالجة حالات التعارض في جدول الطلاب والحالات الاستثنائية كالخريجين يدويا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5/5/12/11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الايعاز والتوجيه لمسجل المعلومات بطباعة الكشوف النهائية بداية الاسبوع الثاني موضحا فيها تاريخ قيد كل طالب في المقرر الدراسي وتسليمها للمعلمين رسميا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حذف واضافة المقررات الدراسية (مدارس نظام المقررات ) :</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السماح بتنفيذ عملية اضافة المقررات والتي تستمر الى نهاية الاسبوع الدراسي الاول بعد موافقة المرشد الاكاديمي بالاستفادة من برنامج نور في الحالات التالية: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1-للطلاب الراغبين في تسجيل الحد الأعلى (7) مقررات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2-عند طرح المدرسة ثمان حصص يجوز للطالب الحاصل على معدل لا يقل عن (95) ان يسجل ثمان مقررات</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3-اضافة مقررات بغرض تبديل المقررات المسجلة حسب توجيه المرشد الاكاديمي</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4-اضافة مقررات حرة اختيارية بما لا يتجاوز (4)مقررات في كامل الخطة الدراسية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5-لا يجوز حذف فصل دراسي كاملا باستثناء الفصل الصيفي الا بعذر يوافق علية مجلس المدرسة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السماح بتنفيذ عمليات الحذف للمقررات الدراسية والتي تستمر  الى نهاية الاسبوع الثاني للحالات التالي</w:t>
            </w:r>
            <w:r w:rsidRPr="00567740">
              <w:rPr>
                <w:rFonts w:cs="AL-Mohanad" w:hint="eastAsia"/>
                <w:sz w:val="20"/>
                <w:szCs w:val="20"/>
                <w:rtl/>
              </w:rPr>
              <w:t>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1-حذف مقرر حسب التوصية المرشد الاكاديمي في الحالة وضعة خطة خاصة للطالب</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2-حذف مقرر اذا كان مستوى الطالب الدراسي لا يؤهله لتسجيل الحد الأعلى حسب توجيه المرشد الاكاديمي</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تجهيز نماذج الحذف والاضافة (ابواك من ثلاث نسخ مكربنه ) وفقا للنموذج (و.ط.ع.ن-01-06) وكتابة التعليمات خلف النماذج وتجهيز ملف لحفظها</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تزويد معلمو المقررات والمرشد الاكاديمي بنماذج الحذف والاضافة وقوائم اسماء الطلاب في نهاية الاسبوع الاول لعمليات الاضافة وفي نهاية الاسبوع الثاني لعمليات الحذف</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استقبال الطلاب الراغبين في اجراء عمليات الحذف والاضافة وتزويدهم بالنماذج ومناقشتهم وتوجيههم والتأكد من نظامية عدد الساعات وتوجيههم باعتماد ها من معلمو المقررات الدراسية</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5/6/6</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تعبئة نماذج الحذف والاضافة واعتمادها من معلم المقررات وتسليمها للمرشد الاكاديمي</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استيفاء جميع البيانات في نماذج الحذف والاضافة واعتمادها من معلم المقرر ومراجعتها واعتمادها وتزويد وكيل شؤون الطلاب بها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5/6/8</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نماذج الحذف والاضافة من وكيل شؤون الطلاب وادخالها في الحاسب وتسليمها للمساعد الاداري</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5/6/9</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استلام نماذج الحذف والاضافة وحفظها في الملفات الخاصة بها</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5/6/10</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تسليم وكيل شؤون الطلاب  قوائم اسماء الطلاب بعد انتهاء فترة الاضافة في نهاية الاسبوع الاول وبعد انتهاء فترة الحذف في نهاية الاسبوع الثاني</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5/6/11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تسليم معلمو المقررات والمعلمين المكلفين بالإرشاد الاكاديمي قوائم اسماء الطلاب بداية الاسبوع الثالث من الفصل الدراسي</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5/6/12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تسليم جداول الطلاب للمرشدين الاكاديميين</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5/6/13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تزويد الطلاب بجداولهم النهائية بعد انتهاء من عمليات الحذف والاضافة</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تأجيل الدراسة (مدارس نظام المقررات ):</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5/7/1</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يجوز للطالب التأجيل لمرتين على الا تزيد مدة التأجيل عن (3) فصول دراسية طيلة المرحلة الثانوية</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5/7/2</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يجوز للطالب التأجيل لمدة  فصل دراسي كامل او اكثر من عام</w:t>
            </w:r>
          </w:p>
        </w:tc>
      </w:tr>
      <w:tr w:rsidR="00443531" w:rsidRPr="00567740" w:rsidTr="00543B51">
        <w:tc>
          <w:tcPr>
            <w:tcW w:w="666" w:type="pct"/>
            <w:vMerge/>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5/7/3</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يتم تعبئة طلب تأجيل الدراسة محدد فيه الفترة الزمنية وتقديمها لوكيل شؤون الطلاب</w:t>
            </w:r>
          </w:p>
        </w:tc>
      </w:tr>
      <w:tr w:rsidR="00443531" w:rsidRPr="00567740" w:rsidTr="00543B51">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5/7/4</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التأكد من طلب التأجيل وعرضة علي مجلس المدرسة</w:t>
            </w:r>
          </w:p>
        </w:tc>
      </w:tr>
      <w:tr w:rsidR="00443531" w:rsidRPr="00567740" w:rsidTr="00543B51">
        <w:tc>
          <w:tcPr>
            <w:tcW w:w="666" w:type="pct"/>
            <w:vMerge w:val="restar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lastRenderedPageBreak/>
              <w:t>مجلس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5/7/5</w:t>
            </w:r>
          </w:p>
        </w:tc>
        <w:tc>
          <w:tcPr>
            <w:tcW w:w="3873"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يقبل عذر طالب تأجيل الدراسة عنة مدة لا تزيد عن فصل دراسي</w:t>
            </w:r>
          </w:p>
        </w:tc>
      </w:tr>
      <w:tr w:rsidR="00443531" w:rsidRPr="00567740" w:rsidTr="00543B51">
        <w:tc>
          <w:tcPr>
            <w:tcW w:w="666" w:type="pct"/>
            <w:vMerge/>
            <w:tcBorders>
              <w:top w:val="single" w:sz="4" w:space="0" w:color="auto"/>
              <w:left w:val="single" w:sz="18"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p>
        </w:tc>
        <w:tc>
          <w:tcPr>
            <w:tcW w:w="461" w:type="pct"/>
            <w:tcBorders>
              <w:top w:val="single" w:sz="4" w:space="0" w:color="auto"/>
              <w:left w:val="single" w:sz="4"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5/7/6</w:t>
            </w:r>
          </w:p>
        </w:tc>
        <w:tc>
          <w:tcPr>
            <w:tcW w:w="3873" w:type="pct"/>
            <w:tcBorders>
              <w:top w:val="single" w:sz="4" w:space="0" w:color="auto"/>
              <w:left w:val="single" w:sz="4" w:space="0" w:color="auto"/>
              <w:bottom w:val="single" w:sz="18" w:space="0" w:color="auto"/>
              <w:right w:val="single" w:sz="18" w:space="0" w:color="auto"/>
            </w:tcBorders>
            <w:vAlign w:val="center"/>
          </w:tcPr>
          <w:p w:rsidR="00443531" w:rsidRPr="00567740" w:rsidRDefault="00443531" w:rsidP="00DC6540">
            <w:pPr>
              <w:pStyle w:val="a4"/>
              <w:bidi/>
              <w:jc w:val="both"/>
              <w:rPr>
                <w:rFonts w:cs="AL-Mohanad"/>
                <w:sz w:val="20"/>
                <w:szCs w:val="20"/>
                <w:rtl/>
              </w:rPr>
            </w:pPr>
            <w:r w:rsidRPr="00567740">
              <w:rPr>
                <w:rFonts w:cs="AL-Mohanad" w:hint="cs"/>
                <w:sz w:val="20"/>
                <w:szCs w:val="20"/>
                <w:rtl/>
              </w:rPr>
              <w:t>يقبل عذر طلب تأجيل الدراسة عن مدة لا تزيد عن عام ويعتمده من شؤون الطلاب في التربية والتعليم</w:t>
            </w:r>
          </w:p>
        </w:tc>
      </w:tr>
    </w:tbl>
    <w:p w:rsidR="00443531" w:rsidRPr="00567740" w:rsidRDefault="00443531" w:rsidP="00443531">
      <w:pPr>
        <w:pStyle w:val="a4"/>
        <w:bidi/>
        <w:rPr>
          <w:sz w:val="20"/>
          <w:szCs w:val="20"/>
          <w:rtl/>
        </w:rPr>
      </w:pPr>
    </w:p>
    <w:p w:rsidR="00443531" w:rsidRPr="00567740" w:rsidRDefault="00443531" w:rsidP="00443531">
      <w:pPr>
        <w:pStyle w:val="a4"/>
        <w:bidi/>
        <w:rPr>
          <w:sz w:val="20"/>
          <w:szCs w:val="20"/>
          <w:rtl/>
        </w:rPr>
      </w:pPr>
    </w:p>
    <w:p w:rsidR="00443531" w:rsidRPr="00567740" w:rsidRDefault="00443531" w:rsidP="00443531">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443531" w:rsidRPr="00567740" w:rsidTr="00543B51">
        <w:tc>
          <w:tcPr>
            <w:tcW w:w="10754" w:type="dxa"/>
            <w:shd w:val="clear" w:color="auto" w:fill="FFFFFF" w:themeFill="background1"/>
          </w:tcPr>
          <w:p w:rsidR="00443531" w:rsidRPr="00567740" w:rsidRDefault="00443531" w:rsidP="00DC6540">
            <w:pPr>
              <w:pStyle w:val="a4"/>
              <w:bidi/>
              <w:rPr>
                <w:sz w:val="20"/>
                <w:szCs w:val="20"/>
                <w:rtl/>
              </w:rPr>
            </w:pPr>
            <w:r w:rsidRPr="00567740">
              <w:rPr>
                <w:rFonts w:cs="AL-Mohanad" w:hint="cs"/>
                <w:sz w:val="20"/>
                <w:szCs w:val="20"/>
                <w:rtl/>
              </w:rPr>
              <w:t>6- النماذج والسجلات</w:t>
            </w:r>
          </w:p>
        </w:tc>
      </w:tr>
    </w:tbl>
    <w:p w:rsidR="00443531" w:rsidRPr="00543B51" w:rsidRDefault="00443531" w:rsidP="00443531">
      <w:pPr>
        <w:pStyle w:val="a4"/>
        <w:bidi/>
        <w:rPr>
          <w:sz w:val="2"/>
          <w:szCs w:val="2"/>
          <w:rtl/>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1"/>
        <w:gridCol w:w="4031"/>
        <w:gridCol w:w="1764"/>
        <w:gridCol w:w="1766"/>
        <w:gridCol w:w="1762"/>
      </w:tblGrid>
      <w:tr w:rsidR="00443531" w:rsidRPr="00567740" w:rsidTr="00543B51">
        <w:tc>
          <w:tcPr>
            <w:tcW w:w="666" w:type="pct"/>
            <w:tcBorders>
              <w:top w:val="single" w:sz="18" w:space="0" w:color="auto"/>
              <w:left w:val="single" w:sz="18" w:space="0" w:color="auto"/>
              <w:bottom w:val="single" w:sz="18" w:space="0" w:color="auto"/>
            </w:tcBorders>
            <w:shd w:val="clear" w:color="auto" w:fill="92D050"/>
            <w:vAlign w:val="center"/>
          </w:tcPr>
          <w:p w:rsidR="00443531" w:rsidRPr="00567740" w:rsidRDefault="00443531" w:rsidP="00DC6540">
            <w:pPr>
              <w:pStyle w:val="a4"/>
              <w:bidi/>
              <w:jc w:val="center"/>
              <w:rPr>
                <w:sz w:val="20"/>
                <w:szCs w:val="20"/>
                <w:rtl/>
              </w:rPr>
            </w:pPr>
            <w:r w:rsidRPr="00567740">
              <w:rPr>
                <w:rFonts w:cs="AL-Mohanad" w:hint="cs"/>
                <w:sz w:val="20"/>
                <w:szCs w:val="20"/>
                <w:rtl/>
              </w:rPr>
              <w:t>التسلسل</w:t>
            </w:r>
          </w:p>
        </w:tc>
        <w:tc>
          <w:tcPr>
            <w:tcW w:w="1874" w:type="pct"/>
            <w:tcBorders>
              <w:top w:val="single" w:sz="18" w:space="0" w:color="auto"/>
              <w:bottom w:val="single" w:sz="18" w:space="0" w:color="auto"/>
            </w:tcBorders>
            <w:shd w:val="clear" w:color="auto" w:fill="92D050"/>
            <w:vAlign w:val="center"/>
          </w:tcPr>
          <w:p w:rsidR="00443531" w:rsidRPr="00567740" w:rsidRDefault="00443531" w:rsidP="00DC6540">
            <w:pPr>
              <w:pStyle w:val="a4"/>
              <w:bidi/>
              <w:jc w:val="center"/>
              <w:rPr>
                <w:sz w:val="20"/>
                <w:szCs w:val="20"/>
                <w:rtl/>
              </w:rPr>
            </w:pPr>
            <w:r w:rsidRPr="00567740">
              <w:rPr>
                <w:rFonts w:cs="AL-Mohanad" w:hint="cs"/>
                <w:sz w:val="20"/>
                <w:szCs w:val="20"/>
                <w:rtl/>
              </w:rPr>
              <w:t>اسم النموذج</w:t>
            </w:r>
          </w:p>
        </w:tc>
        <w:tc>
          <w:tcPr>
            <w:tcW w:w="820" w:type="pct"/>
            <w:tcBorders>
              <w:top w:val="single" w:sz="18" w:space="0" w:color="auto"/>
              <w:bottom w:val="single" w:sz="18" w:space="0" w:color="auto"/>
            </w:tcBorders>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رقم النموذج/السجل</w:t>
            </w:r>
          </w:p>
        </w:tc>
        <w:tc>
          <w:tcPr>
            <w:tcW w:w="821" w:type="pct"/>
            <w:tcBorders>
              <w:top w:val="single" w:sz="18" w:space="0" w:color="auto"/>
              <w:bottom w:val="single" w:sz="18" w:space="0" w:color="auto"/>
            </w:tcBorders>
            <w:shd w:val="clear" w:color="auto" w:fill="92D050"/>
            <w:vAlign w:val="center"/>
          </w:tcPr>
          <w:p w:rsidR="00443531" w:rsidRPr="00567740" w:rsidRDefault="00443531" w:rsidP="00DC6540">
            <w:pPr>
              <w:pStyle w:val="a4"/>
              <w:bidi/>
              <w:jc w:val="center"/>
              <w:rPr>
                <w:sz w:val="20"/>
                <w:szCs w:val="20"/>
                <w:rtl/>
              </w:rPr>
            </w:pPr>
            <w:r w:rsidRPr="00567740">
              <w:rPr>
                <w:rFonts w:cs="AL-Mohanad" w:hint="cs"/>
                <w:sz w:val="20"/>
                <w:szCs w:val="20"/>
                <w:rtl/>
              </w:rPr>
              <w:t>مكان الحفظ</w:t>
            </w:r>
          </w:p>
        </w:tc>
        <w:tc>
          <w:tcPr>
            <w:tcW w:w="819" w:type="pct"/>
            <w:tcBorders>
              <w:top w:val="single" w:sz="18" w:space="0" w:color="auto"/>
              <w:bottom w:val="single" w:sz="18" w:space="0" w:color="auto"/>
              <w:right w:val="single" w:sz="18" w:space="0" w:color="auto"/>
            </w:tcBorders>
            <w:shd w:val="clear" w:color="auto" w:fill="92D050"/>
            <w:vAlign w:val="center"/>
          </w:tcPr>
          <w:p w:rsidR="00443531" w:rsidRPr="00567740" w:rsidRDefault="00443531" w:rsidP="00DC6540">
            <w:pPr>
              <w:pStyle w:val="a4"/>
              <w:bidi/>
              <w:jc w:val="center"/>
              <w:rPr>
                <w:sz w:val="20"/>
                <w:szCs w:val="20"/>
                <w:rtl/>
              </w:rPr>
            </w:pPr>
            <w:r w:rsidRPr="00567740">
              <w:rPr>
                <w:rFonts w:cs="AL-Mohanad" w:hint="cs"/>
                <w:sz w:val="20"/>
                <w:szCs w:val="20"/>
                <w:rtl/>
              </w:rPr>
              <w:t>مدة الحفظ</w:t>
            </w:r>
          </w:p>
        </w:tc>
      </w:tr>
      <w:tr w:rsidR="00443531" w:rsidRPr="00567740" w:rsidTr="00DC6540">
        <w:trPr>
          <w:trHeight w:val="401"/>
        </w:trPr>
        <w:tc>
          <w:tcPr>
            <w:tcW w:w="666" w:type="pct"/>
            <w:tcBorders>
              <w:top w:val="single" w:sz="18" w:space="0" w:color="auto"/>
              <w:left w:val="single" w:sz="18" w:space="0" w:color="auto"/>
              <w:bottom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6/1</w:t>
            </w:r>
          </w:p>
        </w:tc>
        <w:tc>
          <w:tcPr>
            <w:tcW w:w="1874" w:type="pct"/>
            <w:tcBorders>
              <w:top w:val="single" w:sz="18" w:space="0" w:color="auto"/>
              <w:bottom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طلب تحويل من مدارس تحفيظ القرآن الكريم والمعاهد العلمية الي التعليم العام</w:t>
            </w:r>
          </w:p>
        </w:tc>
        <w:tc>
          <w:tcPr>
            <w:tcW w:w="820" w:type="pct"/>
            <w:tcBorders>
              <w:top w:val="single" w:sz="18" w:space="0" w:color="auto"/>
              <w:bottom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و.ط.ع.ن-01 -01</w:t>
            </w:r>
          </w:p>
        </w:tc>
        <w:tc>
          <w:tcPr>
            <w:tcW w:w="821" w:type="pct"/>
            <w:tcBorders>
              <w:top w:val="single" w:sz="18" w:space="0" w:color="auto"/>
              <w:bottom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18" w:space="0" w:color="auto"/>
              <w:bottom w:val="single" w:sz="4"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مستمر</w:t>
            </w:r>
          </w:p>
        </w:tc>
      </w:tr>
      <w:tr w:rsidR="00443531" w:rsidRPr="00567740" w:rsidTr="00DC6540">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6/2</w:t>
            </w:r>
          </w:p>
        </w:tc>
        <w:tc>
          <w:tcPr>
            <w:tcW w:w="1874"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البيانات الشخصية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و.ط.ع.ن-01 -02</w:t>
            </w:r>
          </w:p>
        </w:tc>
        <w:tc>
          <w:tcPr>
            <w:tcW w:w="82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مستمر</w:t>
            </w:r>
          </w:p>
        </w:tc>
      </w:tr>
      <w:tr w:rsidR="00443531" w:rsidRPr="00567740" w:rsidTr="00DC6540">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6/3</w:t>
            </w:r>
          </w:p>
        </w:tc>
        <w:tc>
          <w:tcPr>
            <w:tcW w:w="1874"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كشف باسماء المجموعة</w:t>
            </w:r>
          </w:p>
        </w:tc>
        <w:tc>
          <w:tcPr>
            <w:tcW w:w="820"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و.ط.ع.ن-01 -03</w:t>
            </w:r>
          </w:p>
        </w:tc>
        <w:tc>
          <w:tcPr>
            <w:tcW w:w="82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مستمر</w:t>
            </w:r>
          </w:p>
        </w:tc>
      </w:tr>
      <w:tr w:rsidR="00443531" w:rsidRPr="00567740" w:rsidTr="00DC6540">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6/4</w:t>
            </w:r>
          </w:p>
        </w:tc>
        <w:tc>
          <w:tcPr>
            <w:tcW w:w="1874"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نموذج تسجيل طالب</w:t>
            </w:r>
          </w:p>
        </w:tc>
        <w:tc>
          <w:tcPr>
            <w:tcW w:w="820"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و.ط.ع.ن-01 -04</w:t>
            </w:r>
          </w:p>
        </w:tc>
        <w:tc>
          <w:tcPr>
            <w:tcW w:w="82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مستمر</w:t>
            </w:r>
          </w:p>
        </w:tc>
      </w:tr>
      <w:tr w:rsidR="00443531" w:rsidRPr="00567740" w:rsidTr="00DC6540">
        <w:tc>
          <w:tcPr>
            <w:tcW w:w="666" w:type="pct"/>
            <w:tcBorders>
              <w:top w:val="single" w:sz="4" w:space="0" w:color="auto"/>
              <w:left w:val="single" w:sz="18"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6/5</w:t>
            </w:r>
          </w:p>
        </w:tc>
        <w:tc>
          <w:tcPr>
            <w:tcW w:w="1874"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السجل الاكاديمي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و.ط.ع.ن-01 -05</w:t>
            </w:r>
          </w:p>
        </w:tc>
        <w:tc>
          <w:tcPr>
            <w:tcW w:w="821" w:type="pct"/>
            <w:tcBorders>
              <w:top w:val="single" w:sz="4" w:space="0" w:color="auto"/>
              <w:left w:val="single" w:sz="4" w:space="0" w:color="auto"/>
              <w:bottom w:val="single" w:sz="4"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مستمر</w:t>
            </w:r>
          </w:p>
        </w:tc>
      </w:tr>
      <w:tr w:rsidR="00443531" w:rsidRPr="00567740" w:rsidTr="00DC6540">
        <w:tc>
          <w:tcPr>
            <w:tcW w:w="666" w:type="pct"/>
            <w:tcBorders>
              <w:top w:val="single" w:sz="4" w:space="0" w:color="auto"/>
              <w:left w:val="single" w:sz="18"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6/6</w:t>
            </w:r>
          </w:p>
        </w:tc>
        <w:tc>
          <w:tcPr>
            <w:tcW w:w="1874" w:type="pct"/>
            <w:tcBorders>
              <w:top w:val="single" w:sz="4" w:space="0" w:color="auto"/>
              <w:left w:val="single" w:sz="4"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نموذج حذف واضافة مقررات دراسية</w:t>
            </w:r>
          </w:p>
        </w:tc>
        <w:tc>
          <w:tcPr>
            <w:tcW w:w="820" w:type="pct"/>
            <w:tcBorders>
              <w:top w:val="single" w:sz="4" w:space="0" w:color="auto"/>
              <w:left w:val="single" w:sz="4"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و.ط.ع.ن-01 -06</w:t>
            </w:r>
          </w:p>
        </w:tc>
        <w:tc>
          <w:tcPr>
            <w:tcW w:w="821" w:type="pct"/>
            <w:tcBorders>
              <w:top w:val="single" w:sz="4" w:space="0" w:color="auto"/>
              <w:left w:val="single" w:sz="4" w:space="0" w:color="auto"/>
              <w:bottom w:val="single" w:sz="18" w:space="0" w:color="auto"/>
              <w:right w:val="single" w:sz="4"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القبول والتسجيل</w:t>
            </w:r>
          </w:p>
        </w:tc>
        <w:tc>
          <w:tcPr>
            <w:tcW w:w="819" w:type="pct"/>
            <w:tcBorders>
              <w:top w:val="single" w:sz="4" w:space="0" w:color="auto"/>
              <w:left w:val="single" w:sz="4" w:space="0" w:color="auto"/>
              <w:bottom w:val="single" w:sz="18" w:space="0" w:color="auto"/>
              <w:right w:val="single" w:sz="18" w:space="0" w:color="auto"/>
            </w:tcBorders>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عام دراسي</w:t>
            </w:r>
          </w:p>
        </w:tc>
      </w:tr>
    </w:tbl>
    <w:p w:rsidR="00443531" w:rsidRDefault="00443531" w:rsidP="00443531">
      <w:pPr>
        <w:bidi/>
        <w:rPr>
          <w:rFonts w:cs="AL-Mohanad"/>
          <w:sz w:val="20"/>
          <w:szCs w:val="20"/>
          <w:rtl/>
        </w:rPr>
      </w:pPr>
    </w:p>
    <w:p w:rsidR="00A31F22" w:rsidRPr="00567740" w:rsidRDefault="00A31F22" w:rsidP="00A31F22">
      <w:pPr>
        <w:bidi/>
        <w:rPr>
          <w:rFonts w:cs="AL-Mohanad"/>
          <w:sz w:val="20"/>
          <w:szCs w:val="20"/>
          <w:rtl/>
        </w:rPr>
      </w:pPr>
    </w:p>
    <w:p w:rsidR="00443531" w:rsidRPr="00567740" w:rsidRDefault="00443531" w:rsidP="00443531">
      <w:pPr>
        <w:rPr>
          <w:rFonts w:cs="AL-Mohanad"/>
          <w:sz w:val="20"/>
          <w:szCs w:val="20"/>
        </w:rPr>
      </w:pPr>
    </w:p>
    <w:p w:rsidR="00443531" w:rsidRPr="00567740" w:rsidRDefault="00443531" w:rsidP="00443531">
      <w:pPr>
        <w:bidi/>
        <w:rPr>
          <w:rFonts w:cs="AL-Mohanad"/>
          <w:sz w:val="20"/>
          <w:szCs w:val="20"/>
          <w:rtl/>
        </w:rPr>
      </w:pPr>
    </w:p>
    <w:p w:rsidR="006E036A" w:rsidRPr="00567740" w:rsidRDefault="006E036A" w:rsidP="006E036A">
      <w:pPr>
        <w:bidi/>
        <w:rPr>
          <w:rFonts w:cs="AL-Mohanad"/>
          <w:sz w:val="20"/>
          <w:szCs w:val="20"/>
          <w:rtl/>
        </w:rPr>
      </w:pPr>
    </w:p>
    <w:p w:rsidR="006E036A" w:rsidRPr="00567740" w:rsidRDefault="006E036A" w:rsidP="006E036A">
      <w:pPr>
        <w:bidi/>
        <w:rPr>
          <w:rFonts w:cs="AL-Mohanad"/>
          <w:sz w:val="20"/>
          <w:szCs w:val="20"/>
          <w:rtl/>
        </w:rPr>
      </w:pPr>
    </w:p>
    <w:p w:rsidR="006E036A" w:rsidRPr="00567740" w:rsidRDefault="006E036A" w:rsidP="006E036A">
      <w:pPr>
        <w:bidi/>
        <w:rPr>
          <w:rFonts w:cs="AL-Mohanad"/>
          <w:sz w:val="20"/>
          <w:szCs w:val="20"/>
          <w:rtl/>
        </w:rPr>
      </w:pPr>
    </w:p>
    <w:p w:rsidR="006E036A" w:rsidRPr="00567740" w:rsidRDefault="006E036A" w:rsidP="006E036A">
      <w:pPr>
        <w:bidi/>
        <w:rPr>
          <w:rFonts w:cs="AL-Mohanad"/>
          <w:sz w:val="20"/>
          <w:szCs w:val="20"/>
          <w:rtl/>
        </w:rPr>
      </w:pPr>
    </w:p>
    <w:p w:rsidR="006E036A" w:rsidRPr="00567740" w:rsidRDefault="006E036A" w:rsidP="006E036A">
      <w:pPr>
        <w:bidi/>
        <w:rPr>
          <w:rFonts w:cs="AL-Mohanad"/>
          <w:sz w:val="20"/>
          <w:szCs w:val="20"/>
          <w:rtl/>
        </w:rPr>
      </w:pPr>
    </w:p>
    <w:p w:rsidR="006E036A" w:rsidRPr="00567740" w:rsidRDefault="006E036A" w:rsidP="006E036A">
      <w:pPr>
        <w:bidi/>
        <w:rPr>
          <w:rFonts w:cs="AL-Mohanad"/>
          <w:sz w:val="20"/>
          <w:szCs w:val="20"/>
          <w:rtl/>
        </w:rPr>
      </w:pPr>
    </w:p>
    <w:p w:rsidR="00D44B14" w:rsidRPr="00567740" w:rsidRDefault="00D44B14" w:rsidP="00D44B14">
      <w:pPr>
        <w:bidi/>
        <w:rPr>
          <w:rFonts w:cs="AL-Mohanad"/>
          <w:sz w:val="20"/>
          <w:szCs w:val="20"/>
          <w:rtl/>
        </w:rPr>
      </w:pPr>
    </w:p>
    <w:p w:rsidR="00D44B14" w:rsidRPr="00567740" w:rsidRDefault="00D44B14" w:rsidP="00D44B14">
      <w:pPr>
        <w:pStyle w:val="a4"/>
        <w:bidi/>
        <w:rPr>
          <w:sz w:val="20"/>
          <w:szCs w:val="20"/>
          <w:rtl/>
        </w:rPr>
      </w:pPr>
    </w:p>
    <w:p w:rsidR="007249C9" w:rsidRPr="00567740" w:rsidRDefault="007249C9" w:rsidP="007249C9">
      <w:pPr>
        <w:pStyle w:val="a4"/>
        <w:bidi/>
        <w:rPr>
          <w:sz w:val="20"/>
          <w:szCs w:val="20"/>
          <w:rtl/>
        </w:rPr>
      </w:pPr>
    </w:p>
    <w:p w:rsidR="007249C9" w:rsidRPr="00567740" w:rsidRDefault="007249C9" w:rsidP="007249C9">
      <w:pPr>
        <w:pStyle w:val="a4"/>
        <w:bidi/>
        <w:rPr>
          <w:sz w:val="20"/>
          <w:szCs w:val="20"/>
          <w:rtl/>
        </w:rPr>
      </w:pPr>
    </w:p>
    <w:p w:rsidR="007249C9" w:rsidRDefault="007249C9" w:rsidP="007249C9">
      <w:pPr>
        <w:pStyle w:val="a4"/>
        <w:bidi/>
        <w:rPr>
          <w:sz w:val="20"/>
          <w:szCs w:val="20"/>
          <w:rtl/>
        </w:rPr>
      </w:pPr>
    </w:p>
    <w:p w:rsidR="00D51446" w:rsidRPr="00567740" w:rsidRDefault="00D51446" w:rsidP="00D51446">
      <w:pPr>
        <w:pStyle w:val="a4"/>
        <w:bidi/>
        <w:rPr>
          <w:sz w:val="20"/>
          <w:szCs w:val="20"/>
          <w:rtl/>
        </w:rPr>
      </w:pPr>
    </w:p>
    <w:p w:rsidR="007249C9" w:rsidRPr="00567740" w:rsidRDefault="007249C9" w:rsidP="007249C9">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566"/>
        <w:gridCol w:w="4605"/>
        <w:gridCol w:w="3583"/>
      </w:tblGrid>
      <w:tr w:rsidR="004C0F0D" w:rsidRPr="00543B51" w:rsidTr="00543B51">
        <w:tc>
          <w:tcPr>
            <w:tcW w:w="1193" w:type="pct"/>
            <w:shd w:val="clear" w:color="auto" w:fill="92D050"/>
          </w:tcPr>
          <w:p w:rsidR="004C0F0D" w:rsidRPr="00543B51" w:rsidRDefault="004C0F0D" w:rsidP="00543B51">
            <w:pPr>
              <w:pStyle w:val="a4"/>
              <w:bidi/>
              <w:jc w:val="center"/>
              <w:rPr>
                <w:rFonts w:cs="GE SS Two Medium"/>
                <w:sz w:val="20"/>
                <w:szCs w:val="20"/>
                <w:rtl/>
              </w:rPr>
            </w:pPr>
            <w:r w:rsidRPr="00543B51">
              <w:rPr>
                <w:rFonts w:cs="GE SS Two Medium" w:hint="cs"/>
                <w:sz w:val="20"/>
                <w:szCs w:val="20"/>
                <w:rtl/>
              </w:rPr>
              <w:lastRenderedPageBreak/>
              <w:t>رقم العملية: 2</w:t>
            </w:r>
          </w:p>
        </w:tc>
        <w:tc>
          <w:tcPr>
            <w:tcW w:w="2141" w:type="pct"/>
            <w:shd w:val="clear" w:color="auto" w:fill="92D050"/>
          </w:tcPr>
          <w:p w:rsidR="004C0F0D" w:rsidRPr="00543B51" w:rsidRDefault="004C0F0D" w:rsidP="00543B51">
            <w:pPr>
              <w:pStyle w:val="a4"/>
              <w:bidi/>
              <w:jc w:val="center"/>
              <w:rPr>
                <w:rFonts w:cs="GE SS Two Medium"/>
                <w:sz w:val="20"/>
                <w:szCs w:val="20"/>
                <w:rtl/>
              </w:rPr>
            </w:pPr>
            <w:r w:rsidRPr="00543B51">
              <w:rPr>
                <w:rFonts w:cs="GE SS Two Medium" w:hint="cs"/>
                <w:sz w:val="20"/>
                <w:szCs w:val="20"/>
                <w:rtl/>
              </w:rPr>
              <w:t>اسم العملية: إعداد الجداول المدرسية</w:t>
            </w:r>
          </w:p>
        </w:tc>
        <w:tc>
          <w:tcPr>
            <w:tcW w:w="1666" w:type="pct"/>
            <w:shd w:val="clear" w:color="auto" w:fill="92D050"/>
          </w:tcPr>
          <w:p w:rsidR="004C0F0D" w:rsidRPr="00543B51" w:rsidRDefault="004C0F0D" w:rsidP="00543B51">
            <w:pPr>
              <w:pStyle w:val="a4"/>
              <w:bidi/>
              <w:jc w:val="center"/>
              <w:rPr>
                <w:rFonts w:cs="GE SS Two Medium"/>
                <w:sz w:val="20"/>
                <w:szCs w:val="20"/>
                <w:rtl/>
              </w:rPr>
            </w:pPr>
            <w:r w:rsidRPr="00543B51">
              <w:rPr>
                <w:rFonts w:cs="GE SS Two Medium" w:hint="cs"/>
                <w:sz w:val="20"/>
                <w:szCs w:val="20"/>
                <w:rtl/>
              </w:rPr>
              <w:t>رمز العملية: (و.ت.ع.-01)</w:t>
            </w:r>
          </w:p>
        </w:tc>
      </w:tr>
    </w:tbl>
    <w:p w:rsidR="004C0F0D" w:rsidRPr="00543B51" w:rsidRDefault="004C0F0D" w:rsidP="004C0F0D">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177EE0" w:rsidRPr="00567740" w:rsidTr="00543B51">
        <w:tc>
          <w:tcPr>
            <w:tcW w:w="1857" w:type="dxa"/>
            <w:vAlign w:val="center"/>
          </w:tcPr>
          <w:p w:rsidR="00177EE0" w:rsidRPr="00567740" w:rsidRDefault="00550443" w:rsidP="00543B51">
            <w:pPr>
              <w:pStyle w:val="a4"/>
              <w:bidi/>
              <w:rPr>
                <w:rFonts w:cs="AL-Mohanad"/>
                <w:sz w:val="20"/>
                <w:szCs w:val="20"/>
                <w:rtl/>
              </w:rPr>
            </w:pPr>
            <w:r w:rsidRPr="00567740">
              <w:rPr>
                <w:rFonts w:cs="AL-Mohanad" w:hint="cs"/>
                <w:sz w:val="20"/>
                <w:szCs w:val="20"/>
                <w:rtl/>
              </w:rPr>
              <w:t>1-اله</w:t>
            </w:r>
            <w:r w:rsidR="00177EE0" w:rsidRPr="00567740">
              <w:rPr>
                <w:rFonts w:cs="AL-Mohanad"/>
                <w:sz w:val="20"/>
                <w:szCs w:val="20"/>
                <w:rtl/>
              </w:rPr>
              <w:t>دف</w:t>
            </w:r>
          </w:p>
        </w:tc>
        <w:tc>
          <w:tcPr>
            <w:tcW w:w="8897" w:type="dxa"/>
          </w:tcPr>
          <w:p w:rsidR="00177EE0" w:rsidRPr="00567740" w:rsidRDefault="00177EE0" w:rsidP="00177EE0">
            <w:pPr>
              <w:pStyle w:val="a4"/>
              <w:bidi/>
              <w:rPr>
                <w:rFonts w:cs="AL-Mohanad"/>
                <w:sz w:val="20"/>
                <w:szCs w:val="20"/>
                <w:rtl/>
              </w:rPr>
            </w:pPr>
            <w:r w:rsidRPr="00567740">
              <w:rPr>
                <w:rFonts w:cs="AL-Mohanad" w:hint="cs"/>
                <w:sz w:val="20"/>
                <w:szCs w:val="20"/>
                <w:rtl/>
              </w:rPr>
              <w:t>توضيح الإجراءات والخطوات المتبعة في إعداد الجداول المدرسية .</w:t>
            </w:r>
          </w:p>
        </w:tc>
      </w:tr>
      <w:tr w:rsidR="00177EE0" w:rsidRPr="00567740" w:rsidTr="00543B51">
        <w:tc>
          <w:tcPr>
            <w:tcW w:w="1857" w:type="dxa"/>
            <w:vAlign w:val="center"/>
          </w:tcPr>
          <w:p w:rsidR="00177EE0" w:rsidRPr="00567740" w:rsidRDefault="00550443" w:rsidP="00543B51">
            <w:pPr>
              <w:pStyle w:val="a4"/>
              <w:bidi/>
              <w:rPr>
                <w:rFonts w:cs="AL-Mohanad"/>
                <w:sz w:val="20"/>
                <w:szCs w:val="20"/>
                <w:rtl/>
              </w:rPr>
            </w:pPr>
            <w:r w:rsidRPr="00567740">
              <w:rPr>
                <w:rFonts w:cs="AL-Mohanad" w:hint="cs"/>
                <w:sz w:val="20"/>
                <w:szCs w:val="20"/>
                <w:rtl/>
              </w:rPr>
              <w:t>2-</w:t>
            </w:r>
            <w:r w:rsidR="00177EE0" w:rsidRPr="00567740">
              <w:rPr>
                <w:rFonts w:cs="AL-Mohanad"/>
                <w:sz w:val="20"/>
                <w:szCs w:val="20"/>
                <w:rtl/>
              </w:rPr>
              <w:t>نطاق العمل</w:t>
            </w:r>
          </w:p>
        </w:tc>
        <w:tc>
          <w:tcPr>
            <w:tcW w:w="8897" w:type="dxa"/>
          </w:tcPr>
          <w:p w:rsidR="00177EE0" w:rsidRPr="00567740" w:rsidRDefault="00177EE0" w:rsidP="00177EE0">
            <w:pPr>
              <w:pStyle w:val="a4"/>
              <w:bidi/>
              <w:rPr>
                <w:rFonts w:cs="AL-Mohanad"/>
                <w:sz w:val="20"/>
                <w:szCs w:val="20"/>
                <w:rtl/>
              </w:rPr>
            </w:pPr>
            <w:r w:rsidRPr="00567740">
              <w:rPr>
                <w:rFonts w:cs="AL-Mohanad" w:hint="cs"/>
                <w:sz w:val="20"/>
                <w:szCs w:val="20"/>
                <w:rtl/>
              </w:rPr>
              <w:t>يطبق هذا الإجراء على إعداد الجداول المدرسية التي تسهم في تنظيم الحصص المدرسية .</w:t>
            </w:r>
          </w:p>
        </w:tc>
      </w:tr>
      <w:tr w:rsidR="00177EE0" w:rsidRPr="00567740" w:rsidTr="00543B51">
        <w:tc>
          <w:tcPr>
            <w:tcW w:w="1857" w:type="dxa"/>
            <w:vAlign w:val="center"/>
          </w:tcPr>
          <w:p w:rsidR="00177EE0" w:rsidRPr="00567740" w:rsidRDefault="00550443" w:rsidP="00543B51">
            <w:pPr>
              <w:pStyle w:val="a4"/>
              <w:bidi/>
              <w:rPr>
                <w:rFonts w:cs="AL-Mohanad"/>
                <w:sz w:val="20"/>
                <w:szCs w:val="20"/>
                <w:rtl/>
              </w:rPr>
            </w:pPr>
            <w:r w:rsidRPr="00567740">
              <w:rPr>
                <w:rFonts w:cs="AL-Mohanad" w:hint="cs"/>
                <w:sz w:val="20"/>
                <w:szCs w:val="20"/>
                <w:rtl/>
              </w:rPr>
              <w:t>3-</w:t>
            </w:r>
            <w:r w:rsidR="00177EE0" w:rsidRPr="00567740">
              <w:rPr>
                <w:rFonts w:cs="AL-Mohanad"/>
                <w:sz w:val="20"/>
                <w:szCs w:val="20"/>
                <w:rtl/>
              </w:rPr>
              <w:t>الوثائق ذات العلاقة</w:t>
            </w:r>
          </w:p>
        </w:tc>
        <w:tc>
          <w:tcPr>
            <w:tcW w:w="8897" w:type="dxa"/>
          </w:tcPr>
          <w:p w:rsidR="00177EE0" w:rsidRPr="00567740" w:rsidRDefault="00550443" w:rsidP="00177EE0">
            <w:pPr>
              <w:pStyle w:val="a4"/>
              <w:bidi/>
              <w:rPr>
                <w:rFonts w:cs="AL-Mohanad"/>
                <w:sz w:val="20"/>
                <w:szCs w:val="20"/>
                <w:rtl/>
              </w:rPr>
            </w:pPr>
            <w:r w:rsidRPr="00567740">
              <w:rPr>
                <w:rFonts w:cs="AL-Mohanad" w:hint="cs"/>
                <w:sz w:val="20"/>
                <w:szCs w:val="20"/>
                <w:rtl/>
              </w:rPr>
              <w:t>3</w:t>
            </w:r>
            <w:r w:rsidR="00177EE0" w:rsidRPr="00567740">
              <w:rPr>
                <w:rFonts w:cs="AL-Mohanad" w:hint="cs"/>
                <w:sz w:val="20"/>
                <w:szCs w:val="20"/>
                <w:rtl/>
              </w:rPr>
              <w:t>/1 الخطة الدراسية للمناهج .</w:t>
            </w:r>
          </w:p>
        </w:tc>
      </w:tr>
      <w:tr w:rsidR="00177EE0" w:rsidRPr="00567740" w:rsidTr="00543B51">
        <w:tc>
          <w:tcPr>
            <w:tcW w:w="1857" w:type="dxa"/>
            <w:vAlign w:val="center"/>
          </w:tcPr>
          <w:p w:rsidR="00177EE0" w:rsidRPr="00567740" w:rsidRDefault="00550443" w:rsidP="00543B51">
            <w:pPr>
              <w:pStyle w:val="a4"/>
              <w:bidi/>
              <w:rPr>
                <w:rFonts w:cs="AL-Mohanad"/>
                <w:sz w:val="20"/>
                <w:szCs w:val="20"/>
                <w:rtl/>
              </w:rPr>
            </w:pPr>
            <w:r w:rsidRPr="00567740">
              <w:rPr>
                <w:rFonts w:cs="AL-Mohanad" w:hint="cs"/>
                <w:sz w:val="20"/>
                <w:szCs w:val="20"/>
                <w:rtl/>
              </w:rPr>
              <w:t>4-</w:t>
            </w:r>
            <w:r w:rsidR="00177EE0" w:rsidRPr="00567740">
              <w:rPr>
                <w:rFonts w:cs="AL-Mohanad"/>
                <w:sz w:val="20"/>
                <w:szCs w:val="20"/>
                <w:rtl/>
              </w:rPr>
              <w:t>التعريفات</w:t>
            </w:r>
          </w:p>
        </w:tc>
        <w:tc>
          <w:tcPr>
            <w:tcW w:w="8897" w:type="dxa"/>
          </w:tcPr>
          <w:p w:rsidR="00177EE0" w:rsidRPr="00567740" w:rsidRDefault="00177EE0" w:rsidP="00177EE0">
            <w:pPr>
              <w:pStyle w:val="a4"/>
              <w:bidi/>
              <w:rPr>
                <w:rFonts w:cs="AL-Mohanad"/>
                <w:sz w:val="20"/>
                <w:szCs w:val="20"/>
                <w:rtl/>
              </w:rPr>
            </w:pPr>
            <w:r w:rsidRPr="00567740">
              <w:rPr>
                <w:rFonts w:cs="AL-Mohanad" w:hint="cs"/>
                <w:sz w:val="20"/>
                <w:szCs w:val="20"/>
                <w:rtl/>
              </w:rPr>
              <w:t>جدول الحصص الأسبوعي : هو الذي ينظم ويوزع الحصص خلال اليوم الدراسي على الهيئة التعليمية .</w:t>
            </w:r>
          </w:p>
        </w:tc>
      </w:tr>
      <w:tr w:rsidR="00177EE0" w:rsidRPr="00567740" w:rsidTr="00543B51">
        <w:tc>
          <w:tcPr>
            <w:tcW w:w="10754" w:type="dxa"/>
            <w:gridSpan w:val="2"/>
            <w:shd w:val="clear" w:color="auto" w:fill="FFFFFF" w:themeFill="background1"/>
            <w:vAlign w:val="center"/>
          </w:tcPr>
          <w:p w:rsidR="00177EE0" w:rsidRPr="00567740" w:rsidRDefault="00550443" w:rsidP="00177EE0">
            <w:pPr>
              <w:pStyle w:val="a4"/>
              <w:bidi/>
              <w:rPr>
                <w:rFonts w:cs="AL-Mohanad"/>
                <w:sz w:val="20"/>
                <w:szCs w:val="20"/>
                <w:rtl/>
              </w:rPr>
            </w:pPr>
            <w:r w:rsidRPr="00567740">
              <w:rPr>
                <w:rFonts w:cs="AL-Mohanad" w:hint="cs"/>
                <w:sz w:val="20"/>
                <w:szCs w:val="20"/>
                <w:rtl/>
              </w:rPr>
              <w:t>5-العملية*</w:t>
            </w:r>
            <w:r w:rsidR="00177EE0" w:rsidRPr="00567740">
              <w:rPr>
                <w:rFonts w:cs="AL-Mohanad" w:hint="cs"/>
                <w:sz w:val="20"/>
                <w:szCs w:val="20"/>
                <w:rtl/>
              </w:rPr>
              <w:t>:</w:t>
            </w:r>
          </w:p>
        </w:tc>
      </w:tr>
    </w:tbl>
    <w:p w:rsidR="004C0F0D" w:rsidRPr="00543B51" w:rsidRDefault="004C0F0D" w:rsidP="004C0F0D">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623F20" w:rsidRPr="00567740" w:rsidTr="00543B51">
        <w:trPr>
          <w:tblHeader/>
        </w:trPr>
        <w:tc>
          <w:tcPr>
            <w:tcW w:w="1857" w:type="dxa"/>
            <w:shd w:val="clear" w:color="auto" w:fill="92D050"/>
            <w:vAlign w:val="center"/>
          </w:tcPr>
          <w:p w:rsidR="00623F20" w:rsidRPr="00567740" w:rsidRDefault="00623F20" w:rsidP="00550443">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623F20" w:rsidRPr="00567740" w:rsidRDefault="00623F20" w:rsidP="004C0F0D">
            <w:pPr>
              <w:pStyle w:val="a4"/>
              <w:bidi/>
              <w:jc w:val="center"/>
              <w:rPr>
                <w:rFonts w:cs="AL-Mohanad"/>
                <w:sz w:val="20"/>
                <w:szCs w:val="20"/>
                <w:rtl/>
              </w:rPr>
            </w:pPr>
            <w:r w:rsidRPr="00567740">
              <w:rPr>
                <w:rFonts w:cs="AL-Mohanad" w:hint="cs"/>
                <w:sz w:val="20"/>
                <w:szCs w:val="20"/>
                <w:rtl/>
              </w:rPr>
              <w:t>الإجراء</w:t>
            </w:r>
          </w:p>
        </w:tc>
      </w:tr>
      <w:tr w:rsidR="001B31A4" w:rsidRPr="00567740" w:rsidTr="00543B51">
        <w:tc>
          <w:tcPr>
            <w:tcW w:w="1857" w:type="dxa"/>
            <w:vAlign w:val="center"/>
          </w:tcPr>
          <w:p w:rsidR="001B31A4" w:rsidRPr="00567740" w:rsidRDefault="001B31A4" w:rsidP="00550443">
            <w:pPr>
              <w:pStyle w:val="a4"/>
              <w:bidi/>
              <w:jc w:val="center"/>
              <w:rPr>
                <w:rFonts w:cs="AL-Mohanad"/>
                <w:sz w:val="20"/>
                <w:szCs w:val="20"/>
                <w:rtl/>
              </w:rPr>
            </w:pPr>
          </w:p>
        </w:tc>
        <w:tc>
          <w:tcPr>
            <w:tcW w:w="992" w:type="dxa"/>
            <w:vAlign w:val="center"/>
          </w:tcPr>
          <w:p w:rsidR="001B31A4" w:rsidRPr="00567740" w:rsidRDefault="001B31A4" w:rsidP="00550443">
            <w:pPr>
              <w:pStyle w:val="a4"/>
              <w:bidi/>
              <w:jc w:val="center"/>
              <w:rPr>
                <w:rFonts w:cs="AL-Mohanad"/>
                <w:sz w:val="20"/>
                <w:szCs w:val="20"/>
                <w:rtl/>
              </w:rPr>
            </w:pPr>
            <w:r w:rsidRPr="00567740">
              <w:rPr>
                <w:rFonts w:cs="AL-Mohanad" w:hint="cs"/>
                <w:sz w:val="20"/>
                <w:szCs w:val="20"/>
                <w:rtl/>
              </w:rPr>
              <w:t>5/1</w:t>
            </w:r>
          </w:p>
        </w:tc>
        <w:tc>
          <w:tcPr>
            <w:tcW w:w="7905" w:type="dxa"/>
          </w:tcPr>
          <w:p w:rsidR="001B31A4" w:rsidRPr="00567740" w:rsidRDefault="001B31A4" w:rsidP="001B31A4">
            <w:pPr>
              <w:pStyle w:val="a4"/>
              <w:bidi/>
              <w:rPr>
                <w:rFonts w:cs="AL-Mohanad"/>
                <w:b/>
                <w:bCs/>
                <w:sz w:val="20"/>
                <w:szCs w:val="20"/>
                <w:rtl/>
              </w:rPr>
            </w:pPr>
            <w:r w:rsidRPr="00567740">
              <w:rPr>
                <w:rFonts w:cs="AL-Mohanad" w:hint="cs"/>
                <w:b/>
                <w:bCs/>
                <w:sz w:val="20"/>
                <w:szCs w:val="20"/>
                <w:rtl/>
              </w:rPr>
              <w:t>جدول الحصص الأسبوعي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5/1/1</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مراعاة العدل بين المعلمين عند إعداد الجداول وفي توزيع الحصص الأولى والأخيرة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5/1/2</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عدم تكرار حصص أي مادة في يوم اكثر من حصة أو حصتين متتاليتين إلا اذا كانت حصص المادة أكثر من أيام الاسبوع أو تقتضي طبيعة المادة ذلك.</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5/1/3</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عدم تجزئة المادة الواحدة للفصل الواحد بين أكثر من معلم كمشروع اللغة العربية , وتوزيع المعلمين على الصفوف حسب تخصصاتهم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5/1/4</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توزيع الحصص على الجدول الدراسي مراعياً البنود السابقة مع مراعاة عدد الحصص الدراسية لكل مادة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5/1/5</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عرض الجدول الدراسي على المعلمين والتعرف على ملاحظاتهم ومعالجتها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5/1/6</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رفع جدول الحصص المدرسي المقترح إلى مدير المدرسة لاعتماده .</w:t>
            </w:r>
          </w:p>
        </w:tc>
      </w:tr>
      <w:tr w:rsidR="001B31A4" w:rsidRPr="00567740" w:rsidTr="00543B51">
        <w:tc>
          <w:tcPr>
            <w:tcW w:w="1857" w:type="dxa"/>
            <w:vAlign w:val="center"/>
          </w:tcPr>
          <w:p w:rsidR="001B31A4" w:rsidRPr="00567740" w:rsidRDefault="00550443" w:rsidP="00550443">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1B31A4" w:rsidRPr="00567740" w:rsidRDefault="001B31A4" w:rsidP="00550443">
            <w:pPr>
              <w:pStyle w:val="a4"/>
              <w:bidi/>
              <w:jc w:val="center"/>
              <w:rPr>
                <w:rFonts w:cs="AL-Mohanad"/>
                <w:sz w:val="20"/>
                <w:szCs w:val="20"/>
                <w:rtl/>
              </w:rPr>
            </w:pPr>
            <w:r w:rsidRPr="00567740">
              <w:rPr>
                <w:rFonts w:cs="AL-Mohanad" w:hint="cs"/>
                <w:sz w:val="20"/>
                <w:szCs w:val="20"/>
                <w:rtl/>
              </w:rPr>
              <w:t>5/1/7</w:t>
            </w:r>
          </w:p>
        </w:tc>
        <w:tc>
          <w:tcPr>
            <w:tcW w:w="7905" w:type="dxa"/>
          </w:tcPr>
          <w:p w:rsidR="001B31A4" w:rsidRPr="00567740" w:rsidRDefault="001B31A4" w:rsidP="001B31A4">
            <w:pPr>
              <w:pStyle w:val="a4"/>
              <w:bidi/>
              <w:rPr>
                <w:rFonts w:cs="AL-Mohanad"/>
                <w:sz w:val="20"/>
                <w:szCs w:val="20"/>
                <w:rtl/>
              </w:rPr>
            </w:pPr>
            <w:r w:rsidRPr="00567740">
              <w:rPr>
                <w:rFonts w:cs="AL-Mohanad" w:hint="cs"/>
                <w:sz w:val="20"/>
                <w:szCs w:val="20"/>
                <w:rtl/>
              </w:rPr>
              <w:t>اعتماد جدول الحصص المدرسي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5/1/8</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وضع الجدول في مكان بارز في مكتب مدير المدرسة ووكلاء المدرسة وغرف المعلمين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5/1/9</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توزيع جدول الحصص على المعلمين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5/1/10</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تزويد وكيل شؤون الطلاب بجدول الحصص الدراسية .</w:t>
            </w:r>
          </w:p>
        </w:tc>
      </w:tr>
      <w:tr w:rsidR="001B31A4" w:rsidRPr="00567740" w:rsidTr="00543B51">
        <w:tc>
          <w:tcPr>
            <w:tcW w:w="1857" w:type="dxa"/>
            <w:vAlign w:val="center"/>
          </w:tcPr>
          <w:p w:rsidR="001B31A4" w:rsidRPr="00567740" w:rsidRDefault="001B31A4" w:rsidP="00550443">
            <w:pPr>
              <w:pStyle w:val="a4"/>
              <w:bidi/>
              <w:jc w:val="center"/>
              <w:rPr>
                <w:rFonts w:cs="AL-Mohanad"/>
                <w:sz w:val="20"/>
                <w:szCs w:val="20"/>
                <w:rtl/>
              </w:rPr>
            </w:pPr>
          </w:p>
        </w:tc>
        <w:tc>
          <w:tcPr>
            <w:tcW w:w="992" w:type="dxa"/>
            <w:vAlign w:val="center"/>
          </w:tcPr>
          <w:p w:rsidR="001B31A4" w:rsidRPr="00567740" w:rsidRDefault="001B31A4" w:rsidP="00550443">
            <w:pPr>
              <w:pStyle w:val="a4"/>
              <w:bidi/>
              <w:jc w:val="center"/>
              <w:rPr>
                <w:rFonts w:cs="AL-Mohanad"/>
                <w:sz w:val="20"/>
                <w:szCs w:val="20"/>
                <w:rtl/>
              </w:rPr>
            </w:pPr>
            <w:r w:rsidRPr="00567740">
              <w:rPr>
                <w:rFonts w:cs="AL-Mohanad" w:hint="cs"/>
                <w:sz w:val="20"/>
                <w:szCs w:val="20"/>
                <w:rtl/>
              </w:rPr>
              <w:t>5/2</w:t>
            </w:r>
          </w:p>
        </w:tc>
        <w:tc>
          <w:tcPr>
            <w:tcW w:w="7905" w:type="dxa"/>
          </w:tcPr>
          <w:p w:rsidR="001B31A4" w:rsidRPr="00567740" w:rsidRDefault="001B31A4" w:rsidP="001B31A4">
            <w:pPr>
              <w:pStyle w:val="a4"/>
              <w:bidi/>
              <w:rPr>
                <w:rFonts w:cs="AL-Mohanad"/>
                <w:b/>
                <w:bCs/>
                <w:sz w:val="20"/>
                <w:szCs w:val="20"/>
                <w:rtl/>
              </w:rPr>
            </w:pPr>
            <w:r w:rsidRPr="00567740">
              <w:rPr>
                <w:rFonts w:cs="AL-Mohanad" w:hint="cs"/>
                <w:b/>
                <w:bCs/>
                <w:sz w:val="20"/>
                <w:szCs w:val="20"/>
                <w:rtl/>
              </w:rPr>
              <w:t>جدول حصص الانتظار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5/2/1</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إعداد سجل توزيع حصص الانتظار وفق نموذج ( و.ت.ع.ن-01-01) او عبر البرنامج الحاسوبي للجداول والخاص بحصص الانتظار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5/2/2</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إعداد ومراجعة جدول حصص الانتظار والتأكد من الاعتبارات السابقة ورفعه لمدير المدرسة لاعتماده .</w:t>
            </w:r>
          </w:p>
        </w:tc>
      </w:tr>
      <w:tr w:rsidR="00550443" w:rsidRPr="00567740" w:rsidTr="00543B51">
        <w:tc>
          <w:tcPr>
            <w:tcW w:w="1857" w:type="dxa"/>
            <w:vAlign w:val="center"/>
          </w:tcPr>
          <w:p w:rsidR="00550443" w:rsidRPr="00567740" w:rsidRDefault="00550443" w:rsidP="00F65146">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5/2/3</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اعتماد جدول حصص الانتظار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5/2/4</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تدوين حصص الانتظار في جدول الحصص الدراسية وجدول المعلم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5/2/5</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تحديد المعلمين الغائبين بشكل يومي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5/2/6</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تحديد الحصص التي تدرج في قائمة الانتظار للمعلمين الغائبين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5/2/7</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تعبئة وتدوين حصص المعلم الغائب في سجل حصص الانتظار.</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r w:rsidRPr="00567740">
              <w:rPr>
                <w:rFonts w:cs="AL-Mohanad" w:hint="cs"/>
                <w:sz w:val="20"/>
                <w:szCs w:val="20"/>
                <w:rtl/>
              </w:rPr>
              <w:t>المعلمون</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5/2/8</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تحديد ماينبغي عمله في حصة الانتظار من المعلم كاستخدام حقيبة الانتظار أو حقيبة المعلم أو مركز مصادر التعلم .</w:t>
            </w:r>
          </w:p>
        </w:tc>
      </w:tr>
      <w:tr w:rsidR="00550443" w:rsidRPr="00567740" w:rsidTr="00543B51">
        <w:trPr>
          <w:trHeight w:val="524"/>
        </w:trPr>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5/2/9</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توقيع المعلمين الذين قاموا بإشغال حصص الانتظار في السجل الخاص به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جدول الإشراف اليومي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5/3/1</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التعرف على رغبات المعلمين في الاشراف اليومي وفي اختيار الأيام المناسبة واختيار الزميل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5/3/2</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تحديد المعلمين الذين يتم تكليفهم بالإشراف اليومي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5/3/3</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توزيع الإشراف على المعلمين بالأيام وفقاً للنموذج ( و.ت.ع.ن-01-02 )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5/3/4</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إبلاغ المعلمين بجدول الإشراف اليومي وتوزيعه عليهم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المعلمون</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5/3/5</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التوقيع على جدول الإشراف اليومي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5/3/6</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تدوين جدول الإشراف اليومي في جدول الحصص الأسبوعي.</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المعلمون</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5/3/7</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تدوين جدول الإشراف اليومي في جداول المعلمين والالتزام به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5/3/8</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وضع جدول الإشراف اليومي في غرفة المدير والوكلاء وغرف المعلمين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5/3/9</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الإعلان بشكل يومي عن أسماء المعلمين المشرفين في اليوم التالي للإشراف اليومي في أماكن بارزة للمعلمين ومواقع الإشراف لكل معلم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5/3/10</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إعداد تقرير إسبوعي عن سير الإشراف اليومي ورفعه لمدير المدرسة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جدول المناوبة اليومية :</w:t>
            </w:r>
          </w:p>
        </w:tc>
      </w:tr>
      <w:tr w:rsidR="00550443" w:rsidRPr="00567740" w:rsidTr="00543B51">
        <w:tc>
          <w:tcPr>
            <w:tcW w:w="1857" w:type="dxa"/>
            <w:vMerge w:val="restart"/>
            <w:vAlign w:val="center"/>
          </w:tcPr>
          <w:p w:rsidR="00550443" w:rsidRPr="00567740" w:rsidRDefault="00550443" w:rsidP="00550443">
            <w:pPr>
              <w:pStyle w:val="a4"/>
              <w:bidi/>
              <w:jc w:val="center"/>
              <w:rPr>
                <w:rFonts w:cs="AL-Mohanad"/>
                <w:sz w:val="20"/>
                <w:szCs w:val="20"/>
                <w:rtl/>
              </w:rPr>
            </w:pPr>
          </w:p>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يجب مراعاة مايلي في إعداد جدول المناوبة اليومية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5/4/1</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التعرف على رغبات ومقترحات المعلمين في إختيار أيام المناوبة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5/4/2</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مراجعة الاسماء والتأكد منها مع مراعاة الإعتبارات السابقة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5/4/3</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تحديد أيام المناوبة خلال العام الدراسي وتحديد المعلمين المناوبين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المعلمون</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5/4/4</w:t>
            </w:r>
          </w:p>
        </w:tc>
        <w:tc>
          <w:tcPr>
            <w:tcW w:w="7905" w:type="dxa"/>
          </w:tcPr>
          <w:p w:rsidR="00550443" w:rsidRPr="00567740" w:rsidRDefault="00550443" w:rsidP="00550443">
            <w:pPr>
              <w:pStyle w:val="a4"/>
              <w:bidi/>
              <w:rPr>
                <w:rFonts w:cs="AL-Mohanad"/>
                <w:sz w:val="20"/>
                <w:szCs w:val="20"/>
                <w:rtl/>
              </w:rPr>
            </w:pPr>
            <w:r w:rsidRPr="00567740">
              <w:rPr>
                <w:rFonts w:cs="AL-Mohanad" w:hint="cs"/>
                <w:sz w:val="20"/>
                <w:szCs w:val="20"/>
                <w:rtl/>
              </w:rPr>
              <w:t>التوقيع على سجل المناوبة والإلتزام به وفق نموذج ( و.ت.ع.ن-01-03 )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5/4/5</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متابعة المعلمين للمناوبة .</w:t>
            </w:r>
          </w:p>
        </w:tc>
      </w:tr>
      <w:tr w:rsidR="00550443" w:rsidRPr="00567740" w:rsidTr="00543B51">
        <w:tc>
          <w:tcPr>
            <w:tcW w:w="1857"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المعلم المناوب</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5/4/6</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تسجيل جميع الملحوظات على الطلاب قبل وبعد الدوام الرسمي .</w:t>
            </w:r>
          </w:p>
        </w:tc>
      </w:tr>
      <w:tr w:rsidR="00550443" w:rsidRPr="00567740" w:rsidTr="00543B51">
        <w:tc>
          <w:tcPr>
            <w:tcW w:w="1857" w:type="dxa"/>
            <w:vMerge w:val="restart"/>
            <w:vAlign w:val="center"/>
          </w:tcPr>
          <w:p w:rsidR="00550443" w:rsidRPr="00567740" w:rsidRDefault="00550443" w:rsidP="00550443">
            <w:pPr>
              <w:pStyle w:val="a4"/>
              <w:bidi/>
              <w:rPr>
                <w:rFonts w:cs="AL-Mohanad"/>
                <w:sz w:val="20"/>
                <w:szCs w:val="20"/>
                <w:rtl/>
              </w:rPr>
            </w:pPr>
            <w:r w:rsidRPr="00567740">
              <w:rPr>
                <w:rFonts w:cs="AL-Mohanad" w:hint="cs"/>
                <w:sz w:val="20"/>
                <w:szCs w:val="20"/>
                <w:rtl/>
              </w:rPr>
              <w:t>وكيل الشؤون التعليمية</w:t>
            </w: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5/4/7</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مراجعة التقارير اليومية المقدمة من المعلم المناوب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5/4/8</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تزويد وكيل شؤون الطلاب بجميع الملحوظات على الطلاب قبل وبعد الدوام الرسمي .</w:t>
            </w:r>
          </w:p>
        </w:tc>
      </w:tr>
      <w:tr w:rsidR="00550443" w:rsidRPr="00567740" w:rsidTr="00543B51">
        <w:tc>
          <w:tcPr>
            <w:tcW w:w="1857" w:type="dxa"/>
            <w:vMerge/>
            <w:vAlign w:val="center"/>
          </w:tcPr>
          <w:p w:rsidR="00550443" w:rsidRPr="00567740" w:rsidRDefault="00550443" w:rsidP="00550443">
            <w:pPr>
              <w:pStyle w:val="a4"/>
              <w:bidi/>
              <w:jc w:val="center"/>
              <w:rPr>
                <w:rFonts w:cs="AL-Mohanad"/>
                <w:sz w:val="20"/>
                <w:szCs w:val="20"/>
                <w:rtl/>
              </w:rPr>
            </w:pPr>
          </w:p>
        </w:tc>
        <w:tc>
          <w:tcPr>
            <w:tcW w:w="992" w:type="dxa"/>
            <w:vAlign w:val="center"/>
          </w:tcPr>
          <w:p w:rsidR="00550443" w:rsidRPr="00567740" w:rsidRDefault="00550443" w:rsidP="00550443">
            <w:pPr>
              <w:pStyle w:val="a4"/>
              <w:bidi/>
              <w:jc w:val="center"/>
              <w:rPr>
                <w:rFonts w:cs="AL-Mohanad"/>
                <w:sz w:val="20"/>
                <w:szCs w:val="20"/>
                <w:rtl/>
              </w:rPr>
            </w:pPr>
            <w:r w:rsidRPr="00567740">
              <w:rPr>
                <w:rFonts w:cs="AL-Mohanad" w:hint="cs"/>
                <w:sz w:val="20"/>
                <w:szCs w:val="20"/>
                <w:rtl/>
              </w:rPr>
              <w:t>5/4/9</w:t>
            </w:r>
          </w:p>
        </w:tc>
        <w:tc>
          <w:tcPr>
            <w:tcW w:w="7905" w:type="dxa"/>
          </w:tcPr>
          <w:p w:rsidR="00550443" w:rsidRPr="00567740" w:rsidRDefault="00550443" w:rsidP="001B31A4">
            <w:pPr>
              <w:pStyle w:val="a4"/>
              <w:bidi/>
              <w:rPr>
                <w:rFonts w:cs="AL-Mohanad"/>
                <w:sz w:val="20"/>
                <w:szCs w:val="20"/>
                <w:rtl/>
              </w:rPr>
            </w:pPr>
            <w:r w:rsidRPr="00567740">
              <w:rPr>
                <w:rFonts w:cs="AL-Mohanad" w:hint="cs"/>
                <w:sz w:val="20"/>
                <w:szCs w:val="20"/>
                <w:rtl/>
              </w:rPr>
              <w:t>إعداد تقارير إسبوعية ورفعها لمدير المدرسة .</w:t>
            </w:r>
          </w:p>
        </w:tc>
      </w:tr>
    </w:tbl>
    <w:p w:rsidR="004C0F0D" w:rsidRPr="00567740" w:rsidRDefault="004C0F0D" w:rsidP="004C0F0D">
      <w:pPr>
        <w:pStyle w:val="a4"/>
        <w:bidi/>
        <w:rPr>
          <w:sz w:val="20"/>
          <w:szCs w:val="20"/>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0754"/>
      </w:tblGrid>
      <w:tr w:rsidR="004C0F0D" w:rsidRPr="00567740" w:rsidTr="00543B51">
        <w:tc>
          <w:tcPr>
            <w:tcW w:w="10754" w:type="dxa"/>
            <w:shd w:val="clear" w:color="auto" w:fill="FFFFFF" w:themeFill="background1"/>
          </w:tcPr>
          <w:p w:rsidR="004C0F0D" w:rsidRPr="00567740" w:rsidRDefault="004C0F0D" w:rsidP="00F65146">
            <w:pPr>
              <w:pStyle w:val="a4"/>
              <w:bidi/>
              <w:rPr>
                <w:sz w:val="20"/>
                <w:szCs w:val="20"/>
                <w:rtl/>
              </w:rPr>
            </w:pPr>
            <w:r w:rsidRPr="00567740">
              <w:rPr>
                <w:rFonts w:cs="AL-Mohanad" w:hint="cs"/>
                <w:sz w:val="20"/>
                <w:szCs w:val="20"/>
                <w:rtl/>
              </w:rPr>
              <w:t>6- النماذج والسجلات</w:t>
            </w:r>
          </w:p>
        </w:tc>
      </w:tr>
    </w:tbl>
    <w:p w:rsidR="004C0F0D" w:rsidRPr="00543B51" w:rsidRDefault="004C0F0D" w:rsidP="004C0F0D">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5"/>
        <w:gridCol w:w="2468"/>
        <w:gridCol w:w="1983"/>
        <w:gridCol w:w="2456"/>
        <w:gridCol w:w="1762"/>
      </w:tblGrid>
      <w:tr w:rsidR="004C0F0D" w:rsidRPr="00567740" w:rsidTr="00543B51">
        <w:tc>
          <w:tcPr>
            <w:tcW w:w="969" w:type="pct"/>
            <w:shd w:val="clear" w:color="auto" w:fill="92D050"/>
            <w:vAlign w:val="center"/>
          </w:tcPr>
          <w:p w:rsidR="004C0F0D" w:rsidRPr="00567740" w:rsidRDefault="004C0F0D" w:rsidP="00F65146">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4C0F0D" w:rsidRPr="00567740" w:rsidRDefault="004C0F0D" w:rsidP="00F65146">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4C0F0D" w:rsidRPr="00567740" w:rsidRDefault="004C0F0D" w:rsidP="00F65146">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4C0F0D" w:rsidRPr="00567740" w:rsidRDefault="004C0F0D" w:rsidP="00F65146">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4C0F0D" w:rsidRPr="00567740" w:rsidRDefault="004C0F0D" w:rsidP="00F65146">
            <w:pPr>
              <w:pStyle w:val="a4"/>
              <w:bidi/>
              <w:jc w:val="center"/>
              <w:rPr>
                <w:rFonts w:cs="AL-Mohanad"/>
                <w:sz w:val="20"/>
                <w:szCs w:val="20"/>
                <w:rtl/>
              </w:rPr>
            </w:pPr>
            <w:r w:rsidRPr="00567740">
              <w:rPr>
                <w:rFonts w:cs="AL-Mohanad" w:hint="cs"/>
                <w:sz w:val="20"/>
                <w:szCs w:val="20"/>
                <w:rtl/>
              </w:rPr>
              <w:t>مدة الحفظ</w:t>
            </w:r>
          </w:p>
        </w:tc>
      </w:tr>
      <w:tr w:rsidR="00CF0AE3" w:rsidRPr="00567740" w:rsidTr="00543B51">
        <w:tc>
          <w:tcPr>
            <w:tcW w:w="96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6/1</w:t>
            </w:r>
          </w:p>
        </w:tc>
        <w:tc>
          <w:tcPr>
            <w:tcW w:w="1147"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جدول توزيع حصص الانتظار</w:t>
            </w:r>
          </w:p>
        </w:tc>
        <w:tc>
          <w:tcPr>
            <w:tcW w:w="92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و.ت.ع.ن-01-01</w:t>
            </w:r>
          </w:p>
        </w:tc>
        <w:tc>
          <w:tcPr>
            <w:tcW w:w="114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عام دراسي</w:t>
            </w:r>
          </w:p>
        </w:tc>
      </w:tr>
      <w:tr w:rsidR="00CF0AE3" w:rsidRPr="00567740" w:rsidTr="00543B51">
        <w:tc>
          <w:tcPr>
            <w:tcW w:w="96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6/2</w:t>
            </w:r>
          </w:p>
        </w:tc>
        <w:tc>
          <w:tcPr>
            <w:tcW w:w="1147"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سجل الإشراف اليومي</w:t>
            </w:r>
          </w:p>
        </w:tc>
        <w:tc>
          <w:tcPr>
            <w:tcW w:w="92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و.ت.ع.ن-01-02</w:t>
            </w:r>
          </w:p>
        </w:tc>
        <w:tc>
          <w:tcPr>
            <w:tcW w:w="114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عام دراسي</w:t>
            </w:r>
          </w:p>
        </w:tc>
      </w:tr>
      <w:tr w:rsidR="00CF0AE3" w:rsidRPr="00567740" w:rsidTr="00543B51">
        <w:tc>
          <w:tcPr>
            <w:tcW w:w="96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6/3</w:t>
            </w:r>
          </w:p>
        </w:tc>
        <w:tc>
          <w:tcPr>
            <w:tcW w:w="1147"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سجل المناوبة اليومية</w:t>
            </w:r>
          </w:p>
        </w:tc>
        <w:tc>
          <w:tcPr>
            <w:tcW w:w="92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و.ت.ع.ن-01-03</w:t>
            </w:r>
          </w:p>
        </w:tc>
        <w:tc>
          <w:tcPr>
            <w:tcW w:w="1142"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CF0AE3" w:rsidRPr="00567740" w:rsidRDefault="00CF0AE3" w:rsidP="00CF0AE3">
            <w:pPr>
              <w:pStyle w:val="a4"/>
              <w:bidi/>
              <w:jc w:val="center"/>
              <w:rPr>
                <w:rFonts w:cs="AL-Mohanad"/>
                <w:sz w:val="20"/>
                <w:szCs w:val="20"/>
                <w:rtl/>
              </w:rPr>
            </w:pPr>
            <w:r w:rsidRPr="00567740">
              <w:rPr>
                <w:rFonts w:cs="AL-Mohanad" w:hint="cs"/>
                <w:sz w:val="20"/>
                <w:szCs w:val="20"/>
                <w:rtl/>
              </w:rPr>
              <w:t>عام دراسي</w:t>
            </w:r>
          </w:p>
        </w:tc>
      </w:tr>
    </w:tbl>
    <w:p w:rsidR="004C0F0D" w:rsidRPr="00567740" w:rsidRDefault="004C0F0D" w:rsidP="004C0F0D">
      <w:pPr>
        <w:rPr>
          <w:sz w:val="20"/>
          <w:szCs w:val="20"/>
        </w:rPr>
      </w:pPr>
    </w:p>
    <w:p w:rsidR="00CF0AE3" w:rsidRPr="00567740" w:rsidRDefault="00CF0AE3" w:rsidP="004C0F0D">
      <w:pPr>
        <w:rPr>
          <w:sz w:val="20"/>
          <w:szCs w:val="20"/>
        </w:rPr>
      </w:pPr>
    </w:p>
    <w:p w:rsidR="00CF0AE3" w:rsidRPr="00567740" w:rsidRDefault="00CF0AE3" w:rsidP="004C0F0D">
      <w:pPr>
        <w:rPr>
          <w:sz w:val="20"/>
          <w:szCs w:val="20"/>
        </w:rPr>
      </w:pPr>
    </w:p>
    <w:p w:rsidR="00CF0AE3" w:rsidRDefault="00CF0AE3" w:rsidP="00543B51">
      <w:pPr>
        <w:bidi/>
        <w:rPr>
          <w:sz w:val="20"/>
          <w:szCs w:val="20"/>
          <w:rtl/>
        </w:rPr>
      </w:pPr>
    </w:p>
    <w:p w:rsidR="00543B51" w:rsidRDefault="00543B51" w:rsidP="00543B51">
      <w:pPr>
        <w:bidi/>
        <w:rPr>
          <w:sz w:val="20"/>
          <w:szCs w:val="20"/>
          <w:rtl/>
        </w:rPr>
      </w:pPr>
    </w:p>
    <w:p w:rsidR="00543B51" w:rsidRDefault="00543B51" w:rsidP="00543B51">
      <w:pPr>
        <w:bidi/>
        <w:rPr>
          <w:sz w:val="20"/>
          <w:szCs w:val="20"/>
          <w:rtl/>
        </w:rPr>
      </w:pPr>
    </w:p>
    <w:p w:rsidR="00543B51" w:rsidRDefault="00543B51" w:rsidP="00543B51">
      <w:pPr>
        <w:bidi/>
        <w:rPr>
          <w:sz w:val="20"/>
          <w:szCs w:val="20"/>
          <w:rtl/>
        </w:rPr>
      </w:pPr>
    </w:p>
    <w:p w:rsidR="00543B51" w:rsidRPr="00567740" w:rsidRDefault="00543B51" w:rsidP="00543B51">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24"/>
        <w:gridCol w:w="4747"/>
        <w:gridCol w:w="3583"/>
      </w:tblGrid>
      <w:tr w:rsidR="00CF0AE3" w:rsidRPr="00567740" w:rsidTr="00543B51">
        <w:tc>
          <w:tcPr>
            <w:tcW w:w="1127" w:type="pct"/>
            <w:shd w:val="clear" w:color="auto" w:fill="92D050"/>
          </w:tcPr>
          <w:p w:rsidR="00CF0AE3" w:rsidRPr="00543B51" w:rsidRDefault="00CF0AE3" w:rsidP="00543B51">
            <w:pPr>
              <w:pStyle w:val="a4"/>
              <w:bidi/>
              <w:jc w:val="center"/>
              <w:rPr>
                <w:rFonts w:cs="GE SS Two Medium"/>
                <w:sz w:val="20"/>
                <w:szCs w:val="20"/>
                <w:rtl/>
              </w:rPr>
            </w:pPr>
            <w:r w:rsidRPr="00543B51">
              <w:rPr>
                <w:rFonts w:cs="GE SS Two Medium" w:hint="cs"/>
                <w:sz w:val="20"/>
                <w:szCs w:val="20"/>
                <w:rtl/>
              </w:rPr>
              <w:lastRenderedPageBreak/>
              <w:t>رقم العملية: 3</w:t>
            </w:r>
          </w:p>
        </w:tc>
        <w:tc>
          <w:tcPr>
            <w:tcW w:w="2207" w:type="pct"/>
            <w:shd w:val="clear" w:color="auto" w:fill="92D050"/>
          </w:tcPr>
          <w:p w:rsidR="00CF0AE3" w:rsidRPr="00543B51" w:rsidRDefault="00CF0AE3" w:rsidP="00543B51">
            <w:pPr>
              <w:pStyle w:val="a4"/>
              <w:bidi/>
              <w:jc w:val="center"/>
              <w:rPr>
                <w:rFonts w:cs="GE SS Two Medium"/>
                <w:sz w:val="20"/>
                <w:szCs w:val="20"/>
                <w:rtl/>
              </w:rPr>
            </w:pPr>
            <w:r w:rsidRPr="00543B51">
              <w:rPr>
                <w:rFonts w:cs="GE SS Two Medium" w:hint="cs"/>
                <w:sz w:val="20"/>
                <w:szCs w:val="20"/>
                <w:rtl/>
              </w:rPr>
              <w:t>اسم العملية: الكتب ال</w:t>
            </w:r>
            <w:r w:rsidR="00443531" w:rsidRPr="00543B51">
              <w:rPr>
                <w:rFonts w:cs="GE SS Two Medium" w:hint="cs"/>
                <w:sz w:val="20"/>
                <w:szCs w:val="20"/>
                <w:rtl/>
              </w:rPr>
              <w:t>م</w:t>
            </w:r>
            <w:r w:rsidRPr="00543B51">
              <w:rPr>
                <w:rFonts w:cs="GE SS Two Medium" w:hint="cs"/>
                <w:sz w:val="20"/>
                <w:szCs w:val="20"/>
                <w:rtl/>
              </w:rPr>
              <w:t>دراسية</w:t>
            </w:r>
          </w:p>
        </w:tc>
        <w:tc>
          <w:tcPr>
            <w:tcW w:w="1666" w:type="pct"/>
            <w:shd w:val="clear" w:color="auto" w:fill="92D050"/>
          </w:tcPr>
          <w:p w:rsidR="00CF0AE3" w:rsidRPr="00543B51" w:rsidRDefault="00CF0AE3" w:rsidP="00543B51">
            <w:pPr>
              <w:pStyle w:val="a4"/>
              <w:bidi/>
              <w:jc w:val="center"/>
              <w:rPr>
                <w:rFonts w:cs="GE SS Two Medium"/>
                <w:sz w:val="20"/>
                <w:szCs w:val="20"/>
                <w:rtl/>
              </w:rPr>
            </w:pPr>
            <w:r w:rsidRPr="00543B51">
              <w:rPr>
                <w:rFonts w:cs="GE SS Two Medium" w:hint="cs"/>
                <w:sz w:val="20"/>
                <w:szCs w:val="20"/>
                <w:rtl/>
              </w:rPr>
              <w:t>رمز العملية: (و.ط.ع.-02)</w:t>
            </w:r>
          </w:p>
        </w:tc>
      </w:tr>
    </w:tbl>
    <w:p w:rsidR="00CF0AE3" w:rsidRPr="00543B51" w:rsidRDefault="00CF0AE3" w:rsidP="00CF0AE3">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04552B" w:rsidRPr="00567740" w:rsidTr="000913CE">
        <w:tc>
          <w:tcPr>
            <w:tcW w:w="1857" w:type="dxa"/>
            <w:vAlign w:val="center"/>
          </w:tcPr>
          <w:p w:rsidR="0004552B" w:rsidRPr="00567740" w:rsidRDefault="0004552B" w:rsidP="000913CE">
            <w:pPr>
              <w:pStyle w:val="a4"/>
              <w:bidi/>
              <w:rPr>
                <w:rFonts w:cs="AL-Mohanad"/>
                <w:sz w:val="20"/>
                <w:szCs w:val="20"/>
                <w:rtl/>
              </w:rPr>
            </w:pPr>
            <w:r w:rsidRPr="00567740">
              <w:rPr>
                <w:rFonts w:cs="AL-Mohanad" w:hint="cs"/>
                <w:sz w:val="20"/>
                <w:szCs w:val="20"/>
                <w:rtl/>
              </w:rPr>
              <w:t>1-الهــدف</w:t>
            </w:r>
          </w:p>
        </w:tc>
        <w:tc>
          <w:tcPr>
            <w:tcW w:w="8897" w:type="dxa"/>
          </w:tcPr>
          <w:p w:rsidR="0004552B" w:rsidRPr="00567740" w:rsidRDefault="0004552B" w:rsidP="0004552B">
            <w:pPr>
              <w:pStyle w:val="a4"/>
              <w:bidi/>
              <w:rPr>
                <w:rFonts w:cs="AL-Mohanad"/>
                <w:sz w:val="20"/>
                <w:szCs w:val="20"/>
                <w:rtl/>
              </w:rPr>
            </w:pPr>
            <w:r w:rsidRPr="00567740">
              <w:rPr>
                <w:rFonts w:cs="AL-Mohanad" w:hint="cs"/>
                <w:sz w:val="20"/>
                <w:szCs w:val="20"/>
                <w:rtl/>
              </w:rPr>
              <w:t xml:space="preserve">تحديد الإجراءات والخطوات المتبعة في تحديد إحتياجات المدرسة </w:t>
            </w:r>
            <w:r w:rsidR="000959BA" w:rsidRPr="00567740">
              <w:rPr>
                <w:rFonts w:cs="AL-Mohanad" w:hint="cs"/>
                <w:sz w:val="20"/>
                <w:szCs w:val="20"/>
                <w:rtl/>
              </w:rPr>
              <w:t>من الكتب الدراسية وتسليمها للطلا</w:t>
            </w:r>
            <w:r w:rsidRPr="00567740">
              <w:rPr>
                <w:rFonts w:cs="AL-Mohanad" w:hint="cs"/>
                <w:sz w:val="20"/>
                <w:szCs w:val="20"/>
                <w:rtl/>
              </w:rPr>
              <w:t>ب في المدرسة .</w:t>
            </w:r>
          </w:p>
        </w:tc>
      </w:tr>
      <w:tr w:rsidR="0004552B" w:rsidRPr="00567740" w:rsidTr="000913CE">
        <w:tc>
          <w:tcPr>
            <w:tcW w:w="1857" w:type="dxa"/>
            <w:vAlign w:val="center"/>
          </w:tcPr>
          <w:p w:rsidR="0004552B" w:rsidRPr="00567740" w:rsidRDefault="0004552B" w:rsidP="000913CE">
            <w:pPr>
              <w:pStyle w:val="a4"/>
              <w:bidi/>
              <w:rPr>
                <w:rFonts w:cs="AL-Mohanad"/>
                <w:sz w:val="20"/>
                <w:szCs w:val="20"/>
                <w:rtl/>
              </w:rPr>
            </w:pPr>
            <w:r w:rsidRPr="00567740">
              <w:rPr>
                <w:rFonts w:cs="AL-Mohanad" w:hint="cs"/>
                <w:sz w:val="20"/>
                <w:szCs w:val="20"/>
                <w:rtl/>
              </w:rPr>
              <w:t>2-نطاق العمل</w:t>
            </w:r>
          </w:p>
        </w:tc>
        <w:tc>
          <w:tcPr>
            <w:tcW w:w="8897" w:type="dxa"/>
          </w:tcPr>
          <w:p w:rsidR="0004552B" w:rsidRPr="00567740" w:rsidRDefault="0004552B" w:rsidP="0004552B">
            <w:pPr>
              <w:pStyle w:val="a4"/>
              <w:bidi/>
              <w:rPr>
                <w:rFonts w:cs="AL-Mohanad"/>
                <w:sz w:val="20"/>
                <w:szCs w:val="20"/>
                <w:rtl/>
              </w:rPr>
            </w:pPr>
            <w:r w:rsidRPr="00567740">
              <w:rPr>
                <w:rFonts w:cs="AL-Mohanad" w:hint="cs"/>
                <w:sz w:val="20"/>
                <w:szCs w:val="20"/>
                <w:rtl/>
              </w:rPr>
              <w:t>تطبق هذه الإجراءات على إستلام وتسليم الكتب الدراسية للطلاب .</w:t>
            </w:r>
          </w:p>
        </w:tc>
      </w:tr>
      <w:tr w:rsidR="0004552B" w:rsidRPr="00567740" w:rsidTr="000913CE">
        <w:tc>
          <w:tcPr>
            <w:tcW w:w="1857" w:type="dxa"/>
            <w:vAlign w:val="center"/>
          </w:tcPr>
          <w:p w:rsidR="0004552B" w:rsidRPr="00567740" w:rsidRDefault="0004552B" w:rsidP="000913CE">
            <w:pPr>
              <w:pStyle w:val="a4"/>
              <w:bidi/>
              <w:rPr>
                <w:rFonts w:cs="AL-Mohanad"/>
                <w:sz w:val="20"/>
                <w:szCs w:val="20"/>
                <w:rtl/>
              </w:rPr>
            </w:pPr>
            <w:r w:rsidRPr="00567740">
              <w:rPr>
                <w:rFonts w:cs="AL-Mohanad" w:hint="cs"/>
                <w:sz w:val="20"/>
                <w:szCs w:val="20"/>
                <w:rtl/>
              </w:rPr>
              <w:t>3-الوثائق ذات العلاقة</w:t>
            </w:r>
          </w:p>
        </w:tc>
        <w:tc>
          <w:tcPr>
            <w:tcW w:w="8897" w:type="dxa"/>
          </w:tcPr>
          <w:p w:rsidR="0004552B" w:rsidRPr="00567740" w:rsidRDefault="0004552B" w:rsidP="0004552B">
            <w:pPr>
              <w:pStyle w:val="a4"/>
              <w:bidi/>
              <w:rPr>
                <w:rFonts w:cs="AL-Mohanad"/>
                <w:sz w:val="20"/>
                <w:szCs w:val="20"/>
                <w:rtl/>
              </w:rPr>
            </w:pPr>
            <w:r w:rsidRPr="00567740">
              <w:rPr>
                <w:rFonts w:cs="AL-Mohanad" w:hint="cs"/>
                <w:sz w:val="20"/>
                <w:szCs w:val="20"/>
                <w:rtl/>
              </w:rPr>
              <w:t>لا يوجد</w:t>
            </w:r>
          </w:p>
        </w:tc>
      </w:tr>
      <w:tr w:rsidR="0004552B" w:rsidRPr="00567740" w:rsidTr="000913CE">
        <w:tc>
          <w:tcPr>
            <w:tcW w:w="1857" w:type="dxa"/>
            <w:vAlign w:val="center"/>
          </w:tcPr>
          <w:p w:rsidR="0004552B" w:rsidRPr="00567740" w:rsidRDefault="0004552B" w:rsidP="000913CE">
            <w:pPr>
              <w:pStyle w:val="a4"/>
              <w:bidi/>
              <w:rPr>
                <w:rFonts w:cs="AL-Mohanad"/>
                <w:sz w:val="20"/>
                <w:szCs w:val="20"/>
                <w:rtl/>
              </w:rPr>
            </w:pPr>
            <w:r w:rsidRPr="00567740">
              <w:rPr>
                <w:rFonts w:cs="AL-Mohanad" w:hint="cs"/>
                <w:sz w:val="20"/>
                <w:szCs w:val="20"/>
                <w:rtl/>
              </w:rPr>
              <w:t>4-التعريفات</w:t>
            </w:r>
          </w:p>
        </w:tc>
        <w:tc>
          <w:tcPr>
            <w:tcW w:w="8897" w:type="dxa"/>
          </w:tcPr>
          <w:p w:rsidR="0004552B" w:rsidRPr="00567740" w:rsidRDefault="0004552B" w:rsidP="0004552B">
            <w:pPr>
              <w:pStyle w:val="a4"/>
              <w:bidi/>
              <w:rPr>
                <w:rFonts w:cs="AL-Mohanad"/>
                <w:sz w:val="20"/>
                <w:szCs w:val="20"/>
                <w:rtl/>
              </w:rPr>
            </w:pPr>
            <w:r w:rsidRPr="00567740">
              <w:rPr>
                <w:rFonts w:cs="AL-Mohanad" w:hint="cs"/>
                <w:sz w:val="20"/>
                <w:szCs w:val="20"/>
                <w:rtl/>
              </w:rPr>
              <w:t>الكتب الدراسية :</w:t>
            </w:r>
            <w:r w:rsidR="000959BA" w:rsidRPr="00567740">
              <w:rPr>
                <w:rFonts w:cs="AL-Mohanad" w:hint="cs"/>
                <w:sz w:val="20"/>
                <w:szCs w:val="20"/>
                <w:rtl/>
              </w:rPr>
              <w:t xml:space="preserve"> </w:t>
            </w:r>
            <w:r w:rsidRPr="00567740">
              <w:rPr>
                <w:rFonts w:cs="AL-Mohanad" w:hint="cs"/>
                <w:sz w:val="20"/>
                <w:szCs w:val="20"/>
                <w:rtl/>
              </w:rPr>
              <w:t>هي التي تشتمل على المناهج المقررة من وزارة التربية والتعليم .</w:t>
            </w:r>
          </w:p>
        </w:tc>
      </w:tr>
      <w:tr w:rsidR="0004552B" w:rsidRPr="00567740" w:rsidTr="000913CE">
        <w:tc>
          <w:tcPr>
            <w:tcW w:w="10754" w:type="dxa"/>
            <w:gridSpan w:val="2"/>
            <w:shd w:val="clear" w:color="auto" w:fill="FFFFFF" w:themeFill="background1"/>
            <w:vAlign w:val="center"/>
          </w:tcPr>
          <w:p w:rsidR="0004552B" w:rsidRPr="00567740" w:rsidRDefault="000959BA" w:rsidP="0004552B">
            <w:pPr>
              <w:pStyle w:val="a4"/>
              <w:bidi/>
              <w:rPr>
                <w:rFonts w:cs="AL-Mohanad"/>
                <w:sz w:val="20"/>
                <w:szCs w:val="20"/>
                <w:rtl/>
              </w:rPr>
            </w:pPr>
            <w:r w:rsidRPr="00567740">
              <w:rPr>
                <w:rFonts w:cs="AL-Mohanad" w:hint="cs"/>
                <w:sz w:val="20"/>
                <w:szCs w:val="20"/>
                <w:rtl/>
              </w:rPr>
              <w:t>5-العملية*</w:t>
            </w:r>
            <w:r w:rsidR="0004552B" w:rsidRPr="00567740">
              <w:rPr>
                <w:rFonts w:cs="AL-Mohanad" w:hint="cs"/>
                <w:sz w:val="20"/>
                <w:szCs w:val="20"/>
                <w:rtl/>
              </w:rPr>
              <w:t>:</w:t>
            </w:r>
          </w:p>
        </w:tc>
      </w:tr>
    </w:tbl>
    <w:p w:rsidR="00CF0AE3" w:rsidRPr="000913CE" w:rsidRDefault="00CF0AE3" w:rsidP="00CF0AE3">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1F2249" w:rsidRPr="00567740" w:rsidTr="000913CE">
        <w:tc>
          <w:tcPr>
            <w:tcW w:w="1857" w:type="dxa"/>
            <w:shd w:val="clear" w:color="auto" w:fill="92D050"/>
            <w:vAlign w:val="center"/>
          </w:tcPr>
          <w:p w:rsidR="001F2249" w:rsidRPr="00567740" w:rsidRDefault="001F2249" w:rsidP="000959BA">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1F2249" w:rsidRPr="00567740" w:rsidRDefault="001F2249" w:rsidP="00CF0AE3">
            <w:pPr>
              <w:pStyle w:val="a4"/>
              <w:bidi/>
              <w:jc w:val="center"/>
              <w:rPr>
                <w:rFonts w:cs="AL-Mohanad"/>
                <w:sz w:val="20"/>
                <w:szCs w:val="20"/>
                <w:rtl/>
              </w:rPr>
            </w:pPr>
            <w:r w:rsidRPr="00567740">
              <w:rPr>
                <w:rFonts w:cs="AL-Mohanad" w:hint="cs"/>
                <w:sz w:val="20"/>
                <w:szCs w:val="20"/>
                <w:rtl/>
              </w:rPr>
              <w:t>الإجراء</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5/1</w:t>
            </w:r>
          </w:p>
        </w:tc>
        <w:tc>
          <w:tcPr>
            <w:tcW w:w="7905" w:type="dxa"/>
          </w:tcPr>
          <w:p w:rsidR="000959BA" w:rsidRPr="00567740" w:rsidRDefault="000959BA" w:rsidP="000959BA">
            <w:pPr>
              <w:pStyle w:val="a4"/>
              <w:bidi/>
              <w:rPr>
                <w:rFonts w:cs="AL-Mohanad"/>
                <w:b/>
                <w:bCs/>
                <w:sz w:val="20"/>
                <w:szCs w:val="20"/>
                <w:rtl/>
              </w:rPr>
            </w:pPr>
            <w:r w:rsidRPr="00567740">
              <w:rPr>
                <w:rFonts w:cs="AL-Mohanad" w:hint="cs"/>
                <w:b/>
                <w:bCs/>
                <w:sz w:val="20"/>
                <w:szCs w:val="20"/>
                <w:rtl/>
              </w:rPr>
              <w:t>تحديد إحتياج المدرسة من الكتب الدراسية في ضوء مايلي :</w:t>
            </w:r>
          </w:p>
        </w:tc>
      </w:tr>
      <w:tr w:rsidR="000959BA" w:rsidRPr="00567740" w:rsidTr="000913CE">
        <w:tc>
          <w:tcPr>
            <w:tcW w:w="1857" w:type="dxa"/>
            <w:vMerge w:val="restart"/>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5/1/1</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إستمارة النمو المتوقع للعام القادم .</w:t>
            </w:r>
          </w:p>
        </w:tc>
      </w:tr>
      <w:tr w:rsidR="000959BA" w:rsidRPr="00567740" w:rsidTr="000913CE">
        <w:tc>
          <w:tcPr>
            <w:tcW w:w="1857" w:type="dxa"/>
            <w:vMerge/>
            <w:vAlign w:val="center"/>
          </w:tcPr>
          <w:p w:rsidR="000959BA" w:rsidRPr="00567740" w:rsidRDefault="000959BA" w:rsidP="000959BA">
            <w:pPr>
              <w:pStyle w:val="a4"/>
              <w:bidi/>
              <w:jc w:val="center"/>
              <w:rPr>
                <w:rFonts w:cs="AL-Mohanad"/>
                <w:sz w:val="20"/>
                <w:szCs w:val="20"/>
                <w:rtl/>
              </w:rPr>
            </w:pP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5/1/2</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عدد الطلاب الناجحين في الدور الأول والطلاب المتوقع نجاحهم في الدور الثاني .</w:t>
            </w:r>
          </w:p>
        </w:tc>
      </w:tr>
      <w:tr w:rsidR="000959BA" w:rsidRPr="00567740" w:rsidTr="000913CE">
        <w:tc>
          <w:tcPr>
            <w:tcW w:w="1857" w:type="dxa"/>
            <w:vMerge/>
            <w:vAlign w:val="center"/>
          </w:tcPr>
          <w:p w:rsidR="000959BA" w:rsidRPr="00567740" w:rsidRDefault="000959BA" w:rsidP="000959BA">
            <w:pPr>
              <w:pStyle w:val="a4"/>
              <w:bidi/>
              <w:jc w:val="center"/>
              <w:rPr>
                <w:rFonts w:cs="AL-Mohanad"/>
                <w:sz w:val="20"/>
                <w:szCs w:val="20"/>
                <w:rtl/>
              </w:rPr>
            </w:pP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5/1/3</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الميزانية المحددة للمدرسة عن طريق البرنامج الحاسوبي .</w:t>
            </w:r>
          </w:p>
        </w:tc>
      </w:tr>
      <w:tr w:rsidR="000959BA" w:rsidRPr="00567740" w:rsidTr="000913CE">
        <w:tc>
          <w:tcPr>
            <w:tcW w:w="1857" w:type="dxa"/>
            <w:vMerge/>
            <w:vAlign w:val="center"/>
          </w:tcPr>
          <w:p w:rsidR="000959BA" w:rsidRPr="00567740" w:rsidRDefault="000959BA" w:rsidP="000959BA">
            <w:pPr>
              <w:pStyle w:val="a4"/>
              <w:bidi/>
              <w:jc w:val="center"/>
              <w:rPr>
                <w:rFonts w:cs="AL-Mohanad"/>
                <w:sz w:val="20"/>
                <w:szCs w:val="20"/>
                <w:rtl/>
              </w:rPr>
            </w:pP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5/2</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إعداد خطاب بإحتياجات المدرسة من الكتب الدراسية وتقديمه إلى مدير المدرسة .</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5/3</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رفع الطلب بعد توقيعه وختمه إلى إدارة التربية والتعليم أو من خلال البرامج الحاسوبية بعد إدخال البيانات .</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5/4</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إعداد وتجهيز مستودع الكتب في مكان مناسب بالمدرسة مزود بما يحتاجه لحفظها .</w:t>
            </w:r>
          </w:p>
        </w:tc>
      </w:tr>
      <w:tr w:rsidR="007F6930" w:rsidRPr="00567740" w:rsidTr="000913CE">
        <w:tc>
          <w:tcPr>
            <w:tcW w:w="1857" w:type="dxa"/>
            <w:vMerge w:val="restart"/>
            <w:vAlign w:val="center"/>
          </w:tcPr>
          <w:p w:rsidR="007F6930" w:rsidRPr="00567740" w:rsidRDefault="007F6930" w:rsidP="000959BA">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7F6930" w:rsidRPr="00567740" w:rsidRDefault="007F6930" w:rsidP="000959BA">
            <w:pPr>
              <w:pStyle w:val="a4"/>
              <w:bidi/>
              <w:jc w:val="center"/>
              <w:rPr>
                <w:rFonts w:cs="AL-Mohanad"/>
                <w:sz w:val="20"/>
                <w:szCs w:val="20"/>
                <w:rtl/>
              </w:rPr>
            </w:pPr>
            <w:r w:rsidRPr="00567740">
              <w:rPr>
                <w:rFonts w:cs="AL-Mohanad" w:hint="cs"/>
                <w:sz w:val="20"/>
                <w:szCs w:val="20"/>
                <w:rtl/>
              </w:rPr>
              <w:t>5/5</w:t>
            </w:r>
          </w:p>
        </w:tc>
        <w:tc>
          <w:tcPr>
            <w:tcW w:w="7905" w:type="dxa"/>
          </w:tcPr>
          <w:p w:rsidR="007F6930" w:rsidRPr="00567740" w:rsidRDefault="007F6930" w:rsidP="000959BA">
            <w:pPr>
              <w:pStyle w:val="a4"/>
              <w:bidi/>
              <w:rPr>
                <w:rFonts w:cs="AL-Mohanad"/>
                <w:sz w:val="20"/>
                <w:szCs w:val="20"/>
                <w:rtl/>
              </w:rPr>
            </w:pPr>
            <w:r w:rsidRPr="00567740">
              <w:rPr>
                <w:rFonts w:cs="AL-Mohanad" w:hint="cs"/>
                <w:sz w:val="20"/>
                <w:szCs w:val="20"/>
                <w:rtl/>
              </w:rPr>
              <w:t>التنسيق مع وكيل شؤون الطلاب باستلام الكتب الدراسية والتأكد من إكتمالها ومطابقتها للطبعة المعتمده .</w:t>
            </w:r>
          </w:p>
        </w:tc>
      </w:tr>
      <w:tr w:rsidR="007F6930" w:rsidRPr="00567740" w:rsidTr="000913CE">
        <w:tc>
          <w:tcPr>
            <w:tcW w:w="1857" w:type="dxa"/>
            <w:vMerge/>
            <w:vAlign w:val="center"/>
          </w:tcPr>
          <w:p w:rsidR="007F6930" w:rsidRPr="00567740" w:rsidRDefault="007F6930" w:rsidP="000959BA">
            <w:pPr>
              <w:pStyle w:val="a4"/>
              <w:bidi/>
              <w:jc w:val="center"/>
              <w:rPr>
                <w:rFonts w:cs="AL-Mohanad"/>
                <w:sz w:val="20"/>
                <w:szCs w:val="20"/>
                <w:rtl/>
              </w:rPr>
            </w:pPr>
          </w:p>
        </w:tc>
        <w:tc>
          <w:tcPr>
            <w:tcW w:w="992" w:type="dxa"/>
            <w:vAlign w:val="center"/>
          </w:tcPr>
          <w:p w:rsidR="007F6930" w:rsidRPr="00567740" w:rsidRDefault="007F6930" w:rsidP="000959BA">
            <w:pPr>
              <w:pStyle w:val="a4"/>
              <w:bidi/>
              <w:jc w:val="center"/>
              <w:rPr>
                <w:rFonts w:cs="AL-Mohanad"/>
                <w:sz w:val="20"/>
                <w:szCs w:val="20"/>
                <w:rtl/>
              </w:rPr>
            </w:pPr>
            <w:r w:rsidRPr="00567740">
              <w:rPr>
                <w:rFonts w:cs="AL-Mohanad" w:hint="cs"/>
                <w:sz w:val="20"/>
                <w:szCs w:val="20"/>
                <w:rtl/>
              </w:rPr>
              <w:t>5/6</w:t>
            </w:r>
          </w:p>
        </w:tc>
        <w:tc>
          <w:tcPr>
            <w:tcW w:w="7905" w:type="dxa"/>
          </w:tcPr>
          <w:p w:rsidR="007F6930" w:rsidRPr="00567740" w:rsidRDefault="007F6930" w:rsidP="000959BA">
            <w:pPr>
              <w:pStyle w:val="a4"/>
              <w:bidi/>
              <w:rPr>
                <w:rFonts w:cs="AL-Mohanad"/>
                <w:sz w:val="20"/>
                <w:szCs w:val="20"/>
                <w:rtl/>
              </w:rPr>
            </w:pPr>
            <w:r w:rsidRPr="00567740">
              <w:rPr>
                <w:rFonts w:cs="AL-Mohanad" w:hint="cs"/>
                <w:sz w:val="20"/>
                <w:szCs w:val="20"/>
                <w:rtl/>
              </w:rPr>
              <w:t>التوقيع وإعتماد إستلام الكتب .</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5/7</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وضع الكتب الدراسية في مكان مناسب وفرزها حسب الصفوف .</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وكيل شؤون المطلاب</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5/8</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تسليم الكتب الدراسية للطلاب المنتظمين والمنتقلين من المدرسة والتوقيع على الاستلام في بداية كل فصل دراسي وفق نموذج ( و.ط.ع.ن-02-01 ) .</w:t>
            </w:r>
          </w:p>
        </w:tc>
      </w:tr>
      <w:tr w:rsidR="000959BA" w:rsidRPr="00567740" w:rsidTr="000913CE">
        <w:tc>
          <w:tcPr>
            <w:tcW w:w="1857"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0959BA" w:rsidRPr="00567740" w:rsidRDefault="000959BA" w:rsidP="000959BA">
            <w:pPr>
              <w:pStyle w:val="a4"/>
              <w:bidi/>
              <w:jc w:val="center"/>
              <w:rPr>
                <w:rFonts w:cs="AL-Mohanad"/>
                <w:sz w:val="20"/>
                <w:szCs w:val="20"/>
                <w:rtl/>
              </w:rPr>
            </w:pPr>
            <w:r w:rsidRPr="00567740">
              <w:rPr>
                <w:rFonts w:cs="AL-Mohanad" w:hint="cs"/>
                <w:sz w:val="20"/>
                <w:szCs w:val="20"/>
                <w:rtl/>
              </w:rPr>
              <w:t>5/9</w:t>
            </w:r>
          </w:p>
        </w:tc>
        <w:tc>
          <w:tcPr>
            <w:tcW w:w="7905" w:type="dxa"/>
          </w:tcPr>
          <w:p w:rsidR="000959BA" w:rsidRPr="00567740" w:rsidRDefault="000959BA" w:rsidP="000959BA">
            <w:pPr>
              <w:pStyle w:val="a4"/>
              <w:bidi/>
              <w:rPr>
                <w:rFonts w:cs="AL-Mohanad"/>
                <w:sz w:val="20"/>
                <w:szCs w:val="20"/>
                <w:rtl/>
              </w:rPr>
            </w:pPr>
            <w:r w:rsidRPr="00567740">
              <w:rPr>
                <w:rFonts w:cs="AL-Mohanad" w:hint="cs"/>
                <w:sz w:val="20"/>
                <w:szCs w:val="20"/>
                <w:rtl/>
              </w:rPr>
              <w:t>حصر الطلاب الذين لم يتم تسليمهم الكتب الدراسية وفقاً للصف</w:t>
            </w:r>
            <w:r w:rsidR="007F6930" w:rsidRPr="00567740">
              <w:rPr>
                <w:rFonts w:cs="AL-Mohanad" w:hint="cs"/>
                <w:sz w:val="20"/>
                <w:szCs w:val="20"/>
                <w:rtl/>
              </w:rPr>
              <w:t xml:space="preserve"> </w:t>
            </w:r>
            <w:r w:rsidRPr="00567740">
              <w:rPr>
                <w:rFonts w:cs="AL-Mohanad" w:hint="cs"/>
                <w:sz w:val="20"/>
                <w:szCs w:val="20"/>
                <w:rtl/>
              </w:rPr>
              <w:t xml:space="preserve"> والمادة الدراسية .</w:t>
            </w:r>
          </w:p>
        </w:tc>
      </w:tr>
      <w:tr w:rsidR="00751C61" w:rsidRPr="00567740" w:rsidTr="000913CE">
        <w:tc>
          <w:tcPr>
            <w:tcW w:w="1857" w:type="dxa"/>
            <w:vMerge w:val="restart"/>
            <w:vAlign w:val="center"/>
          </w:tcPr>
          <w:p w:rsidR="00751C61" w:rsidRPr="00567740" w:rsidRDefault="00751C61" w:rsidP="000959BA">
            <w:pPr>
              <w:pStyle w:val="a4"/>
              <w:bidi/>
              <w:jc w:val="center"/>
              <w:rPr>
                <w:rFonts w:cs="AL-Mohanad"/>
                <w:sz w:val="20"/>
                <w:szCs w:val="20"/>
                <w:rtl/>
              </w:rPr>
            </w:pPr>
          </w:p>
          <w:p w:rsidR="00751C61" w:rsidRPr="00567740" w:rsidRDefault="00751C61" w:rsidP="000959BA">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751C61" w:rsidRPr="00567740" w:rsidRDefault="00751C61" w:rsidP="000959BA">
            <w:pPr>
              <w:pStyle w:val="a4"/>
              <w:bidi/>
              <w:jc w:val="center"/>
              <w:rPr>
                <w:rFonts w:cs="AL-Mohanad"/>
                <w:sz w:val="20"/>
                <w:szCs w:val="20"/>
                <w:rtl/>
              </w:rPr>
            </w:pPr>
            <w:r w:rsidRPr="00567740">
              <w:rPr>
                <w:rFonts w:cs="AL-Mohanad" w:hint="cs"/>
                <w:sz w:val="20"/>
                <w:szCs w:val="20"/>
                <w:rtl/>
              </w:rPr>
              <w:t>5/10</w:t>
            </w:r>
          </w:p>
        </w:tc>
        <w:tc>
          <w:tcPr>
            <w:tcW w:w="7905" w:type="dxa"/>
          </w:tcPr>
          <w:p w:rsidR="00751C61" w:rsidRPr="00567740" w:rsidRDefault="00751C61" w:rsidP="000959BA">
            <w:pPr>
              <w:pStyle w:val="a4"/>
              <w:bidi/>
              <w:rPr>
                <w:rFonts w:cs="AL-Mohanad"/>
                <w:sz w:val="20"/>
                <w:szCs w:val="20"/>
                <w:rtl/>
              </w:rPr>
            </w:pPr>
            <w:r w:rsidRPr="00567740">
              <w:rPr>
                <w:rFonts w:cs="AL-Mohanad" w:hint="cs"/>
                <w:sz w:val="20"/>
                <w:szCs w:val="20"/>
                <w:rtl/>
              </w:rPr>
              <w:t xml:space="preserve">الرفع لوكيل الشؤون المدرسية بنواقص الكتب الدراسية إعداد الخطاب لإدارة المستودعات واعتماده من قبل مدير المدرسة . </w:t>
            </w:r>
          </w:p>
        </w:tc>
      </w:tr>
      <w:tr w:rsidR="00751C61" w:rsidRPr="00567740" w:rsidTr="000913CE">
        <w:tc>
          <w:tcPr>
            <w:tcW w:w="1857" w:type="dxa"/>
            <w:vMerge/>
            <w:vAlign w:val="center"/>
          </w:tcPr>
          <w:p w:rsidR="00751C61" w:rsidRPr="00567740" w:rsidRDefault="00751C61" w:rsidP="000959BA">
            <w:pPr>
              <w:pStyle w:val="a4"/>
              <w:bidi/>
              <w:jc w:val="center"/>
              <w:rPr>
                <w:rFonts w:cs="AL-Mohanad"/>
                <w:sz w:val="20"/>
                <w:szCs w:val="20"/>
                <w:rtl/>
              </w:rPr>
            </w:pPr>
          </w:p>
        </w:tc>
        <w:tc>
          <w:tcPr>
            <w:tcW w:w="992" w:type="dxa"/>
            <w:vAlign w:val="center"/>
          </w:tcPr>
          <w:p w:rsidR="00751C61" w:rsidRPr="00567740" w:rsidRDefault="00751C61" w:rsidP="000959BA">
            <w:pPr>
              <w:pStyle w:val="a4"/>
              <w:bidi/>
              <w:jc w:val="center"/>
              <w:rPr>
                <w:rFonts w:cs="AL-Mohanad"/>
                <w:sz w:val="20"/>
                <w:szCs w:val="20"/>
                <w:rtl/>
              </w:rPr>
            </w:pPr>
            <w:r w:rsidRPr="00567740">
              <w:rPr>
                <w:rFonts w:cs="AL-Mohanad" w:hint="cs"/>
                <w:sz w:val="20"/>
                <w:szCs w:val="20"/>
                <w:rtl/>
              </w:rPr>
              <w:t>5/11</w:t>
            </w:r>
          </w:p>
        </w:tc>
        <w:tc>
          <w:tcPr>
            <w:tcW w:w="7905" w:type="dxa"/>
          </w:tcPr>
          <w:p w:rsidR="00751C61" w:rsidRPr="00567740" w:rsidRDefault="00751C61" w:rsidP="000959BA">
            <w:pPr>
              <w:pStyle w:val="a4"/>
              <w:bidi/>
              <w:rPr>
                <w:rFonts w:cs="AL-Mohanad"/>
                <w:sz w:val="20"/>
                <w:szCs w:val="20"/>
                <w:rtl/>
              </w:rPr>
            </w:pPr>
            <w:r w:rsidRPr="00567740">
              <w:rPr>
                <w:rFonts w:cs="AL-Mohanad" w:hint="cs"/>
                <w:sz w:val="20"/>
                <w:szCs w:val="20"/>
                <w:rtl/>
              </w:rPr>
              <w:t>تسليم الكتب الدراسية للطلاب بعد استيفائها من إدارة المستودعات .</w:t>
            </w:r>
          </w:p>
        </w:tc>
      </w:tr>
      <w:tr w:rsidR="00751C61" w:rsidRPr="00567740" w:rsidTr="000913CE">
        <w:tc>
          <w:tcPr>
            <w:tcW w:w="1857" w:type="dxa"/>
            <w:vMerge/>
            <w:vAlign w:val="center"/>
          </w:tcPr>
          <w:p w:rsidR="00751C61" w:rsidRPr="00567740" w:rsidRDefault="00751C61" w:rsidP="000959BA">
            <w:pPr>
              <w:pStyle w:val="a4"/>
              <w:bidi/>
              <w:jc w:val="center"/>
              <w:rPr>
                <w:rFonts w:cs="AL-Mohanad"/>
                <w:sz w:val="20"/>
                <w:szCs w:val="20"/>
                <w:rtl/>
              </w:rPr>
            </w:pPr>
          </w:p>
        </w:tc>
        <w:tc>
          <w:tcPr>
            <w:tcW w:w="992" w:type="dxa"/>
            <w:vAlign w:val="center"/>
          </w:tcPr>
          <w:p w:rsidR="00751C61" w:rsidRPr="00567740" w:rsidRDefault="00751C61" w:rsidP="000959BA">
            <w:pPr>
              <w:pStyle w:val="a4"/>
              <w:bidi/>
              <w:jc w:val="center"/>
              <w:rPr>
                <w:rFonts w:cs="AL-Mohanad"/>
                <w:sz w:val="20"/>
                <w:szCs w:val="20"/>
                <w:rtl/>
              </w:rPr>
            </w:pPr>
            <w:r w:rsidRPr="00567740">
              <w:rPr>
                <w:rFonts w:cs="AL-Mohanad" w:hint="cs"/>
                <w:sz w:val="20"/>
                <w:szCs w:val="20"/>
                <w:rtl/>
              </w:rPr>
              <w:t>5/12</w:t>
            </w:r>
          </w:p>
        </w:tc>
        <w:tc>
          <w:tcPr>
            <w:tcW w:w="7905" w:type="dxa"/>
          </w:tcPr>
          <w:p w:rsidR="00751C61" w:rsidRPr="00567740" w:rsidRDefault="00751C61" w:rsidP="000959BA">
            <w:pPr>
              <w:pStyle w:val="a4"/>
              <w:bidi/>
              <w:rPr>
                <w:rFonts w:cs="AL-Mohanad"/>
                <w:sz w:val="20"/>
                <w:szCs w:val="20"/>
                <w:rtl/>
              </w:rPr>
            </w:pPr>
            <w:r w:rsidRPr="00567740">
              <w:rPr>
                <w:rFonts w:cs="AL-Mohanad" w:hint="cs"/>
                <w:sz w:val="20"/>
                <w:szCs w:val="20"/>
                <w:rtl/>
              </w:rPr>
              <w:t>تسلم الكتب الدراسية الناقصة للطلاب والتوقيع على الاستلام .</w:t>
            </w:r>
          </w:p>
        </w:tc>
      </w:tr>
      <w:tr w:rsidR="00751C61" w:rsidRPr="00567740" w:rsidTr="000913CE">
        <w:tc>
          <w:tcPr>
            <w:tcW w:w="1857" w:type="dxa"/>
            <w:vMerge/>
            <w:vAlign w:val="center"/>
          </w:tcPr>
          <w:p w:rsidR="00751C61" w:rsidRPr="00567740" w:rsidRDefault="00751C61" w:rsidP="000959BA">
            <w:pPr>
              <w:pStyle w:val="a4"/>
              <w:bidi/>
              <w:jc w:val="center"/>
              <w:rPr>
                <w:rFonts w:cs="AL-Mohanad"/>
                <w:sz w:val="20"/>
                <w:szCs w:val="20"/>
                <w:rtl/>
              </w:rPr>
            </w:pPr>
          </w:p>
        </w:tc>
        <w:tc>
          <w:tcPr>
            <w:tcW w:w="992" w:type="dxa"/>
            <w:vAlign w:val="center"/>
          </w:tcPr>
          <w:p w:rsidR="00751C61" w:rsidRPr="00567740" w:rsidRDefault="00751C61" w:rsidP="000959BA">
            <w:pPr>
              <w:pStyle w:val="a4"/>
              <w:bidi/>
              <w:jc w:val="center"/>
              <w:rPr>
                <w:rFonts w:cs="AL-Mohanad"/>
                <w:sz w:val="20"/>
                <w:szCs w:val="20"/>
                <w:rtl/>
              </w:rPr>
            </w:pPr>
            <w:r w:rsidRPr="00567740">
              <w:rPr>
                <w:rFonts w:cs="AL-Mohanad" w:hint="cs"/>
                <w:sz w:val="20"/>
                <w:szCs w:val="20"/>
                <w:rtl/>
              </w:rPr>
              <w:t>5/13</w:t>
            </w:r>
          </w:p>
        </w:tc>
        <w:tc>
          <w:tcPr>
            <w:tcW w:w="7905" w:type="dxa"/>
          </w:tcPr>
          <w:p w:rsidR="00751C61" w:rsidRPr="00567740" w:rsidRDefault="00751C61" w:rsidP="000959BA">
            <w:pPr>
              <w:pStyle w:val="a4"/>
              <w:bidi/>
              <w:rPr>
                <w:rFonts w:cs="AL-Mohanad"/>
                <w:sz w:val="20"/>
                <w:szCs w:val="20"/>
                <w:rtl/>
              </w:rPr>
            </w:pPr>
            <w:r w:rsidRPr="00567740">
              <w:rPr>
                <w:rFonts w:cs="AL-Mohanad" w:hint="cs"/>
                <w:sz w:val="20"/>
                <w:szCs w:val="20"/>
                <w:rtl/>
              </w:rPr>
              <w:t>إستلام الكتب الدراسية من الطلاب في نهاية الفصل الدراسي وفق النموذج  السابق .</w:t>
            </w:r>
          </w:p>
        </w:tc>
      </w:tr>
      <w:tr w:rsidR="00751C61" w:rsidRPr="00567740" w:rsidTr="000913CE">
        <w:tc>
          <w:tcPr>
            <w:tcW w:w="1857" w:type="dxa"/>
            <w:vAlign w:val="center"/>
          </w:tcPr>
          <w:p w:rsidR="00751C61" w:rsidRPr="00567740" w:rsidRDefault="00751C61" w:rsidP="00F65146">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751C61" w:rsidRPr="00567740" w:rsidRDefault="00751C61" w:rsidP="000959BA">
            <w:pPr>
              <w:pStyle w:val="a4"/>
              <w:bidi/>
              <w:jc w:val="center"/>
              <w:rPr>
                <w:rFonts w:cs="AL-Mohanad"/>
                <w:sz w:val="20"/>
                <w:szCs w:val="20"/>
                <w:rtl/>
              </w:rPr>
            </w:pPr>
            <w:r w:rsidRPr="00567740">
              <w:rPr>
                <w:rFonts w:cs="AL-Mohanad" w:hint="cs"/>
                <w:sz w:val="20"/>
                <w:szCs w:val="20"/>
                <w:rtl/>
              </w:rPr>
              <w:t>5/14</w:t>
            </w:r>
          </w:p>
        </w:tc>
        <w:tc>
          <w:tcPr>
            <w:tcW w:w="7905" w:type="dxa"/>
          </w:tcPr>
          <w:p w:rsidR="00751C61" w:rsidRPr="00567740" w:rsidRDefault="00751C61" w:rsidP="000959BA">
            <w:pPr>
              <w:pStyle w:val="a4"/>
              <w:bidi/>
              <w:rPr>
                <w:rFonts w:cs="AL-Mohanad"/>
                <w:sz w:val="20"/>
                <w:szCs w:val="20"/>
                <w:rtl/>
              </w:rPr>
            </w:pPr>
            <w:r w:rsidRPr="00567740">
              <w:rPr>
                <w:rFonts w:cs="AL-Mohanad" w:hint="cs"/>
                <w:sz w:val="20"/>
                <w:szCs w:val="20"/>
                <w:rtl/>
              </w:rPr>
              <w:t>إستلام الكتب الدراسية من وكيل شؤون الطلاب وحفظها في المستودعات أو الأماكن المخصصة والمناسبة لها لإتخاذ الإجراءات اللازمة حسب التنظيمات المعتمده.</w:t>
            </w:r>
          </w:p>
        </w:tc>
      </w:tr>
    </w:tbl>
    <w:p w:rsidR="00CF0AE3" w:rsidRPr="00567740" w:rsidRDefault="00CF0AE3" w:rsidP="00CF0AE3">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BFBFBF"/>
        <w:tblLook w:val="04A0" w:firstRow="1" w:lastRow="0" w:firstColumn="1" w:lastColumn="0" w:noHBand="0" w:noVBand="1"/>
      </w:tblPr>
      <w:tblGrid>
        <w:gridCol w:w="10754"/>
      </w:tblGrid>
      <w:tr w:rsidR="00CF0AE3" w:rsidRPr="00567740" w:rsidTr="00F65146">
        <w:tc>
          <w:tcPr>
            <w:tcW w:w="10754" w:type="dxa"/>
            <w:shd w:val="clear" w:color="auto" w:fill="BFBFBF"/>
          </w:tcPr>
          <w:p w:rsidR="00CF0AE3" w:rsidRPr="00567740" w:rsidRDefault="00CF0AE3" w:rsidP="000913CE">
            <w:pPr>
              <w:pStyle w:val="a4"/>
              <w:shd w:val="clear" w:color="auto" w:fill="FFFFFF" w:themeFill="background1"/>
              <w:bidi/>
              <w:rPr>
                <w:sz w:val="20"/>
                <w:szCs w:val="20"/>
                <w:rtl/>
              </w:rPr>
            </w:pPr>
            <w:r w:rsidRPr="00567740">
              <w:rPr>
                <w:rFonts w:cs="AL-Mohanad" w:hint="cs"/>
                <w:sz w:val="20"/>
                <w:szCs w:val="20"/>
                <w:rtl/>
              </w:rPr>
              <w:t>6- النماذج والسجلات</w:t>
            </w:r>
          </w:p>
        </w:tc>
      </w:tr>
    </w:tbl>
    <w:p w:rsidR="00CF0AE3" w:rsidRPr="000913CE" w:rsidRDefault="00CF0AE3" w:rsidP="000913CE">
      <w:pPr>
        <w:pStyle w:val="a4"/>
        <w:shd w:val="clear" w:color="auto" w:fill="FFFFFF" w:themeFill="background1"/>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4"/>
        <w:gridCol w:w="2979"/>
        <w:gridCol w:w="1983"/>
        <w:gridCol w:w="2456"/>
        <w:gridCol w:w="1762"/>
      </w:tblGrid>
      <w:tr w:rsidR="00CF0AE3" w:rsidRPr="00567740" w:rsidTr="000913CE">
        <w:tc>
          <w:tcPr>
            <w:tcW w:w="732" w:type="pct"/>
            <w:shd w:val="clear" w:color="auto" w:fill="92D050"/>
            <w:vAlign w:val="center"/>
          </w:tcPr>
          <w:p w:rsidR="00CF0AE3" w:rsidRPr="00567740" w:rsidRDefault="00CF0AE3" w:rsidP="00F65146">
            <w:pPr>
              <w:pStyle w:val="a4"/>
              <w:bidi/>
              <w:jc w:val="center"/>
              <w:rPr>
                <w:rFonts w:cs="AL-Mohanad"/>
                <w:sz w:val="20"/>
                <w:szCs w:val="20"/>
                <w:rtl/>
              </w:rPr>
            </w:pPr>
            <w:r w:rsidRPr="00567740">
              <w:rPr>
                <w:rFonts w:cs="AL-Mohanad" w:hint="cs"/>
                <w:sz w:val="20"/>
                <w:szCs w:val="20"/>
                <w:rtl/>
              </w:rPr>
              <w:t>التسلسل</w:t>
            </w:r>
          </w:p>
        </w:tc>
        <w:tc>
          <w:tcPr>
            <w:tcW w:w="1385" w:type="pct"/>
            <w:shd w:val="clear" w:color="auto" w:fill="92D050"/>
            <w:vAlign w:val="center"/>
          </w:tcPr>
          <w:p w:rsidR="00CF0AE3" w:rsidRPr="00567740" w:rsidRDefault="00CF0AE3" w:rsidP="00F65146">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CF0AE3" w:rsidRPr="00567740" w:rsidRDefault="00CF0AE3" w:rsidP="00F65146">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CF0AE3" w:rsidRPr="00567740" w:rsidRDefault="00CF0AE3" w:rsidP="00F65146">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CF0AE3" w:rsidRPr="00567740" w:rsidRDefault="00CF0AE3" w:rsidP="00F65146">
            <w:pPr>
              <w:pStyle w:val="a4"/>
              <w:bidi/>
              <w:jc w:val="center"/>
              <w:rPr>
                <w:rFonts w:cs="AL-Mohanad"/>
                <w:sz w:val="20"/>
                <w:szCs w:val="20"/>
                <w:rtl/>
              </w:rPr>
            </w:pPr>
            <w:r w:rsidRPr="00567740">
              <w:rPr>
                <w:rFonts w:cs="AL-Mohanad" w:hint="cs"/>
                <w:sz w:val="20"/>
                <w:szCs w:val="20"/>
                <w:rtl/>
              </w:rPr>
              <w:t>مدة الحفظ</w:t>
            </w:r>
          </w:p>
        </w:tc>
      </w:tr>
      <w:tr w:rsidR="00751C61" w:rsidRPr="00567740" w:rsidTr="000913CE">
        <w:tc>
          <w:tcPr>
            <w:tcW w:w="732" w:type="pct"/>
            <w:shd w:val="clear" w:color="auto" w:fill="auto"/>
            <w:vAlign w:val="center"/>
          </w:tcPr>
          <w:p w:rsidR="00751C61" w:rsidRPr="00567740" w:rsidRDefault="00751C61" w:rsidP="00751C61">
            <w:pPr>
              <w:pStyle w:val="a4"/>
              <w:bidi/>
              <w:jc w:val="center"/>
              <w:rPr>
                <w:rFonts w:cs="AL-Mohanad"/>
                <w:sz w:val="20"/>
                <w:szCs w:val="20"/>
                <w:rtl/>
              </w:rPr>
            </w:pPr>
            <w:r w:rsidRPr="00567740">
              <w:rPr>
                <w:rFonts w:cs="AL-Mohanad" w:hint="cs"/>
                <w:sz w:val="20"/>
                <w:szCs w:val="20"/>
                <w:rtl/>
              </w:rPr>
              <w:t>6/1</w:t>
            </w:r>
          </w:p>
        </w:tc>
        <w:tc>
          <w:tcPr>
            <w:tcW w:w="1385" w:type="pct"/>
            <w:shd w:val="clear" w:color="auto" w:fill="auto"/>
            <w:vAlign w:val="center"/>
          </w:tcPr>
          <w:p w:rsidR="00751C61" w:rsidRPr="00567740" w:rsidRDefault="00751C61" w:rsidP="00751C61">
            <w:pPr>
              <w:pStyle w:val="a4"/>
              <w:bidi/>
              <w:jc w:val="center"/>
              <w:rPr>
                <w:rFonts w:cs="AL-Mohanad"/>
                <w:sz w:val="20"/>
                <w:szCs w:val="20"/>
                <w:rtl/>
              </w:rPr>
            </w:pPr>
            <w:r w:rsidRPr="00567740">
              <w:rPr>
                <w:rFonts w:cs="AL-Mohanad" w:hint="cs"/>
                <w:sz w:val="20"/>
                <w:szCs w:val="20"/>
                <w:rtl/>
              </w:rPr>
              <w:t>نموذج تسليم الكتب الدراسية للطلاب</w:t>
            </w:r>
          </w:p>
        </w:tc>
        <w:tc>
          <w:tcPr>
            <w:tcW w:w="922" w:type="pct"/>
            <w:shd w:val="clear" w:color="auto" w:fill="auto"/>
            <w:vAlign w:val="center"/>
          </w:tcPr>
          <w:p w:rsidR="00751C61" w:rsidRPr="00567740" w:rsidRDefault="00751C61" w:rsidP="00751C61">
            <w:pPr>
              <w:pStyle w:val="a4"/>
              <w:bidi/>
              <w:jc w:val="center"/>
              <w:rPr>
                <w:rFonts w:cs="AL-Mohanad"/>
                <w:sz w:val="20"/>
                <w:szCs w:val="20"/>
                <w:rtl/>
              </w:rPr>
            </w:pPr>
            <w:r w:rsidRPr="00567740">
              <w:rPr>
                <w:rFonts w:cs="AL-Mohanad" w:hint="cs"/>
                <w:sz w:val="20"/>
                <w:szCs w:val="20"/>
                <w:rtl/>
              </w:rPr>
              <w:t>و.ط.ع.ن-02-01</w:t>
            </w:r>
          </w:p>
        </w:tc>
        <w:tc>
          <w:tcPr>
            <w:tcW w:w="1142" w:type="pct"/>
            <w:shd w:val="clear" w:color="auto" w:fill="auto"/>
            <w:vAlign w:val="center"/>
          </w:tcPr>
          <w:p w:rsidR="00751C61" w:rsidRPr="00567740" w:rsidRDefault="00751C61" w:rsidP="00751C61">
            <w:pPr>
              <w:pStyle w:val="a4"/>
              <w:bidi/>
              <w:jc w:val="center"/>
              <w:rPr>
                <w:rFonts w:cs="AL-Mohanad"/>
                <w:sz w:val="20"/>
                <w:szCs w:val="20"/>
                <w:rtl/>
              </w:rPr>
            </w:pPr>
            <w:r w:rsidRPr="00567740">
              <w:rPr>
                <w:rFonts w:cs="AL-Mohanad" w:hint="cs"/>
                <w:sz w:val="20"/>
                <w:szCs w:val="20"/>
                <w:rtl/>
              </w:rPr>
              <w:t>وكيل شؤون الطلاب</w:t>
            </w:r>
          </w:p>
        </w:tc>
        <w:tc>
          <w:tcPr>
            <w:tcW w:w="819" w:type="pct"/>
            <w:shd w:val="clear" w:color="auto" w:fill="auto"/>
            <w:vAlign w:val="center"/>
          </w:tcPr>
          <w:p w:rsidR="00751C61" w:rsidRPr="00567740" w:rsidRDefault="00751C61" w:rsidP="00751C61">
            <w:pPr>
              <w:pStyle w:val="a4"/>
              <w:bidi/>
              <w:jc w:val="center"/>
              <w:rPr>
                <w:rFonts w:cs="AL-Mohanad"/>
                <w:sz w:val="20"/>
                <w:szCs w:val="20"/>
                <w:rtl/>
              </w:rPr>
            </w:pPr>
            <w:r w:rsidRPr="00567740">
              <w:rPr>
                <w:rFonts w:cs="AL-Mohanad" w:hint="cs"/>
                <w:sz w:val="20"/>
                <w:szCs w:val="20"/>
                <w:rtl/>
              </w:rPr>
              <w:t>عام دراسي</w:t>
            </w:r>
          </w:p>
        </w:tc>
      </w:tr>
    </w:tbl>
    <w:p w:rsidR="00CF0AE3" w:rsidRPr="00567740" w:rsidRDefault="00CF0AE3" w:rsidP="0077520A">
      <w:pPr>
        <w:pStyle w:val="a4"/>
        <w:bidi/>
        <w:rPr>
          <w:sz w:val="20"/>
          <w:szCs w:val="20"/>
          <w:rtl/>
        </w:rPr>
      </w:pPr>
    </w:p>
    <w:p w:rsidR="0077520A" w:rsidRPr="00567740" w:rsidRDefault="0077520A" w:rsidP="0077520A">
      <w:pPr>
        <w:pStyle w:val="a4"/>
        <w:bidi/>
        <w:rPr>
          <w:sz w:val="20"/>
          <w:szCs w:val="20"/>
          <w:rtl/>
        </w:rPr>
      </w:pPr>
    </w:p>
    <w:p w:rsidR="0077520A" w:rsidRDefault="0077520A" w:rsidP="0077520A">
      <w:pPr>
        <w:pStyle w:val="a4"/>
        <w:bidi/>
        <w:rPr>
          <w:sz w:val="20"/>
          <w:szCs w:val="20"/>
          <w:rtl/>
        </w:rPr>
      </w:pPr>
    </w:p>
    <w:p w:rsidR="000913CE" w:rsidRDefault="000913CE" w:rsidP="000913CE">
      <w:pPr>
        <w:pStyle w:val="a4"/>
        <w:bidi/>
        <w:rPr>
          <w:sz w:val="20"/>
          <w:szCs w:val="20"/>
          <w:rtl/>
        </w:rPr>
      </w:pPr>
    </w:p>
    <w:p w:rsidR="000913CE" w:rsidRDefault="000913CE" w:rsidP="000913CE">
      <w:pPr>
        <w:pStyle w:val="a4"/>
        <w:bidi/>
        <w:rPr>
          <w:sz w:val="20"/>
          <w:szCs w:val="20"/>
          <w:rtl/>
        </w:rPr>
      </w:pPr>
    </w:p>
    <w:p w:rsidR="000913CE" w:rsidRDefault="000913CE" w:rsidP="000913CE">
      <w:pPr>
        <w:pStyle w:val="a4"/>
        <w:bidi/>
        <w:rPr>
          <w:sz w:val="20"/>
          <w:szCs w:val="20"/>
          <w:rtl/>
        </w:rPr>
      </w:pPr>
    </w:p>
    <w:p w:rsidR="000913CE" w:rsidRPr="00567740" w:rsidRDefault="000913CE" w:rsidP="000913CE">
      <w:pPr>
        <w:pStyle w:val="a4"/>
        <w:bidi/>
        <w:rPr>
          <w:sz w:val="20"/>
          <w:szCs w:val="20"/>
          <w:rtl/>
        </w:rPr>
      </w:pPr>
    </w:p>
    <w:p w:rsidR="00BA50A9" w:rsidRPr="00567740" w:rsidRDefault="00BA50A9" w:rsidP="00BA50A9">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280540" w:rsidRPr="00567740" w:rsidTr="000913CE">
        <w:tc>
          <w:tcPr>
            <w:tcW w:w="1259" w:type="pct"/>
            <w:shd w:val="clear" w:color="auto" w:fill="92D050"/>
          </w:tcPr>
          <w:p w:rsidR="00280540" w:rsidRPr="000913CE" w:rsidRDefault="00280540" w:rsidP="000913CE">
            <w:pPr>
              <w:pStyle w:val="a4"/>
              <w:bidi/>
              <w:jc w:val="center"/>
              <w:rPr>
                <w:rFonts w:cs="GE SS Two Medium"/>
                <w:sz w:val="20"/>
                <w:szCs w:val="20"/>
                <w:rtl/>
              </w:rPr>
            </w:pPr>
            <w:r w:rsidRPr="000913CE">
              <w:rPr>
                <w:rFonts w:cs="GE SS Two Medium" w:hint="cs"/>
                <w:sz w:val="20"/>
                <w:szCs w:val="20"/>
                <w:rtl/>
              </w:rPr>
              <w:t>رقم العملية:</w:t>
            </w:r>
            <w:r w:rsidR="00C12429" w:rsidRPr="000913CE">
              <w:rPr>
                <w:rFonts w:cs="GE SS Two Medium" w:hint="cs"/>
                <w:sz w:val="20"/>
                <w:szCs w:val="20"/>
                <w:rtl/>
              </w:rPr>
              <w:t xml:space="preserve"> 4</w:t>
            </w:r>
          </w:p>
        </w:tc>
        <w:tc>
          <w:tcPr>
            <w:tcW w:w="2075" w:type="pct"/>
            <w:shd w:val="clear" w:color="auto" w:fill="92D050"/>
          </w:tcPr>
          <w:p w:rsidR="00280540" w:rsidRPr="000913CE" w:rsidRDefault="00280540" w:rsidP="000913CE">
            <w:pPr>
              <w:pStyle w:val="a4"/>
              <w:bidi/>
              <w:jc w:val="center"/>
              <w:rPr>
                <w:rFonts w:cs="GE SS Two Medium"/>
                <w:sz w:val="20"/>
                <w:szCs w:val="20"/>
                <w:rtl/>
              </w:rPr>
            </w:pPr>
            <w:r w:rsidRPr="000913CE">
              <w:rPr>
                <w:rFonts w:cs="GE SS Two Medium" w:hint="cs"/>
                <w:sz w:val="20"/>
                <w:szCs w:val="20"/>
                <w:rtl/>
              </w:rPr>
              <w:t>اسم العملية: تسيير الميزانية التشغيلية</w:t>
            </w:r>
          </w:p>
        </w:tc>
        <w:tc>
          <w:tcPr>
            <w:tcW w:w="1666" w:type="pct"/>
            <w:shd w:val="clear" w:color="auto" w:fill="92D050"/>
          </w:tcPr>
          <w:p w:rsidR="00280540" w:rsidRPr="000913CE" w:rsidRDefault="00280540" w:rsidP="000913CE">
            <w:pPr>
              <w:pStyle w:val="a4"/>
              <w:bidi/>
              <w:jc w:val="center"/>
              <w:rPr>
                <w:rFonts w:cs="GE SS Two Medium"/>
                <w:sz w:val="20"/>
                <w:szCs w:val="20"/>
                <w:rtl/>
              </w:rPr>
            </w:pPr>
            <w:r w:rsidRPr="000913CE">
              <w:rPr>
                <w:rFonts w:cs="GE SS Two Medium" w:hint="cs"/>
                <w:sz w:val="20"/>
                <w:szCs w:val="20"/>
                <w:rtl/>
              </w:rPr>
              <w:t>رمز العملية:</w:t>
            </w:r>
            <w:r w:rsidR="00C12429" w:rsidRPr="000913CE">
              <w:rPr>
                <w:rFonts w:cs="GE SS Two Medium" w:hint="cs"/>
                <w:sz w:val="20"/>
                <w:szCs w:val="20"/>
                <w:rtl/>
              </w:rPr>
              <w:t xml:space="preserve"> م.م.ع.-01</w:t>
            </w:r>
          </w:p>
        </w:tc>
      </w:tr>
    </w:tbl>
    <w:p w:rsidR="00BA50A9" w:rsidRPr="000913CE" w:rsidRDefault="00BA50A9" w:rsidP="00BA50A9">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280540" w:rsidRPr="00567740" w:rsidTr="000913CE">
        <w:tc>
          <w:tcPr>
            <w:tcW w:w="1857" w:type="dxa"/>
            <w:vAlign w:val="center"/>
          </w:tcPr>
          <w:p w:rsidR="00280540" w:rsidRPr="00567740" w:rsidRDefault="00280540" w:rsidP="000913CE">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280540" w:rsidRPr="00567740" w:rsidRDefault="00280540" w:rsidP="00D44B14">
            <w:pPr>
              <w:pStyle w:val="a4"/>
              <w:bidi/>
              <w:rPr>
                <w:rFonts w:cs="AL-Mohanad"/>
                <w:sz w:val="20"/>
                <w:szCs w:val="20"/>
                <w:rtl/>
              </w:rPr>
            </w:pPr>
            <w:r w:rsidRPr="00567740">
              <w:rPr>
                <w:rFonts w:cs="AL-Mohanad"/>
                <w:sz w:val="20"/>
                <w:szCs w:val="20"/>
                <w:rtl/>
              </w:rPr>
              <w:t>توضيح الإجراءات</w:t>
            </w:r>
            <w:r w:rsidRPr="00567740">
              <w:rPr>
                <w:rFonts w:cs="AL-Mohanad" w:hint="cs"/>
                <w:sz w:val="20"/>
                <w:szCs w:val="20"/>
                <w:rtl/>
              </w:rPr>
              <w:t xml:space="preserve"> المتبعة </w:t>
            </w:r>
            <w:r w:rsidRPr="00567740">
              <w:rPr>
                <w:rFonts w:cs="AL-Mohanad"/>
                <w:sz w:val="20"/>
                <w:szCs w:val="20"/>
                <w:rtl/>
              </w:rPr>
              <w:t xml:space="preserve"> في اعداد الميزانية التشغيلية للمدرسة و عملية شراء المستلزمات المدرسية و صرفها حسب البنود المخصصة </w:t>
            </w:r>
          </w:p>
        </w:tc>
      </w:tr>
      <w:tr w:rsidR="00280540" w:rsidRPr="00567740" w:rsidTr="000913CE">
        <w:tc>
          <w:tcPr>
            <w:tcW w:w="1857" w:type="dxa"/>
            <w:vAlign w:val="center"/>
          </w:tcPr>
          <w:p w:rsidR="00280540" w:rsidRPr="00567740" w:rsidRDefault="00280540" w:rsidP="000913CE">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280540" w:rsidRPr="00567740" w:rsidRDefault="00280540" w:rsidP="00D44B14">
            <w:pPr>
              <w:pStyle w:val="a4"/>
              <w:bidi/>
              <w:rPr>
                <w:rFonts w:cs="AL-Mohanad"/>
                <w:sz w:val="20"/>
                <w:szCs w:val="20"/>
                <w:rtl/>
              </w:rPr>
            </w:pPr>
            <w:r w:rsidRPr="00567740">
              <w:rPr>
                <w:rFonts w:cs="AL-Mohanad"/>
                <w:sz w:val="20"/>
                <w:szCs w:val="20"/>
                <w:rtl/>
              </w:rPr>
              <w:t>يطبق هذا الإجراء على عملية تسيير و إعداد الميزانية التشغيلية و عملية الشراء</w:t>
            </w:r>
            <w:r w:rsidRPr="00567740">
              <w:rPr>
                <w:rFonts w:cs="AL-Mohanad" w:hint="cs"/>
                <w:sz w:val="20"/>
                <w:szCs w:val="20"/>
                <w:rtl/>
              </w:rPr>
              <w:t xml:space="preserve"> والصرف </w:t>
            </w:r>
            <w:r w:rsidRPr="00567740">
              <w:rPr>
                <w:rFonts w:cs="AL-Mohanad"/>
                <w:sz w:val="20"/>
                <w:szCs w:val="20"/>
                <w:rtl/>
              </w:rPr>
              <w:t>.</w:t>
            </w:r>
          </w:p>
        </w:tc>
      </w:tr>
      <w:tr w:rsidR="00280540" w:rsidRPr="00567740" w:rsidTr="000913CE">
        <w:tc>
          <w:tcPr>
            <w:tcW w:w="1857" w:type="dxa"/>
            <w:vAlign w:val="center"/>
          </w:tcPr>
          <w:p w:rsidR="00280540" w:rsidRPr="00567740" w:rsidRDefault="00280540" w:rsidP="000913CE">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280540" w:rsidRPr="00567740" w:rsidRDefault="00280540" w:rsidP="00D44B14">
            <w:pPr>
              <w:pStyle w:val="a4"/>
              <w:bidi/>
              <w:rPr>
                <w:rFonts w:cs="AL-Mohanad"/>
                <w:sz w:val="20"/>
                <w:szCs w:val="20"/>
                <w:rtl/>
              </w:rPr>
            </w:pPr>
            <w:r w:rsidRPr="00567740">
              <w:rPr>
                <w:rFonts w:cs="AL-Mohanad"/>
                <w:sz w:val="20"/>
                <w:szCs w:val="20"/>
              </w:rPr>
              <w:t>1/3</w:t>
            </w:r>
            <w:r w:rsidRPr="00567740">
              <w:rPr>
                <w:rFonts w:cs="AL-Mohanad"/>
                <w:sz w:val="20"/>
                <w:szCs w:val="20"/>
                <w:rtl/>
              </w:rPr>
              <w:t xml:space="preserve"> تعميم الصناديق المدرسية .</w:t>
            </w:r>
          </w:p>
          <w:p w:rsidR="00280540" w:rsidRPr="00567740" w:rsidRDefault="00280540" w:rsidP="00BA50A9">
            <w:pPr>
              <w:pStyle w:val="a4"/>
              <w:bidi/>
              <w:rPr>
                <w:rFonts w:cs="AL-Mohanad"/>
                <w:sz w:val="20"/>
                <w:szCs w:val="20"/>
                <w:rtl/>
              </w:rPr>
            </w:pPr>
            <w:r w:rsidRPr="00567740">
              <w:rPr>
                <w:rFonts w:cs="AL-Mohanad"/>
                <w:sz w:val="20"/>
                <w:szCs w:val="20"/>
              </w:rPr>
              <w:t>2/3</w:t>
            </w:r>
            <w:r w:rsidRPr="00567740">
              <w:rPr>
                <w:rFonts w:cs="AL-Mohanad"/>
                <w:sz w:val="20"/>
                <w:szCs w:val="20"/>
                <w:rtl/>
              </w:rPr>
              <w:t xml:space="preserve"> الدليل الإجرائي للميزانية التشغيلية</w:t>
            </w:r>
            <w:r w:rsidRPr="00567740">
              <w:rPr>
                <w:rFonts w:cs="AL-Mohanad" w:hint="cs"/>
                <w:sz w:val="20"/>
                <w:szCs w:val="20"/>
                <w:rtl/>
              </w:rPr>
              <w:t xml:space="preserve"> للمدرسة </w:t>
            </w:r>
            <w:r w:rsidRPr="00567740">
              <w:rPr>
                <w:rFonts w:cs="AL-Mohanad"/>
                <w:sz w:val="20"/>
                <w:szCs w:val="20"/>
                <w:rtl/>
              </w:rPr>
              <w:t xml:space="preserve"> .</w:t>
            </w:r>
          </w:p>
        </w:tc>
      </w:tr>
      <w:tr w:rsidR="00280540" w:rsidRPr="00567740" w:rsidTr="000913CE">
        <w:tc>
          <w:tcPr>
            <w:tcW w:w="1857" w:type="dxa"/>
            <w:vAlign w:val="center"/>
          </w:tcPr>
          <w:p w:rsidR="00280540" w:rsidRPr="00567740" w:rsidRDefault="00280540" w:rsidP="000913CE">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280540" w:rsidRPr="00567740" w:rsidRDefault="00280540" w:rsidP="00D44B14">
            <w:pPr>
              <w:pStyle w:val="a4"/>
              <w:bidi/>
              <w:rPr>
                <w:rFonts w:cs="AL-Mohanad"/>
                <w:sz w:val="20"/>
                <w:szCs w:val="20"/>
                <w:rtl/>
              </w:rPr>
            </w:pPr>
            <w:r w:rsidRPr="00567740">
              <w:rPr>
                <w:rFonts w:cs="AL-Mohanad"/>
                <w:sz w:val="20"/>
                <w:szCs w:val="20"/>
              </w:rPr>
              <w:t>1/4</w:t>
            </w:r>
            <w:r w:rsidRPr="00567740">
              <w:rPr>
                <w:rFonts w:cs="AL-Mohanad"/>
                <w:sz w:val="20"/>
                <w:szCs w:val="20"/>
                <w:rtl/>
              </w:rPr>
              <w:t xml:space="preserve"> الميزانية التشغيلية : هي مخصصات مالية لسنة مالية محددة يتم الصرف منها على النفقات الجارية لتوفير البيئة التعليمية الم</w:t>
            </w:r>
            <w:r w:rsidRPr="00567740">
              <w:rPr>
                <w:rFonts w:cs="AL-Mohanad" w:hint="cs"/>
                <w:sz w:val="20"/>
                <w:szCs w:val="20"/>
                <w:rtl/>
              </w:rPr>
              <w:t xml:space="preserve">لائمة بصورة مستمرة </w:t>
            </w:r>
            <w:r w:rsidRPr="00567740">
              <w:rPr>
                <w:rFonts w:cs="AL-Mohanad"/>
                <w:sz w:val="20"/>
                <w:szCs w:val="20"/>
                <w:rtl/>
              </w:rPr>
              <w:t>.</w:t>
            </w:r>
          </w:p>
          <w:p w:rsidR="00280540" w:rsidRPr="00567740" w:rsidRDefault="00280540" w:rsidP="00D44B14">
            <w:pPr>
              <w:pStyle w:val="a4"/>
              <w:bidi/>
              <w:rPr>
                <w:rFonts w:cs="AL-Mohanad"/>
                <w:sz w:val="20"/>
                <w:szCs w:val="20"/>
                <w:rtl/>
              </w:rPr>
            </w:pPr>
            <w:r w:rsidRPr="00567740">
              <w:rPr>
                <w:rFonts w:cs="AL-Mohanad"/>
                <w:sz w:val="20"/>
                <w:szCs w:val="20"/>
              </w:rPr>
              <w:t>2/4</w:t>
            </w:r>
            <w:r w:rsidRPr="00567740">
              <w:rPr>
                <w:rFonts w:cs="AL-Mohanad"/>
                <w:sz w:val="20"/>
                <w:szCs w:val="20"/>
                <w:rtl/>
              </w:rPr>
              <w:t xml:space="preserve"> المشتريات :هي المستلزمات التي يتم تأمينها و شراؤها و فقاً لبنود و أوعية الصرف المنظمة لذلك</w:t>
            </w:r>
            <w:r w:rsidRPr="00567740">
              <w:rPr>
                <w:rFonts w:cs="AL-Mohanad" w:hint="cs"/>
                <w:sz w:val="20"/>
                <w:szCs w:val="20"/>
                <w:rtl/>
              </w:rPr>
              <w:t>.</w:t>
            </w:r>
          </w:p>
          <w:p w:rsidR="00280540" w:rsidRPr="00567740" w:rsidRDefault="00280540" w:rsidP="00D44B14">
            <w:pPr>
              <w:pStyle w:val="a4"/>
              <w:bidi/>
              <w:rPr>
                <w:rFonts w:cs="AL-Mohanad"/>
                <w:sz w:val="20"/>
                <w:szCs w:val="20"/>
                <w:rtl/>
              </w:rPr>
            </w:pPr>
            <w:r w:rsidRPr="00567740">
              <w:rPr>
                <w:rFonts w:cs="AL-Mohanad"/>
                <w:sz w:val="20"/>
                <w:szCs w:val="20"/>
              </w:rPr>
              <w:t>3/4</w:t>
            </w:r>
            <w:r w:rsidRPr="00567740">
              <w:rPr>
                <w:rFonts w:cs="AL-Mohanad" w:hint="cs"/>
                <w:sz w:val="20"/>
                <w:szCs w:val="20"/>
                <w:rtl/>
              </w:rPr>
              <w:t xml:space="preserve"> البند : فرع من فروع أبواب الميزانية العامة يتم الصرف منه على وجه محدد من أوجه الصرف.</w:t>
            </w:r>
          </w:p>
        </w:tc>
      </w:tr>
      <w:tr w:rsidR="00D44B14" w:rsidRPr="00567740" w:rsidTr="000913CE">
        <w:tc>
          <w:tcPr>
            <w:tcW w:w="10754" w:type="dxa"/>
            <w:gridSpan w:val="2"/>
            <w:shd w:val="clear" w:color="auto" w:fill="FFFFFF" w:themeFill="background1"/>
            <w:vAlign w:val="center"/>
          </w:tcPr>
          <w:p w:rsidR="00D44B14" w:rsidRPr="00567740" w:rsidRDefault="00280540" w:rsidP="00D44B14">
            <w:pPr>
              <w:pStyle w:val="a4"/>
              <w:bidi/>
              <w:rPr>
                <w:rFonts w:cs="AL-Mohanad"/>
                <w:sz w:val="20"/>
                <w:szCs w:val="20"/>
                <w:rtl/>
              </w:rPr>
            </w:pPr>
            <w:r w:rsidRPr="00567740">
              <w:rPr>
                <w:rFonts w:cs="AL-Mohanad" w:hint="cs"/>
                <w:sz w:val="20"/>
                <w:szCs w:val="20"/>
                <w:rtl/>
              </w:rPr>
              <w:t>5-العملية</w:t>
            </w:r>
            <w:r w:rsidR="00D44B14" w:rsidRPr="00567740">
              <w:rPr>
                <w:rFonts w:cs="AL-Mohanad" w:hint="cs"/>
                <w:sz w:val="20"/>
                <w:szCs w:val="20"/>
                <w:rtl/>
              </w:rPr>
              <w:t>:</w:t>
            </w:r>
          </w:p>
        </w:tc>
      </w:tr>
    </w:tbl>
    <w:p w:rsidR="00D44B14" w:rsidRPr="000913CE" w:rsidRDefault="00D44B14" w:rsidP="00D44B1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B29E9" w:rsidRPr="00567740" w:rsidTr="000913CE">
        <w:tc>
          <w:tcPr>
            <w:tcW w:w="1857" w:type="dxa"/>
            <w:shd w:val="clear" w:color="auto" w:fill="92D050"/>
          </w:tcPr>
          <w:p w:rsidR="002B29E9" w:rsidRPr="00567740" w:rsidRDefault="002B29E9" w:rsidP="00515E8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tcPr>
          <w:p w:rsidR="002B29E9" w:rsidRPr="00567740" w:rsidRDefault="002B29E9" w:rsidP="00515E80">
            <w:pPr>
              <w:pStyle w:val="a4"/>
              <w:bidi/>
              <w:jc w:val="center"/>
              <w:rPr>
                <w:rFonts w:cs="AL-Mohanad"/>
                <w:sz w:val="20"/>
                <w:szCs w:val="20"/>
                <w:rtl/>
              </w:rPr>
            </w:pPr>
            <w:r w:rsidRPr="00567740">
              <w:rPr>
                <w:rFonts w:cs="AL-Mohanad" w:hint="cs"/>
                <w:sz w:val="20"/>
                <w:szCs w:val="20"/>
                <w:rtl/>
              </w:rPr>
              <w:t>الإجراء</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مدير المدرسة</w:t>
            </w:r>
          </w:p>
        </w:tc>
        <w:tc>
          <w:tcPr>
            <w:tcW w:w="992" w:type="dxa"/>
            <w:vAlign w:val="center"/>
          </w:tcPr>
          <w:p w:rsidR="00676709" w:rsidRPr="00567740" w:rsidRDefault="00676709" w:rsidP="00676709">
            <w:pPr>
              <w:pStyle w:val="a4"/>
              <w:bidi/>
              <w:jc w:val="center"/>
              <w:rPr>
                <w:rFonts w:cs="AL-Mohanad"/>
                <w:sz w:val="20"/>
                <w:szCs w:val="20"/>
              </w:rPr>
            </w:pPr>
            <w:r w:rsidRPr="00567740">
              <w:rPr>
                <w:rFonts w:cs="AL-Mohanad"/>
                <w:sz w:val="20"/>
                <w:szCs w:val="20"/>
              </w:rPr>
              <w:t>1/5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إشعار و تزويد لجنة الصندوق المدرسي بالميزانية التشغيلية المعتمدة للمدرسة من قبل إدارة التربية و التعليم أو مكتب</w:t>
            </w:r>
            <w:r w:rsidR="005C07C3" w:rsidRPr="00567740">
              <w:rPr>
                <w:rFonts w:cs="AL-Mohanad" w:hint="cs"/>
                <w:sz w:val="20"/>
                <w:szCs w:val="20"/>
                <w:rtl/>
              </w:rPr>
              <w:t xml:space="preserve"> التربية و التعليم وبنود صرفها.</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لجنة الصندوق المدرسي</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2/5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التعميم على الجهات المعنية في المدرسة ببنود الميزانية بتحديد المتطلبات و المستلزمات في بداية العام الدراسي.</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وكيل الشؤون المدرسية</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3/5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تحديد احتياجات المدرسة من متطلبات و مستلزمات النظافة و الصيانة الطارئة.</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وكيل الشؤون التعليمية</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4/5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تحديد الاحتياجات و المستلزمات التعليمية و التدريبية و تقديمها إلى لجنة الصندوق المدرسي في بداية كل عام .</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وكيل شؤون الطلاب</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5/5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تحديد متطلبات القبول و التسجيل و النشاط الطلابي و تقديمها للجنة الصندوق المدرسي في بداية كل عام .</w:t>
            </w:r>
          </w:p>
        </w:tc>
      </w:tr>
      <w:tr w:rsidR="00676709" w:rsidRPr="00567740" w:rsidTr="000913CE">
        <w:tc>
          <w:tcPr>
            <w:tcW w:w="1857" w:type="dxa"/>
            <w:vMerge w:val="restart"/>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رئيس و أعضاء لجنة الصندوق المدرسي</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hint="cs"/>
                <w:sz w:val="20"/>
                <w:szCs w:val="20"/>
                <w:rtl/>
              </w:rPr>
              <w:t>5/6</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مراجعة الوثائق و المستندات و التأكد من مطابقتها للبنود.</w:t>
            </w:r>
          </w:p>
        </w:tc>
      </w:tr>
      <w:tr w:rsidR="00676709" w:rsidRPr="00567740" w:rsidTr="000913CE">
        <w:tc>
          <w:tcPr>
            <w:tcW w:w="1857" w:type="dxa"/>
            <w:vMerge/>
            <w:vAlign w:val="center"/>
          </w:tcPr>
          <w:p w:rsidR="00676709" w:rsidRPr="00567740" w:rsidRDefault="00676709" w:rsidP="00676709">
            <w:pPr>
              <w:pStyle w:val="a4"/>
              <w:bidi/>
              <w:jc w:val="center"/>
              <w:rPr>
                <w:rFonts w:cs="AL-Mohanad"/>
                <w:sz w:val="20"/>
                <w:szCs w:val="20"/>
                <w:rtl/>
              </w:rPr>
            </w:pPr>
          </w:p>
        </w:tc>
        <w:tc>
          <w:tcPr>
            <w:tcW w:w="992" w:type="dxa"/>
            <w:vAlign w:val="center"/>
          </w:tcPr>
          <w:p w:rsidR="00676709" w:rsidRPr="00567740" w:rsidRDefault="00676709" w:rsidP="00676709">
            <w:pPr>
              <w:pStyle w:val="a4"/>
              <w:bidi/>
              <w:jc w:val="center"/>
              <w:rPr>
                <w:rFonts w:cs="AL-Mohanad"/>
                <w:sz w:val="20"/>
                <w:szCs w:val="20"/>
              </w:rPr>
            </w:pPr>
            <w:r w:rsidRPr="00567740">
              <w:rPr>
                <w:rFonts w:cs="AL-Mohanad" w:hint="cs"/>
                <w:sz w:val="20"/>
                <w:szCs w:val="20"/>
                <w:rtl/>
              </w:rPr>
              <w:t>5/7</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وضع خطة زمنية للصرف في بداية العام الدراسي وفقاً لأوعية الصرف ( النشاط الطلابي , التدريب , مستلزمات تعليمية , نظافة , صيانة , .... الخ ) وفقاً للأنظمة المعتمدة .</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وكلاء المدرسة</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8/5</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يقوم وكلاء المدرسة المعنيون ببنود الميزانية بعملية الشراء و احضار الوثائق و المستندات المطلوبة و تقديمها للجنة الصندوق المدرسي.</w:t>
            </w:r>
          </w:p>
        </w:tc>
      </w:tr>
      <w:tr w:rsidR="00676709" w:rsidRPr="00567740" w:rsidTr="000913CE">
        <w:tc>
          <w:tcPr>
            <w:tcW w:w="1857" w:type="dxa"/>
            <w:vMerge w:val="restart"/>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رئيس و أعضاء لجنة الصندوق المدرسي</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hint="cs"/>
                <w:sz w:val="20"/>
                <w:szCs w:val="20"/>
                <w:rtl/>
              </w:rPr>
              <w:t>5/9</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التأكد من المستندات و الوثائق المقدمة و المبالغ المطلوبة.</w:t>
            </w:r>
          </w:p>
        </w:tc>
      </w:tr>
      <w:tr w:rsidR="00676709" w:rsidRPr="00567740" w:rsidTr="000913CE">
        <w:tc>
          <w:tcPr>
            <w:tcW w:w="1857" w:type="dxa"/>
            <w:vMerge/>
            <w:vAlign w:val="center"/>
          </w:tcPr>
          <w:p w:rsidR="00676709" w:rsidRPr="00567740" w:rsidRDefault="00676709" w:rsidP="00676709">
            <w:pPr>
              <w:pStyle w:val="a4"/>
              <w:bidi/>
              <w:jc w:val="center"/>
              <w:rPr>
                <w:rFonts w:cs="AL-Mohanad"/>
                <w:sz w:val="20"/>
                <w:szCs w:val="20"/>
                <w:rtl/>
              </w:rPr>
            </w:pP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hint="cs"/>
                <w:sz w:val="20"/>
                <w:szCs w:val="20"/>
                <w:rtl/>
              </w:rPr>
              <w:t>5/10</w:t>
            </w:r>
          </w:p>
        </w:tc>
        <w:tc>
          <w:tcPr>
            <w:tcW w:w="7905" w:type="dxa"/>
            <w:vAlign w:val="center"/>
          </w:tcPr>
          <w:p w:rsidR="00676709" w:rsidRPr="00567740" w:rsidRDefault="00676709" w:rsidP="00676709">
            <w:pPr>
              <w:pStyle w:val="a4"/>
              <w:bidi/>
              <w:jc w:val="both"/>
              <w:rPr>
                <w:rFonts w:cs="AL-Mohanad"/>
                <w:sz w:val="20"/>
                <w:szCs w:val="20"/>
                <w:rtl/>
              </w:rPr>
            </w:pPr>
            <w:r w:rsidRPr="00567740">
              <w:rPr>
                <w:rFonts w:cs="AL-Mohanad" w:hint="cs"/>
                <w:sz w:val="20"/>
                <w:szCs w:val="20"/>
                <w:rtl/>
              </w:rPr>
              <w:t>صرف المبالغ المستحقة وفقاً للوثائق و المستندات وبنود الميزانية.</w:t>
            </w:r>
          </w:p>
        </w:tc>
      </w:tr>
      <w:tr w:rsidR="00676709" w:rsidRPr="00567740" w:rsidTr="000913CE">
        <w:tc>
          <w:tcPr>
            <w:tcW w:w="1857" w:type="dxa"/>
            <w:vMerge w:val="restart"/>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أمين لجنة</w:t>
            </w:r>
          </w:p>
          <w:p w:rsidR="00676709" w:rsidRPr="00567740" w:rsidRDefault="00676709" w:rsidP="00676709">
            <w:pPr>
              <w:pStyle w:val="a4"/>
              <w:bidi/>
              <w:jc w:val="center"/>
              <w:rPr>
                <w:rFonts w:cs="AL-Mohanad"/>
                <w:sz w:val="20"/>
                <w:szCs w:val="20"/>
                <w:rtl/>
              </w:rPr>
            </w:pPr>
            <w:r w:rsidRPr="00567740">
              <w:rPr>
                <w:rFonts w:cs="AL-Mohanad"/>
                <w:sz w:val="20"/>
                <w:szCs w:val="20"/>
                <w:rtl/>
              </w:rPr>
              <w:t>الصندوق المدرسي</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hint="cs"/>
                <w:sz w:val="20"/>
                <w:szCs w:val="20"/>
                <w:rtl/>
              </w:rPr>
              <w:t>5/11</w:t>
            </w:r>
          </w:p>
        </w:tc>
        <w:tc>
          <w:tcPr>
            <w:tcW w:w="7905" w:type="dxa"/>
          </w:tcPr>
          <w:p w:rsidR="00676709" w:rsidRPr="00567740" w:rsidRDefault="00676709" w:rsidP="005C07C3">
            <w:pPr>
              <w:pStyle w:val="a4"/>
              <w:bidi/>
              <w:rPr>
                <w:rFonts w:cs="AL-Mohanad"/>
                <w:sz w:val="20"/>
                <w:szCs w:val="20"/>
                <w:rtl/>
              </w:rPr>
            </w:pPr>
            <w:r w:rsidRPr="00567740">
              <w:rPr>
                <w:rFonts w:cs="AL-Mohanad" w:hint="cs"/>
                <w:sz w:val="20"/>
                <w:szCs w:val="20"/>
                <w:rtl/>
              </w:rPr>
              <w:t>تسجيل المشتريات بسجل المشتريات وفقاً للنموذج (م.م.ع.ن-01-0</w:t>
            </w:r>
            <w:r w:rsidR="005C07C3" w:rsidRPr="00567740">
              <w:rPr>
                <w:rFonts w:cs="AL-Mohanad" w:hint="cs"/>
                <w:sz w:val="20"/>
                <w:szCs w:val="20"/>
                <w:rtl/>
              </w:rPr>
              <w:t>1</w:t>
            </w:r>
            <w:r w:rsidRPr="00567740">
              <w:rPr>
                <w:rFonts w:cs="AL-Mohanad" w:hint="cs"/>
                <w:sz w:val="20"/>
                <w:szCs w:val="20"/>
                <w:rtl/>
              </w:rPr>
              <w:t>) وتوقيع أعضاء اللجنة على السجل.</w:t>
            </w:r>
          </w:p>
        </w:tc>
      </w:tr>
      <w:tr w:rsidR="00676709" w:rsidRPr="00567740" w:rsidTr="000913CE">
        <w:tc>
          <w:tcPr>
            <w:tcW w:w="1857" w:type="dxa"/>
            <w:vMerge/>
            <w:vAlign w:val="center"/>
          </w:tcPr>
          <w:p w:rsidR="00676709" w:rsidRPr="00567740" w:rsidRDefault="00676709" w:rsidP="00676709">
            <w:pPr>
              <w:pStyle w:val="a4"/>
              <w:bidi/>
              <w:jc w:val="center"/>
              <w:rPr>
                <w:rFonts w:cs="AL-Mohanad"/>
                <w:sz w:val="20"/>
                <w:szCs w:val="20"/>
                <w:rtl/>
              </w:rPr>
            </w:pPr>
          </w:p>
        </w:tc>
        <w:tc>
          <w:tcPr>
            <w:tcW w:w="992" w:type="dxa"/>
            <w:vAlign w:val="center"/>
          </w:tcPr>
          <w:p w:rsidR="00676709" w:rsidRPr="00567740" w:rsidRDefault="00676709" w:rsidP="00676709">
            <w:pPr>
              <w:pStyle w:val="a4"/>
              <w:bidi/>
              <w:jc w:val="center"/>
              <w:rPr>
                <w:rFonts w:cs="AL-Mohanad"/>
                <w:sz w:val="20"/>
                <w:szCs w:val="20"/>
              </w:rPr>
            </w:pPr>
            <w:r w:rsidRPr="00567740">
              <w:rPr>
                <w:rFonts w:cs="AL-Mohanad" w:hint="cs"/>
                <w:sz w:val="20"/>
                <w:szCs w:val="20"/>
                <w:rtl/>
              </w:rPr>
              <w:t>5/12</w:t>
            </w:r>
          </w:p>
        </w:tc>
        <w:tc>
          <w:tcPr>
            <w:tcW w:w="7905" w:type="dxa"/>
          </w:tcPr>
          <w:p w:rsidR="00676709" w:rsidRPr="00567740" w:rsidRDefault="00676709" w:rsidP="00676709">
            <w:pPr>
              <w:pStyle w:val="a4"/>
              <w:bidi/>
              <w:rPr>
                <w:rFonts w:cs="AL-Mohanad"/>
                <w:sz w:val="20"/>
                <w:szCs w:val="20"/>
                <w:rtl/>
              </w:rPr>
            </w:pPr>
            <w:r w:rsidRPr="00567740">
              <w:rPr>
                <w:rFonts w:cs="AL-Mohanad" w:hint="cs"/>
                <w:sz w:val="20"/>
                <w:szCs w:val="20"/>
                <w:rtl/>
              </w:rPr>
              <w:t>حفظ الوثائق و السجلات في الملفات الخاصة بذلك.</w:t>
            </w:r>
          </w:p>
        </w:tc>
      </w:tr>
      <w:tr w:rsidR="00676709" w:rsidRPr="00567740" w:rsidTr="000913CE">
        <w:tc>
          <w:tcPr>
            <w:tcW w:w="1857"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tl/>
              </w:rPr>
              <w:t>مدير المدرسة</w:t>
            </w:r>
          </w:p>
        </w:tc>
        <w:tc>
          <w:tcPr>
            <w:tcW w:w="992" w:type="dxa"/>
            <w:vAlign w:val="center"/>
          </w:tcPr>
          <w:p w:rsidR="00676709" w:rsidRPr="00567740" w:rsidRDefault="00676709" w:rsidP="00676709">
            <w:pPr>
              <w:pStyle w:val="a4"/>
              <w:bidi/>
              <w:jc w:val="center"/>
              <w:rPr>
                <w:rFonts w:cs="AL-Mohanad"/>
                <w:sz w:val="20"/>
                <w:szCs w:val="20"/>
                <w:rtl/>
              </w:rPr>
            </w:pPr>
            <w:r w:rsidRPr="00567740">
              <w:rPr>
                <w:rFonts w:cs="AL-Mohanad"/>
                <w:sz w:val="20"/>
                <w:szCs w:val="20"/>
              </w:rPr>
              <w:t>13/5</w:t>
            </w:r>
          </w:p>
        </w:tc>
        <w:tc>
          <w:tcPr>
            <w:tcW w:w="7905" w:type="dxa"/>
          </w:tcPr>
          <w:p w:rsidR="00676709" w:rsidRPr="00567740" w:rsidRDefault="00676709" w:rsidP="00676709">
            <w:pPr>
              <w:pStyle w:val="a4"/>
              <w:bidi/>
              <w:rPr>
                <w:rFonts w:cs="AL-Mohanad"/>
                <w:sz w:val="20"/>
                <w:szCs w:val="20"/>
                <w:rtl/>
              </w:rPr>
            </w:pPr>
            <w:r w:rsidRPr="00567740">
              <w:rPr>
                <w:rFonts w:cs="AL-Mohanad" w:hint="cs"/>
                <w:sz w:val="20"/>
                <w:szCs w:val="20"/>
                <w:rtl/>
              </w:rPr>
              <w:t>في حال عدم توفر المستحقات المالية لدى المدرسة القيام برفع المطالبة بالتعويض لإدارة التربية و التعليم أو مكتب التربية و التعليم حسب الإجراءات النظامية ووفقاً للنموذج ( م.م.ع.ن-01-02).</w:t>
            </w:r>
          </w:p>
        </w:tc>
      </w:tr>
    </w:tbl>
    <w:p w:rsidR="00D44B14" w:rsidRPr="00567740" w:rsidRDefault="00D44B14" w:rsidP="00BF019B">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D44B14" w:rsidRPr="00567740" w:rsidTr="000913CE">
        <w:tc>
          <w:tcPr>
            <w:tcW w:w="10754" w:type="dxa"/>
            <w:shd w:val="clear" w:color="auto" w:fill="FFFFFF" w:themeFill="background1"/>
          </w:tcPr>
          <w:p w:rsidR="00D44B14" w:rsidRPr="00567740" w:rsidRDefault="00D44B14" w:rsidP="00883CF2">
            <w:pPr>
              <w:pStyle w:val="a4"/>
              <w:bidi/>
              <w:rPr>
                <w:sz w:val="20"/>
                <w:szCs w:val="20"/>
                <w:rtl/>
              </w:rPr>
            </w:pPr>
            <w:r w:rsidRPr="00567740">
              <w:rPr>
                <w:rFonts w:cs="AL-Mohanad" w:hint="cs"/>
                <w:sz w:val="20"/>
                <w:szCs w:val="20"/>
                <w:rtl/>
              </w:rPr>
              <w:t>6- النماذج والسجلات</w:t>
            </w:r>
          </w:p>
        </w:tc>
      </w:tr>
    </w:tbl>
    <w:p w:rsidR="00D44B14" w:rsidRPr="000913CE" w:rsidRDefault="00D44B14" w:rsidP="00BF019B">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4"/>
        <w:gridCol w:w="2467"/>
        <w:gridCol w:w="1559"/>
        <w:gridCol w:w="2882"/>
        <w:gridCol w:w="1762"/>
      </w:tblGrid>
      <w:tr w:rsidR="00D44B14" w:rsidRPr="00567740" w:rsidTr="000913CE">
        <w:tc>
          <w:tcPr>
            <w:tcW w:w="969" w:type="pct"/>
            <w:shd w:val="clear" w:color="auto" w:fill="92D050"/>
            <w:vAlign w:val="center"/>
          </w:tcPr>
          <w:p w:rsidR="00D44B14" w:rsidRPr="00567740" w:rsidRDefault="00D44B14" w:rsidP="00BF019B">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D44B14" w:rsidRPr="00567740" w:rsidRDefault="00D44B14" w:rsidP="00BF019B">
            <w:pPr>
              <w:pStyle w:val="a4"/>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D44B14" w:rsidRPr="00567740" w:rsidRDefault="00D44B14" w:rsidP="00BF019B">
            <w:pPr>
              <w:pStyle w:val="a4"/>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D44B14" w:rsidRPr="00567740" w:rsidRDefault="00D44B14" w:rsidP="00BF019B">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D44B14" w:rsidRPr="00567740" w:rsidRDefault="00D44B14" w:rsidP="00BF019B">
            <w:pPr>
              <w:pStyle w:val="a4"/>
              <w:bidi/>
              <w:jc w:val="center"/>
              <w:rPr>
                <w:rFonts w:cs="AL-Mohanad"/>
                <w:sz w:val="20"/>
                <w:szCs w:val="20"/>
                <w:rtl/>
              </w:rPr>
            </w:pPr>
            <w:r w:rsidRPr="00567740">
              <w:rPr>
                <w:rFonts w:cs="AL-Mohanad" w:hint="cs"/>
                <w:sz w:val="20"/>
                <w:szCs w:val="20"/>
                <w:rtl/>
              </w:rPr>
              <w:t>مدة الحفظ</w:t>
            </w:r>
          </w:p>
        </w:tc>
      </w:tr>
      <w:tr w:rsidR="005C07C3" w:rsidRPr="00567740" w:rsidTr="000913CE">
        <w:tc>
          <w:tcPr>
            <w:tcW w:w="969" w:type="pct"/>
            <w:vAlign w:val="center"/>
          </w:tcPr>
          <w:p w:rsidR="005C07C3" w:rsidRPr="00567740" w:rsidRDefault="005C07C3" w:rsidP="00BF019B">
            <w:pPr>
              <w:pStyle w:val="a4"/>
              <w:bidi/>
              <w:jc w:val="center"/>
              <w:rPr>
                <w:rFonts w:cs="AL-Mohanad"/>
                <w:sz w:val="20"/>
                <w:szCs w:val="20"/>
              </w:rPr>
            </w:pPr>
            <w:r w:rsidRPr="00567740">
              <w:rPr>
                <w:rFonts w:cs="AL-Mohanad"/>
                <w:sz w:val="20"/>
                <w:szCs w:val="20"/>
              </w:rPr>
              <w:t>1/6</w:t>
            </w:r>
          </w:p>
        </w:tc>
        <w:tc>
          <w:tcPr>
            <w:tcW w:w="1147" w:type="pct"/>
            <w:vAlign w:val="center"/>
          </w:tcPr>
          <w:p w:rsidR="005C07C3" w:rsidRPr="00567740" w:rsidRDefault="005C07C3" w:rsidP="00296C7C">
            <w:pPr>
              <w:pStyle w:val="a4"/>
              <w:bidi/>
              <w:jc w:val="center"/>
              <w:rPr>
                <w:rFonts w:cs="AL-Mohanad"/>
                <w:sz w:val="20"/>
                <w:szCs w:val="20"/>
                <w:rtl/>
              </w:rPr>
            </w:pPr>
            <w:r w:rsidRPr="00567740">
              <w:rPr>
                <w:rFonts w:cs="AL-Mohanad" w:hint="cs"/>
                <w:sz w:val="20"/>
                <w:szCs w:val="20"/>
                <w:rtl/>
              </w:rPr>
              <w:t>سجل مشتريات المدرسة</w:t>
            </w:r>
          </w:p>
        </w:tc>
        <w:tc>
          <w:tcPr>
            <w:tcW w:w="725"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م.م.ع.ن-01-01</w:t>
            </w:r>
          </w:p>
        </w:tc>
        <w:tc>
          <w:tcPr>
            <w:tcW w:w="1340"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أمين لجنة الصندوق المدرسي</w:t>
            </w:r>
          </w:p>
        </w:tc>
        <w:tc>
          <w:tcPr>
            <w:tcW w:w="819"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مستمر</w:t>
            </w:r>
          </w:p>
        </w:tc>
      </w:tr>
      <w:tr w:rsidR="005C07C3" w:rsidRPr="00567740" w:rsidTr="000913CE">
        <w:tc>
          <w:tcPr>
            <w:tcW w:w="969" w:type="pct"/>
            <w:vAlign w:val="center"/>
          </w:tcPr>
          <w:p w:rsidR="005C07C3" w:rsidRPr="00567740" w:rsidRDefault="005C07C3" w:rsidP="00BF019B">
            <w:pPr>
              <w:pStyle w:val="a4"/>
              <w:bidi/>
              <w:jc w:val="center"/>
              <w:rPr>
                <w:rFonts w:cs="AL-Mohanad"/>
                <w:sz w:val="20"/>
                <w:szCs w:val="20"/>
                <w:rtl/>
              </w:rPr>
            </w:pPr>
            <w:r w:rsidRPr="00567740">
              <w:rPr>
                <w:rFonts w:cs="AL-Mohanad"/>
                <w:sz w:val="20"/>
                <w:szCs w:val="20"/>
              </w:rPr>
              <w:t>2/6</w:t>
            </w:r>
          </w:p>
        </w:tc>
        <w:tc>
          <w:tcPr>
            <w:tcW w:w="1147" w:type="pct"/>
            <w:vAlign w:val="center"/>
          </w:tcPr>
          <w:p w:rsidR="005C07C3" w:rsidRPr="00567740" w:rsidRDefault="005C07C3" w:rsidP="00296C7C">
            <w:pPr>
              <w:pStyle w:val="a4"/>
              <w:bidi/>
              <w:jc w:val="center"/>
              <w:rPr>
                <w:rFonts w:cs="AL-Mohanad"/>
                <w:sz w:val="20"/>
                <w:szCs w:val="20"/>
                <w:rtl/>
              </w:rPr>
            </w:pPr>
            <w:r w:rsidRPr="00567740">
              <w:rPr>
                <w:rFonts w:cs="AL-Mohanad" w:hint="cs"/>
                <w:sz w:val="20"/>
                <w:szCs w:val="20"/>
                <w:rtl/>
              </w:rPr>
              <w:t>أمر مطالبة</w:t>
            </w:r>
          </w:p>
        </w:tc>
        <w:tc>
          <w:tcPr>
            <w:tcW w:w="725"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م.م.ع.ن-01-02</w:t>
            </w:r>
          </w:p>
        </w:tc>
        <w:tc>
          <w:tcPr>
            <w:tcW w:w="1340"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أمين لجنة الصندوق المدرسي</w:t>
            </w:r>
          </w:p>
        </w:tc>
        <w:tc>
          <w:tcPr>
            <w:tcW w:w="819" w:type="pct"/>
            <w:vAlign w:val="center"/>
          </w:tcPr>
          <w:p w:rsidR="005C07C3" w:rsidRPr="00567740" w:rsidRDefault="005C07C3" w:rsidP="00BF019B">
            <w:pPr>
              <w:pStyle w:val="a4"/>
              <w:bidi/>
              <w:jc w:val="center"/>
              <w:rPr>
                <w:rFonts w:cs="AL-Mohanad"/>
                <w:sz w:val="20"/>
                <w:szCs w:val="20"/>
                <w:rtl/>
              </w:rPr>
            </w:pPr>
            <w:r w:rsidRPr="00567740">
              <w:rPr>
                <w:rFonts w:cs="AL-Mohanad" w:hint="cs"/>
                <w:sz w:val="20"/>
                <w:szCs w:val="20"/>
                <w:rtl/>
              </w:rPr>
              <w:t>مستمر</w:t>
            </w:r>
          </w:p>
        </w:tc>
      </w:tr>
    </w:tbl>
    <w:p w:rsidR="006262BF" w:rsidRPr="00567740" w:rsidRDefault="006262BF" w:rsidP="006262BF">
      <w:pPr>
        <w:pStyle w:val="a4"/>
        <w:bidi/>
        <w:rPr>
          <w:sz w:val="20"/>
          <w:szCs w:val="20"/>
          <w:rtl/>
        </w:rPr>
      </w:pPr>
    </w:p>
    <w:p w:rsidR="004949D9" w:rsidRPr="00567740" w:rsidRDefault="004949D9" w:rsidP="004949D9">
      <w:pPr>
        <w:pStyle w:val="a4"/>
        <w:bidi/>
        <w:rPr>
          <w:sz w:val="20"/>
          <w:szCs w:val="20"/>
          <w:rtl/>
        </w:rPr>
      </w:pPr>
    </w:p>
    <w:p w:rsidR="00C12429" w:rsidRPr="00567740" w:rsidRDefault="00C12429" w:rsidP="00C12429">
      <w:pPr>
        <w:pStyle w:val="a4"/>
        <w:bidi/>
        <w:rPr>
          <w:sz w:val="20"/>
          <w:szCs w:val="20"/>
          <w:rtl/>
        </w:rPr>
      </w:pPr>
    </w:p>
    <w:p w:rsidR="00C12429" w:rsidRPr="00567740" w:rsidRDefault="00C12429" w:rsidP="00C12429">
      <w:pPr>
        <w:pStyle w:val="a4"/>
        <w:bidi/>
        <w:rPr>
          <w:sz w:val="20"/>
          <w:szCs w:val="20"/>
          <w:rtl/>
        </w:rPr>
      </w:pPr>
    </w:p>
    <w:p w:rsidR="00C12429" w:rsidRPr="00567740" w:rsidRDefault="00C12429" w:rsidP="00C12429">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566"/>
        <w:gridCol w:w="4605"/>
        <w:gridCol w:w="3583"/>
      </w:tblGrid>
      <w:tr w:rsidR="003E1641" w:rsidRPr="00567740" w:rsidTr="000913CE">
        <w:tc>
          <w:tcPr>
            <w:tcW w:w="1193" w:type="pct"/>
            <w:shd w:val="clear" w:color="auto" w:fill="92D050"/>
          </w:tcPr>
          <w:p w:rsidR="003E1641" w:rsidRPr="000913CE" w:rsidRDefault="003E1641" w:rsidP="000913CE">
            <w:pPr>
              <w:pStyle w:val="a4"/>
              <w:bidi/>
              <w:jc w:val="center"/>
              <w:rPr>
                <w:rFonts w:cs="GE SS Two Medium"/>
                <w:sz w:val="20"/>
                <w:szCs w:val="20"/>
                <w:rtl/>
              </w:rPr>
            </w:pPr>
            <w:r w:rsidRPr="000913CE">
              <w:rPr>
                <w:rFonts w:cs="GE SS Two Medium" w:hint="cs"/>
                <w:sz w:val="20"/>
                <w:szCs w:val="20"/>
                <w:rtl/>
              </w:rPr>
              <w:t>رقم العملية:</w:t>
            </w:r>
            <w:r w:rsidR="00EB3BAF" w:rsidRPr="000913CE">
              <w:rPr>
                <w:rFonts w:cs="GE SS Two Medium" w:hint="cs"/>
                <w:sz w:val="20"/>
                <w:szCs w:val="20"/>
                <w:rtl/>
              </w:rPr>
              <w:t xml:space="preserve"> </w:t>
            </w:r>
            <w:r w:rsidR="0077520A" w:rsidRPr="000913CE">
              <w:rPr>
                <w:rFonts w:cs="GE SS Two Medium" w:hint="cs"/>
                <w:sz w:val="20"/>
                <w:szCs w:val="20"/>
                <w:rtl/>
              </w:rPr>
              <w:t>5</w:t>
            </w:r>
          </w:p>
        </w:tc>
        <w:tc>
          <w:tcPr>
            <w:tcW w:w="2141" w:type="pct"/>
            <w:shd w:val="clear" w:color="auto" w:fill="92D050"/>
          </w:tcPr>
          <w:p w:rsidR="003E1641" w:rsidRPr="000913CE" w:rsidRDefault="003E1641" w:rsidP="000913CE">
            <w:pPr>
              <w:pStyle w:val="a4"/>
              <w:bidi/>
              <w:jc w:val="center"/>
              <w:rPr>
                <w:rFonts w:cs="GE SS Two Medium"/>
                <w:sz w:val="20"/>
                <w:szCs w:val="20"/>
                <w:rtl/>
              </w:rPr>
            </w:pPr>
            <w:r w:rsidRPr="000913CE">
              <w:rPr>
                <w:rFonts w:cs="GE SS Two Medium" w:hint="cs"/>
                <w:sz w:val="20"/>
                <w:szCs w:val="20"/>
                <w:rtl/>
              </w:rPr>
              <w:t>اسم العملية: تشغيل المقصف المدرسي</w:t>
            </w:r>
            <w:r w:rsidR="00894851" w:rsidRPr="000913CE">
              <w:rPr>
                <w:rFonts w:cs="GE SS Two Medium" w:hint="cs"/>
                <w:sz w:val="20"/>
                <w:szCs w:val="20"/>
                <w:rtl/>
              </w:rPr>
              <w:t xml:space="preserve"> ذاتيًا</w:t>
            </w:r>
          </w:p>
        </w:tc>
        <w:tc>
          <w:tcPr>
            <w:tcW w:w="1666" w:type="pct"/>
            <w:shd w:val="clear" w:color="auto" w:fill="92D050"/>
          </w:tcPr>
          <w:p w:rsidR="003E1641" w:rsidRPr="000913CE" w:rsidRDefault="003E1641" w:rsidP="000913CE">
            <w:pPr>
              <w:pStyle w:val="a4"/>
              <w:bidi/>
              <w:jc w:val="center"/>
              <w:rPr>
                <w:rFonts w:cs="GE SS Two Medium"/>
                <w:sz w:val="20"/>
                <w:szCs w:val="20"/>
                <w:rtl/>
              </w:rPr>
            </w:pPr>
            <w:r w:rsidRPr="000913CE">
              <w:rPr>
                <w:rFonts w:cs="GE SS Two Medium" w:hint="cs"/>
                <w:sz w:val="20"/>
                <w:szCs w:val="20"/>
                <w:rtl/>
              </w:rPr>
              <w:t>رمز العملية:</w:t>
            </w:r>
            <w:r w:rsidR="00AD73AC" w:rsidRPr="000913CE">
              <w:rPr>
                <w:rFonts w:cs="GE SS Two Medium" w:hint="cs"/>
                <w:sz w:val="20"/>
                <w:szCs w:val="20"/>
                <w:rtl/>
              </w:rPr>
              <w:t xml:space="preserve"> م.م.ع.-01</w:t>
            </w:r>
          </w:p>
        </w:tc>
      </w:tr>
    </w:tbl>
    <w:p w:rsidR="006262BF" w:rsidRPr="000913CE" w:rsidRDefault="006262BF" w:rsidP="006262B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3E1641" w:rsidRPr="00567740" w:rsidTr="000913CE">
        <w:tc>
          <w:tcPr>
            <w:tcW w:w="1857" w:type="dxa"/>
            <w:vAlign w:val="center"/>
          </w:tcPr>
          <w:p w:rsidR="003E1641" w:rsidRPr="00567740" w:rsidRDefault="003E1641" w:rsidP="000913CE">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3E1641" w:rsidRPr="00567740" w:rsidRDefault="003E1641" w:rsidP="001530CC">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tl/>
              </w:rPr>
              <w:t>توضيح الإجراءات</w:t>
            </w:r>
            <w:r w:rsidRPr="00567740">
              <w:rPr>
                <w:rFonts w:ascii="Traditional Arabic" w:hAnsi="Traditional Arabic" w:cs="AL-Mohanad" w:hint="cs"/>
                <w:sz w:val="20"/>
                <w:szCs w:val="20"/>
                <w:rtl/>
              </w:rPr>
              <w:t xml:space="preserve"> و الخطوات المتبعة في تشغيل المقصف المدرسي.</w:t>
            </w:r>
          </w:p>
        </w:tc>
      </w:tr>
      <w:tr w:rsidR="003E1641" w:rsidRPr="00567740" w:rsidTr="000913CE">
        <w:tc>
          <w:tcPr>
            <w:tcW w:w="1857" w:type="dxa"/>
            <w:vAlign w:val="center"/>
          </w:tcPr>
          <w:p w:rsidR="003E1641" w:rsidRPr="00567740" w:rsidRDefault="003E1641" w:rsidP="000913CE">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3E1641" w:rsidRPr="00567740" w:rsidRDefault="003E1641" w:rsidP="001530CC">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tl/>
              </w:rPr>
              <w:t>يطبق هذا الإجراء على عملية ت</w:t>
            </w:r>
            <w:r w:rsidRPr="00567740">
              <w:rPr>
                <w:rFonts w:ascii="Traditional Arabic" w:hAnsi="Traditional Arabic" w:cs="AL-Mohanad" w:hint="cs"/>
                <w:sz w:val="20"/>
                <w:szCs w:val="20"/>
                <w:rtl/>
              </w:rPr>
              <w:t>شغيل المقصف المدرسي.</w:t>
            </w:r>
          </w:p>
        </w:tc>
      </w:tr>
      <w:tr w:rsidR="003E1641" w:rsidRPr="00567740" w:rsidTr="000913CE">
        <w:tc>
          <w:tcPr>
            <w:tcW w:w="1857" w:type="dxa"/>
            <w:vAlign w:val="center"/>
          </w:tcPr>
          <w:p w:rsidR="003E1641" w:rsidRPr="00567740" w:rsidRDefault="003E1641" w:rsidP="000913CE">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3E1641" w:rsidRPr="00567740" w:rsidRDefault="003E1641" w:rsidP="00BD3B5A">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1/3</w:t>
            </w:r>
            <w:r w:rsidRPr="00567740">
              <w:rPr>
                <w:rFonts w:ascii="Traditional Arabic" w:hAnsi="Traditional Arabic" w:cs="AL-Mohanad"/>
                <w:sz w:val="20"/>
                <w:szCs w:val="20"/>
                <w:rtl/>
              </w:rPr>
              <w:t xml:space="preserve"> تعميم </w:t>
            </w:r>
            <w:r w:rsidRPr="00567740">
              <w:rPr>
                <w:rFonts w:ascii="Traditional Arabic" w:hAnsi="Traditional Arabic" w:cs="AL-Mohanad" w:hint="cs"/>
                <w:sz w:val="20"/>
                <w:szCs w:val="20"/>
                <w:rtl/>
              </w:rPr>
              <w:t>لائحة الصناديق المدرسية</w:t>
            </w:r>
            <w:r w:rsidRPr="00567740">
              <w:rPr>
                <w:rFonts w:ascii="Traditional Arabic" w:hAnsi="Traditional Arabic" w:cs="AL-Mohanad"/>
                <w:sz w:val="20"/>
                <w:szCs w:val="20"/>
                <w:rtl/>
              </w:rPr>
              <w:t xml:space="preserve"> .</w:t>
            </w:r>
          </w:p>
        </w:tc>
      </w:tr>
      <w:tr w:rsidR="003E1641" w:rsidRPr="00567740" w:rsidTr="000913CE">
        <w:tc>
          <w:tcPr>
            <w:tcW w:w="1857" w:type="dxa"/>
            <w:vAlign w:val="center"/>
          </w:tcPr>
          <w:p w:rsidR="003E1641" w:rsidRPr="00567740" w:rsidRDefault="003E1641" w:rsidP="000913CE">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3E1641" w:rsidRPr="00567740" w:rsidRDefault="003E1641" w:rsidP="001530CC">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1/4</w:t>
            </w:r>
            <w:r w:rsidRPr="00567740">
              <w:rPr>
                <w:rFonts w:ascii="Traditional Arabic" w:hAnsi="Traditional Arabic" w:cs="AL-Mohanad"/>
                <w:sz w:val="20"/>
                <w:szCs w:val="20"/>
                <w:rtl/>
              </w:rPr>
              <w:t xml:space="preserve"> </w:t>
            </w:r>
            <w:r w:rsidRPr="00567740">
              <w:rPr>
                <w:rFonts w:ascii="Traditional Arabic" w:hAnsi="Traditional Arabic" w:cs="AL-Mohanad" w:hint="cs"/>
                <w:sz w:val="20"/>
                <w:szCs w:val="20"/>
                <w:rtl/>
              </w:rPr>
              <w:t>لجنة الصندوق المدرسي: هي اللجنة التي ترعى الموارد البشرية للمدرسة ويتم صرف المبالغ وفق الأنظمة واللوائح المنظمة لذالك.</w:t>
            </w:r>
          </w:p>
          <w:p w:rsidR="003E1641" w:rsidRPr="00567740" w:rsidRDefault="003E1641" w:rsidP="00BD3B5A">
            <w:pPr>
              <w:bidi/>
              <w:spacing w:after="0" w:line="240" w:lineRule="auto"/>
              <w:jc w:val="both"/>
              <w:rPr>
                <w:rFonts w:ascii="Traditional Arabic" w:hAnsi="Traditional Arabic" w:cs="AL-Mohanad"/>
                <w:sz w:val="20"/>
                <w:szCs w:val="20"/>
                <w:rtl/>
              </w:rPr>
            </w:pPr>
            <w:r w:rsidRPr="00567740">
              <w:rPr>
                <w:rFonts w:ascii="Traditional Arabic" w:hAnsi="Traditional Arabic" w:cs="AL-Mohanad"/>
                <w:sz w:val="20"/>
                <w:szCs w:val="20"/>
              </w:rPr>
              <w:t>2/4</w:t>
            </w:r>
            <w:r w:rsidRPr="00567740">
              <w:rPr>
                <w:rFonts w:ascii="Traditional Arabic" w:hAnsi="Traditional Arabic" w:cs="AL-Mohanad"/>
                <w:sz w:val="20"/>
                <w:szCs w:val="20"/>
                <w:rtl/>
              </w:rPr>
              <w:t xml:space="preserve"> </w:t>
            </w:r>
            <w:r w:rsidRPr="00567740">
              <w:rPr>
                <w:rFonts w:ascii="Traditional Arabic" w:hAnsi="Traditional Arabic" w:cs="AL-Mohanad" w:hint="cs"/>
                <w:sz w:val="20"/>
                <w:szCs w:val="20"/>
                <w:rtl/>
              </w:rPr>
              <w:t>المؤسسة : الشركة أو المؤسسة المختصة في مجال الأغذية و تكون مرخصة وفقاً للأنظمة و التعليمات.</w:t>
            </w:r>
          </w:p>
        </w:tc>
      </w:tr>
      <w:tr w:rsidR="001530CC" w:rsidRPr="00567740" w:rsidTr="000913CE">
        <w:tc>
          <w:tcPr>
            <w:tcW w:w="10754" w:type="dxa"/>
            <w:gridSpan w:val="2"/>
            <w:shd w:val="clear" w:color="auto" w:fill="FFFFFF" w:themeFill="background1"/>
            <w:vAlign w:val="center"/>
          </w:tcPr>
          <w:p w:rsidR="001530CC" w:rsidRPr="00567740" w:rsidRDefault="003E1641" w:rsidP="001530CC">
            <w:pPr>
              <w:pStyle w:val="a4"/>
              <w:bidi/>
              <w:rPr>
                <w:rFonts w:cs="AL-Mohanad"/>
                <w:sz w:val="20"/>
                <w:szCs w:val="20"/>
                <w:rtl/>
              </w:rPr>
            </w:pPr>
            <w:r w:rsidRPr="00567740">
              <w:rPr>
                <w:rFonts w:cs="AL-Mohanad" w:hint="cs"/>
                <w:sz w:val="20"/>
                <w:szCs w:val="20"/>
                <w:rtl/>
              </w:rPr>
              <w:t>5-العملية</w:t>
            </w:r>
            <w:r w:rsidR="001530CC" w:rsidRPr="00567740">
              <w:rPr>
                <w:rFonts w:cs="AL-Mohanad" w:hint="cs"/>
                <w:sz w:val="20"/>
                <w:szCs w:val="20"/>
                <w:rtl/>
              </w:rPr>
              <w:t>:</w:t>
            </w:r>
          </w:p>
        </w:tc>
      </w:tr>
    </w:tbl>
    <w:p w:rsidR="006262BF" w:rsidRPr="000913CE" w:rsidRDefault="006262BF" w:rsidP="006262B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3E1641" w:rsidRPr="00567740" w:rsidTr="00DC6540">
        <w:trPr>
          <w:tblHeader/>
        </w:trPr>
        <w:tc>
          <w:tcPr>
            <w:tcW w:w="1857" w:type="dxa"/>
            <w:shd w:val="clear" w:color="auto" w:fill="92D050"/>
            <w:vAlign w:val="center"/>
          </w:tcPr>
          <w:p w:rsidR="003E1641" w:rsidRPr="00567740" w:rsidRDefault="003E1641" w:rsidP="003E1641">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3E1641" w:rsidRPr="00567740" w:rsidRDefault="003E1641" w:rsidP="00883CF2">
            <w:pPr>
              <w:pStyle w:val="a4"/>
              <w:bidi/>
              <w:jc w:val="center"/>
              <w:rPr>
                <w:rFonts w:cs="AL-Mohanad"/>
                <w:sz w:val="20"/>
                <w:szCs w:val="20"/>
                <w:rtl/>
              </w:rPr>
            </w:pPr>
            <w:r w:rsidRPr="00567740">
              <w:rPr>
                <w:rFonts w:cs="AL-Mohanad" w:hint="cs"/>
                <w:sz w:val="20"/>
                <w:szCs w:val="20"/>
                <w:rtl/>
              </w:rPr>
              <w:t>الإجراء</w:t>
            </w:r>
          </w:p>
        </w:tc>
      </w:tr>
      <w:tr w:rsidR="00351486" w:rsidRPr="00567740" w:rsidTr="00DC6540">
        <w:tc>
          <w:tcPr>
            <w:tcW w:w="1857" w:type="dxa"/>
            <w:vAlign w:val="center"/>
          </w:tcPr>
          <w:p w:rsidR="00351486" w:rsidRPr="00567740" w:rsidRDefault="00351486" w:rsidP="003E1641">
            <w:pPr>
              <w:bidi/>
              <w:spacing w:after="0" w:line="240" w:lineRule="auto"/>
              <w:jc w:val="center"/>
              <w:rPr>
                <w:rFonts w:ascii="Traditional Arabic" w:hAnsi="Traditional Arabic" w:cs="AL-Mohanad"/>
                <w:sz w:val="20"/>
                <w:szCs w:val="20"/>
                <w:rtl/>
              </w:rPr>
            </w:pPr>
          </w:p>
        </w:tc>
        <w:tc>
          <w:tcPr>
            <w:tcW w:w="992" w:type="dxa"/>
            <w:vAlign w:val="center"/>
          </w:tcPr>
          <w:p w:rsidR="00351486" w:rsidRPr="00567740" w:rsidRDefault="00DC6540" w:rsidP="003E1641">
            <w:pPr>
              <w:bidi/>
              <w:spacing w:after="0" w:line="240" w:lineRule="auto"/>
              <w:jc w:val="center"/>
              <w:rPr>
                <w:rFonts w:ascii="Traditional Arabic" w:hAnsi="Traditional Arabic" w:cs="AL-Mohanad"/>
                <w:sz w:val="20"/>
                <w:szCs w:val="20"/>
              </w:rPr>
            </w:pPr>
            <w:r>
              <w:rPr>
                <w:rFonts w:ascii="Traditional Arabic" w:hAnsi="Traditional Arabic" w:cs="AL-Mohanad" w:hint="cs"/>
                <w:sz w:val="20"/>
                <w:szCs w:val="20"/>
                <w:rtl/>
              </w:rPr>
              <w:t>5/1</w:t>
            </w:r>
          </w:p>
        </w:tc>
        <w:tc>
          <w:tcPr>
            <w:tcW w:w="7905" w:type="dxa"/>
          </w:tcPr>
          <w:p w:rsidR="00351486"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اختيار </w:t>
            </w:r>
            <w:r w:rsidR="00351486" w:rsidRPr="00567740">
              <w:rPr>
                <w:rFonts w:ascii="Traditional Arabic" w:hAnsi="Traditional Arabic" w:cs="AL-Mohanad" w:hint="cs"/>
                <w:sz w:val="20"/>
                <w:szCs w:val="20"/>
                <w:rtl/>
              </w:rPr>
              <w:t xml:space="preserve">المؤسسة : </w:t>
            </w:r>
          </w:p>
        </w:tc>
      </w:tr>
      <w:tr w:rsidR="00D56E75" w:rsidRPr="00567740" w:rsidTr="00DC6540">
        <w:tc>
          <w:tcPr>
            <w:tcW w:w="1857" w:type="dxa"/>
            <w:vMerge w:val="restart"/>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sz w:val="20"/>
                <w:szCs w:val="20"/>
                <w:rtl/>
              </w:rPr>
              <w:t>وكيل الشؤون المدرسية</w:t>
            </w:r>
          </w:p>
        </w:tc>
        <w:tc>
          <w:tcPr>
            <w:tcW w:w="992" w:type="dxa"/>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D56E75" w:rsidRPr="00567740" w:rsidRDefault="00BD3B5A" w:rsidP="00BD3B5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حصر</w:t>
            </w:r>
            <w:r w:rsidR="00D56E75" w:rsidRPr="00567740">
              <w:rPr>
                <w:rFonts w:ascii="Traditional Arabic" w:hAnsi="Traditional Arabic" w:cs="AL-Mohanad" w:hint="cs"/>
                <w:sz w:val="20"/>
                <w:szCs w:val="20"/>
                <w:rtl/>
              </w:rPr>
              <w:t xml:space="preserve"> المؤسسات التي سبق لها العمل في مجال المقاصف المدرسية أو الأغذية في العام السابق من خلال قسم </w:t>
            </w:r>
            <w:r w:rsidRPr="00567740">
              <w:rPr>
                <w:rFonts w:ascii="Traditional Arabic" w:hAnsi="Traditional Arabic" w:cs="AL-Mohanad" w:hint="cs"/>
                <w:sz w:val="20"/>
                <w:szCs w:val="20"/>
                <w:rtl/>
              </w:rPr>
              <w:t>خدمات الطلاب</w:t>
            </w:r>
            <w:r w:rsidR="00D56E75" w:rsidRPr="00567740">
              <w:rPr>
                <w:rFonts w:ascii="Traditional Arabic" w:hAnsi="Traditional Arabic" w:cs="AL-Mohanad" w:hint="cs"/>
                <w:sz w:val="20"/>
                <w:szCs w:val="20"/>
                <w:rtl/>
              </w:rPr>
              <w:t xml:space="preserve"> في ادارة التربية و التعليم أو من مديري المدارس القريبة.</w:t>
            </w:r>
          </w:p>
        </w:tc>
      </w:tr>
      <w:tr w:rsidR="00D56E75" w:rsidRPr="00567740" w:rsidTr="00DC6540">
        <w:tc>
          <w:tcPr>
            <w:tcW w:w="1857" w:type="dxa"/>
            <w:vMerge/>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p>
        </w:tc>
        <w:tc>
          <w:tcPr>
            <w:tcW w:w="992" w:type="dxa"/>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D56E75" w:rsidRPr="00567740" w:rsidRDefault="00D56E75"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تحديد فترة استقبال العروض المقدمة من الشركات و المؤسسات لتشغيل المقصف.</w:t>
            </w:r>
          </w:p>
        </w:tc>
      </w:tr>
      <w:tr w:rsidR="00D56E75" w:rsidRPr="00567740" w:rsidTr="00DC6540">
        <w:tc>
          <w:tcPr>
            <w:tcW w:w="1857" w:type="dxa"/>
            <w:vMerge/>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p>
        </w:tc>
        <w:tc>
          <w:tcPr>
            <w:tcW w:w="992" w:type="dxa"/>
            <w:vAlign w:val="center"/>
          </w:tcPr>
          <w:p w:rsidR="00D56E75" w:rsidRPr="00567740" w:rsidRDefault="00D56E75"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D56E75" w:rsidRPr="00567740" w:rsidRDefault="00D56E75"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تحديد فترة التوقف عن استقبال عروض الشركات و المؤسسات قبل نهاية العام الدراسي بأسبوعين.</w:t>
            </w:r>
          </w:p>
        </w:tc>
      </w:tr>
      <w:tr w:rsidR="00BD3B5A" w:rsidRPr="00567740" w:rsidTr="00DC6540">
        <w:tc>
          <w:tcPr>
            <w:tcW w:w="1857" w:type="dxa"/>
            <w:vMerge w:val="restart"/>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الاتصال بالشركات و المؤسسات في مجال الأغذية لتقديم عروضها للمدرسة عن طريق الإعلان بالوسائل المختلفة</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5/1/5</w:t>
            </w:r>
          </w:p>
        </w:tc>
        <w:tc>
          <w:tcPr>
            <w:tcW w:w="7905" w:type="dxa"/>
          </w:tcPr>
          <w:p w:rsidR="00BD3B5A" w:rsidRPr="00567740" w:rsidRDefault="00BD3B5A" w:rsidP="00296C7C">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استلام العروض المقدمة من الشركات و المؤسسات في مجال الأغذية.</w:t>
            </w:r>
          </w:p>
        </w:tc>
      </w:tr>
      <w:tr w:rsidR="00BD3B5A" w:rsidRPr="00567740" w:rsidTr="00DC6540">
        <w:tc>
          <w:tcPr>
            <w:tcW w:w="1857" w:type="dxa"/>
            <w:vMerge w:val="restart"/>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sz w:val="20"/>
                <w:szCs w:val="20"/>
                <w:rtl/>
              </w:rPr>
              <w:t>لجنة الصندوق المدرسي</w:t>
            </w:r>
          </w:p>
        </w:tc>
        <w:tc>
          <w:tcPr>
            <w:tcW w:w="992" w:type="dxa"/>
            <w:vAlign w:val="center"/>
          </w:tcPr>
          <w:p w:rsidR="00BD3B5A" w:rsidRPr="00567740" w:rsidRDefault="00BD3B5A" w:rsidP="003E1641">
            <w:pPr>
              <w:pStyle w:val="a4"/>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BD3B5A" w:rsidRPr="00567740" w:rsidRDefault="00BD3B5A" w:rsidP="00296C7C">
            <w:pPr>
              <w:pStyle w:val="a4"/>
              <w:bidi/>
              <w:jc w:val="both"/>
              <w:rPr>
                <w:rFonts w:cs="AL-Mohanad"/>
                <w:sz w:val="20"/>
                <w:szCs w:val="20"/>
                <w:rtl/>
              </w:rPr>
            </w:pPr>
            <w:r w:rsidRPr="00567740">
              <w:rPr>
                <w:rFonts w:ascii="Traditional Arabic" w:hAnsi="Traditional Arabic" w:cs="AL-Mohanad" w:hint="cs"/>
                <w:sz w:val="20"/>
                <w:szCs w:val="20"/>
                <w:rtl/>
              </w:rPr>
              <w:t>دراسة عروض الشركات وفقاً للشروط المحددة في العرض و ترتيبها وفقاً لأفضل العروض.</w:t>
            </w:r>
          </w:p>
        </w:tc>
      </w:tr>
      <w:tr w:rsidR="00BD3B5A" w:rsidRPr="00567740" w:rsidTr="00DC6540">
        <w:tc>
          <w:tcPr>
            <w:tcW w:w="1857" w:type="dxa"/>
            <w:vMerge/>
            <w:vAlign w:val="center"/>
          </w:tcPr>
          <w:p w:rsidR="00BD3B5A" w:rsidRPr="00567740" w:rsidRDefault="00BD3B5A" w:rsidP="003E1641">
            <w:pPr>
              <w:pStyle w:val="a4"/>
              <w:bidi/>
              <w:jc w:val="center"/>
              <w:rPr>
                <w:rFonts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5/1/7</w:t>
            </w:r>
          </w:p>
        </w:tc>
        <w:tc>
          <w:tcPr>
            <w:tcW w:w="7905" w:type="dxa"/>
          </w:tcPr>
          <w:p w:rsidR="00BD3B5A" w:rsidRPr="00567740" w:rsidRDefault="00BD3B5A" w:rsidP="00296C7C">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وجود الشهادات الصحية وتكون سارية المفعول مدة العقد.</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5/1/8</w:t>
            </w:r>
          </w:p>
        </w:tc>
        <w:tc>
          <w:tcPr>
            <w:tcW w:w="7905" w:type="dxa"/>
          </w:tcPr>
          <w:p w:rsidR="00BD3B5A" w:rsidRPr="00567740" w:rsidRDefault="00BD3B5A" w:rsidP="00296C7C">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متطلبات التشغيل.</w:t>
            </w:r>
          </w:p>
        </w:tc>
      </w:tr>
      <w:tr w:rsidR="00BD3B5A" w:rsidRPr="00567740" w:rsidTr="00DC6540">
        <w:tc>
          <w:tcPr>
            <w:tcW w:w="1857" w:type="dxa"/>
            <w:vMerge w:val="restart"/>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sz w:val="20"/>
                <w:szCs w:val="20"/>
                <w:rtl/>
              </w:rPr>
              <w:t>مدير المدرسة</w:t>
            </w:r>
          </w:p>
        </w:tc>
        <w:tc>
          <w:tcPr>
            <w:tcW w:w="992" w:type="dxa"/>
            <w:vAlign w:val="center"/>
          </w:tcPr>
          <w:p w:rsidR="00BD3B5A" w:rsidRPr="00567740" w:rsidRDefault="00BD3B5A" w:rsidP="003E1641">
            <w:pPr>
              <w:pStyle w:val="a4"/>
              <w:bidi/>
              <w:jc w:val="center"/>
              <w:rPr>
                <w:rFonts w:cs="AL-Mohanad"/>
                <w:sz w:val="20"/>
                <w:szCs w:val="20"/>
                <w:rtl/>
              </w:rPr>
            </w:pPr>
            <w:r w:rsidRPr="00567740">
              <w:rPr>
                <w:rFonts w:ascii="Traditional Arabic" w:hAnsi="Traditional Arabic" w:cs="AL-Mohanad" w:hint="cs"/>
                <w:sz w:val="20"/>
                <w:szCs w:val="20"/>
                <w:rtl/>
              </w:rPr>
              <w:t>5/1/9</w:t>
            </w:r>
          </w:p>
        </w:tc>
        <w:tc>
          <w:tcPr>
            <w:tcW w:w="7905" w:type="dxa"/>
          </w:tcPr>
          <w:p w:rsidR="00BD3B5A" w:rsidRPr="00567740" w:rsidRDefault="00BD3B5A" w:rsidP="00296C7C">
            <w:pPr>
              <w:pStyle w:val="a4"/>
              <w:bidi/>
              <w:jc w:val="both"/>
              <w:rPr>
                <w:rFonts w:cs="AL-Mohanad"/>
                <w:sz w:val="20"/>
                <w:szCs w:val="20"/>
                <w:rtl/>
              </w:rPr>
            </w:pPr>
            <w:r w:rsidRPr="00567740">
              <w:rPr>
                <w:rFonts w:ascii="Traditional Arabic" w:hAnsi="Traditional Arabic" w:cs="AL-Mohanad" w:hint="cs"/>
                <w:sz w:val="20"/>
                <w:szCs w:val="20"/>
                <w:rtl/>
              </w:rPr>
              <w:t>الاتصال بالشركة التي قدمت العرض الأفضل لتوقيع العقد</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5/1/10</w:t>
            </w:r>
          </w:p>
        </w:tc>
        <w:tc>
          <w:tcPr>
            <w:tcW w:w="7905" w:type="dxa"/>
          </w:tcPr>
          <w:p w:rsidR="00BD3B5A" w:rsidRPr="00567740" w:rsidRDefault="00BD3B5A" w:rsidP="00296C7C">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العقد مع الشركة المعنية في مجال الأغذية .</w:t>
            </w:r>
          </w:p>
        </w:tc>
      </w:tr>
      <w:tr w:rsidR="00BD3B5A" w:rsidRPr="00567740" w:rsidTr="00DC6540">
        <w:tc>
          <w:tcPr>
            <w:tcW w:w="1857" w:type="dxa"/>
            <w:vMerge/>
            <w:vAlign w:val="center"/>
          </w:tcPr>
          <w:p w:rsidR="00BD3B5A" w:rsidRPr="00567740" w:rsidRDefault="00BD3B5A" w:rsidP="003E1641">
            <w:pPr>
              <w:pStyle w:val="a4"/>
              <w:bidi/>
              <w:jc w:val="center"/>
              <w:rPr>
                <w:rFonts w:cs="AL-Mohanad"/>
                <w:sz w:val="20"/>
                <w:szCs w:val="20"/>
                <w:rtl/>
              </w:rPr>
            </w:pPr>
          </w:p>
        </w:tc>
        <w:tc>
          <w:tcPr>
            <w:tcW w:w="992" w:type="dxa"/>
            <w:vAlign w:val="center"/>
          </w:tcPr>
          <w:p w:rsidR="00BD3B5A" w:rsidRPr="00567740" w:rsidRDefault="00BD3B5A" w:rsidP="003E1641">
            <w:pPr>
              <w:pStyle w:val="a4"/>
              <w:bidi/>
              <w:jc w:val="center"/>
              <w:rPr>
                <w:rFonts w:cs="AL-Mohanad"/>
                <w:sz w:val="20"/>
                <w:szCs w:val="20"/>
              </w:rPr>
            </w:pPr>
            <w:r w:rsidRPr="00567740">
              <w:rPr>
                <w:rFonts w:ascii="Traditional Arabic" w:hAnsi="Traditional Arabic" w:cs="AL-Mohanad" w:hint="cs"/>
                <w:sz w:val="20"/>
                <w:szCs w:val="20"/>
                <w:rtl/>
              </w:rPr>
              <w:t>5/1/11</w:t>
            </w:r>
          </w:p>
        </w:tc>
        <w:tc>
          <w:tcPr>
            <w:tcW w:w="7905" w:type="dxa"/>
          </w:tcPr>
          <w:p w:rsidR="00BD3B5A" w:rsidRPr="00567740" w:rsidRDefault="00BD3B5A" w:rsidP="00296C7C">
            <w:pPr>
              <w:pStyle w:val="a4"/>
              <w:bidi/>
              <w:rPr>
                <w:rFonts w:cs="AL-Mohanad"/>
                <w:sz w:val="20"/>
                <w:szCs w:val="20"/>
                <w:rtl/>
              </w:rPr>
            </w:pPr>
            <w:r w:rsidRPr="00567740">
              <w:rPr>
                <w:rFonts w:ascii="Traditional Arabic" w:hAnsi="Traditional Arabic" w:cs="AL-Mohanad" w:hint="cs"/>
                <w:sz w:val="20"/>
                <w:szCs w:val="20"/>
                <w:rtl/>
              </w:rPr>
              <w:t>تسليم الشركة نسخة من العقد.</w:t>
            </w:r>
          </w:p>
        </w:tc>
      </w:tr>
      <w:tr w:rsidR="00BD3B5A" w:rsidRPr="00567740" w:rsidTr="00DC6540">
        <w:trPr>
          <w:trHeight w:val="45"/>
        </w:trPr>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5/1/12</w:t>
            </w:r>
          </w:p>
        </w:tc>
        <w:tc>
          <w:tcPr>
            <w:tcW w:w="7905" w:type="dxa"/>
          </w:tcPr>
          <w:p w:rsidR="00BD3B5A" w:rsidRPr="00567740" w:rsidRDefault="00BD3B5A" w:rsidP="00296C7C">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رفع نسخة العقد إلى ادراة التربية و التعليم .</w:t>
            </w:r>
          </w:p>
        </w:tc>
      </w:tr>
      <w:tr w:rsidR="00BD3B5A" w:rsidRPr="00567740" w:rsidTr="00DC6540">
        <w:tc>
          <w:tcPr>
            <w:tcW w:w="1857"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5/1/13</w:t>
            </w:r>
          </w:p>
        </w:tc>
        <w:tc>
          <w:tcPr>
            <w:tcW w:w="7905" w:type="dxa"/>
          </w:tcPr>
          <w:p w:rsidR="00BD3B5A" w:rsidRPr="00567740" w:rsidRDefault="00BD3B5A" w:rsidP="00BD3B5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نسخة العقد.</w:t>
            </w:r>
          </w:p>
        </w:tc>
      </w:tr>
      <w:tr w:rsidR="00BD3B5A" w:rsidRPr="00567740" w:rsidTr="00DC6540">
        <w:tc>
          <w:tcPr>
            <w:tcW w:w="1857"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استلام إيرادات المقصف:</w:t>
            </w:r>
          </w:p>
        </w:tc>
      </w:tr>
      <w:tr w:rsidR="00BD3B5A" w:rsidRPr="00567740" w:rsidTr="00DC6540">
        <w:tc>
          <w:tcPr>
            <w:tcW w:w="1857" w:type="dxa"/>
            <w:vMerge w:val="restart"/>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استلام الشيك من الشركة المشغلة للمقصف.</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5/2/2</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التوقيع على سند استلام الشيك من قبل الشركة مع الاحتفاظ بصورة من سند الاستلام .</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تسليم الإيراد لأمين لجنة الصندوق المدرسي.</w:t>
            </w:r>
          </w:p>
        </w:tc>
      </w:tr>
      <w:tr w:rsidR="00BD3B5A" w:rsidRPr="00567740" w:rsidTr="00DC6540">
        <w:tc>
          <w:tcPr>
            <w:tcW w:w="1857" w:type="dxa"/>
            <w:vMerge w:val="restart"/>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أمين لجنة الصندوق المدرسي</w:t>
            </w: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5/2/4</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قيمة المبلغ في سجل الإيرادات ويتم توقيع جميع أعضاء لجنة الصندوق المدرسي على استلام المبلغ.</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ايرادات المقصف في الحساب البنكي الخاص بالمدرسة.</w:t>
            </w:r>
          </w:p>
        </w:tc>
      </w:tr>
      <w:tr w:rsidR="00BD3B5A" w:rsidRPr="00567740" w:rsidTr="00DC6540">
        <w:tc>
          <w:tcPr>
            <w:tcW w:w="1857" w:type="dxa"/>
            <w:vMerge/>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متابعة أعمال المقصف:</w:t>
            </w:r>
          </w:p>
        </w:tc>
      </w:tr>
      <w:tr w:rsidR="00AD73AC" w:rsidRPr="00567740" w:rsidTr="00DC6540">
        <w:tc>
          <w:tcPr>
            <w:tcW w:w="1857" w:type="dxa"/>
            <w:vMerge w:val="restart"/>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w:t>
            </w:r>
          </w:p>
        </w:tc>
        <w:tc>
          <w:tcPr>
            <w:tcW w:w="7905" w:type="dxa"/>
          </w:tcPr>
          <w:p w:rsidR="00AD73AC" w:rsidRPr="00567740" w:rsidRDefault="00AD73AC"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زيارة المقصف بشكل اسبوعي للتأكد من توفر الشروط الصحية.</w:t>
            </w:r>
          </w:p>
        </w:tc>
      </w:tr>
      <w:tr w:rsidR="00AD73AC" w:rsidRPr="00567740" w:rsidTr="00DC6540">
        <w:tc>
          <w:tcPr>
            <w:tcW w:w="1857" w:type="dxa"/>
            <w:vMerge/>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p>
        </w:tc>
        <w:tc>
          <w:tcPr>
            <w:tcW w:w="992" w:type="dxa"/>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5/3/2</w:t>
            </w:r>
          </w:p>
        </w:tc>
        <w:tc>
          <w:tcPr>
            <w:tcW w:w="7905" w:type="dxa"/>
          </w:tcPr>
          <w:p w:rsidR="00AD73AC" w:rsidRPr="00567740" w:rsidRDefault="00AD73AC"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ابراز الشهادة الصحية في المقصف وتكون سارية المفعول خلال مدة العقد.</w:t>
            </w:r>
          </w:p>
        </w:tc>
      </w:tr>
      <w:tr w:rsidR="00AD73AC" w:rsidRPr="00567740" w:rsidTr="00DC6540">
        <w:tc>
          <w:tcPr>
            <w:tcW w:w="1857" w:type="dxa"/>
            <w:vMerge/>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p>
        </w:tc>
        <w:tc>
          <w:tcPr>
            <w:tcW w:w="992" w:type="dxa"/>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5/3/3</w:t>
            </w:r>
          </w:p>
        </w:tc>
        <w:tc>
          <w:tcPr>
            <w:tcW w:w="7905" w:type="dxa"/>
          </w:tcPr>
          <w:p w:rsidR="00AD73AC" w:rsidRPr="00567740" w:rsidRDefault="00AD73AC"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التأكد من متطلبات تشغيل المقصف.</w:t>
            </w:r>
          </w:p>
        </w:tc>
      </w:tr>
      <w:tr w:rsidR="00AD73AC" w:rsidRPr="00567740" w:rsidTr="00DC6540">
        <w:tc>
          <w:tcPr>
            <w:tcW w:w="1857" w:type="dxa"/>
            <w:vMerge/>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p>
        </w:tc>
        <w:tc>
          <w:tcPr>
            <w:tcW w:w="992" w:type="dxa"/>
            <w:vAlign w:val="center"/>
          </w:tcPr>
          <w:p w:rsidR="00AD73AC" w:rsidRPr="00567740" w:rsidRDefault="00AD73AC"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5/3/4</w:t>
            </w:r>
          </w:p>
        </w:tc>
        <w:tc>
          <w:tcPr>
            <w:tcW w:w="7905" w:type="dxa"/>
          </w:tcPr>
          <w:p w:rsidR="00AD73AC" w:rsidRPr="00567740" w:rsidRDefault="00AD73AC"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تقارير عن الزيارة الدورية وتقديمها لمدير المدرسة .</w:t>
            </w:r>
          </w:p>
        </w:tc>
      </w:tr>
      <w:tr w:rsidR="00BD3B5A" w:rsidRPr="00567740" w:rsidTr="00DC6540">
        <w:tc>
          <w:tcPr>
            <w:tcW w:w="1857"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BD3B5A" w:rsidRPr="00567740" w:rsidRDefault="00BD3B5A" w:rsidP="003E1641">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5/3/5</w:t>
            </w:r>
          </w:p>
        </w:tc>
        <w:tc>
          <w:tcPr>
            <w:tcW w:w="7905" w:type="dxa"/>
          </w:tcPr>
          <w:p w:rsidR="00BD3B5A" w:rsidRPr="00567740" w:rsidRDefault="00BD3B5A" w:rsidP="00351486">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وجدت مخالفة أو اخلت الشركة بالعقد يتم تنفيذ الشروط الجزائية الواردة فيه.</w:t>
            </w:r>
          </w:p>
        </w:tc>
      </w:tr>
    </w:tbl>
    <w:p w:rsidR="006262BF" w:rsidRDefault="006262BF" w:rsidP="006262BF">
      <w:pPr>
        <w:pStyle w:val="a4"/>
        <w:bidi/>
        <w:rPr>
          <w:sz w:val="20"/>
          <w:szCs w:val="20"/>
          <w:rtl/>
        </w:rPr>
      </w:pPr>
    </w:p>
    <w:p w:rsidR="00AF2117" w:rsidRDefault="00AF2117" w:rsidP="00AF2117">
      <w:pPr>
        <w:pStyle w:val="a4"/>
        <w:bidi/>
        <w:rPr>
          <w:sz w:val="20"/>
          <w:szCs w:val="20"/>
          <w:rtl/>
        </w:rPr>
      </w:pPr>
    </w:p>
    <w:p w:rsidR="00AF2117" w:rsidRDefault="00AF2117" w:rsidP="00AF2117">
      <w:pPr>
        <w:pStyle w:val="a4"/>
        <w:bidi/>
        <w:rPr>
          <w:sz w:val="20"/>
          <w:szCs w:val="20"/>
          <w:rtl/>
        </w:rPr>
      </w:pPr>
    </w:p>
    <w:p w:rsidR="00AF2117" w:rsidRPr="00567740" w:rsidRDefault="00AF2117" w:rsidP="00AF2117">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6262BF" w:rsidRPr="00567740" w:rsidTr="00AF2117">
        <w:tc>
          <w:tcPr>
            <w:tcW w:w="10754" w:type="dxa"/>
            <w:shd w:val="clear" w:color="auto" w:fill="FFFFFF" w:themeFill="background1"/>
          </w:tcPr>
          <w:p w:rsidR="006262BF" w:rsidRPr="00567740" w:rsidRDefault="006262BF" w:rsidP="00883CF2">
            <w:pPr>
              <w:pStyle w:val="a4"/>
              <w:bidi/>
              <w:rPr>
                <w:sz w:val="20"/>
                <w:szCs w:val="20"/>
                <w:rtl/>
              </w:rPr>
            </w:pPr>
            <w:r w:rsidRPr="00567740">
              <w:rPr>
                <w:rFonts w:cs="AL-Mohanad" w:hint="cs"/>
                <w:sz w:val="20"/>
                <w:szCs w:val="20"/>
                <w:rtl/>
              </w:rPr>
              <w:t>6- النماذج والسجلات</w:t>
            </w:r>
          </w:p>
        </w:tc>
      </w:tr>
    </w:tbl>
    <w:p w:rsidR="006262BF" w:rsidRPr="00AF2117" w:rsidRDefault="006262BF" w:rsidP="006262BF">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4"/>
        <w:gridCol w:w="2467"/>
        <w:gridCol w:w="1559"/>
        <w:gridCol w:w="2882"/>
        <w:gridCol w:w="1762"/>
      </w:tblGrid>
      <w:tr w:rsidR="006262BF" w:rsidRPr="00567740" w:rsidTr="00AF2117">
        <w:tc>
          <w:tcPr>
            <w:tcW w:w="969" w:type="pct"/>
            <w:shd w:val="clear" w:color="auto" w:fill="92D050"/>
            <w:vAlign w:val="center"/>
          </w:tcPr>
          <w:p w:rsidR="006262BF" w:rsidRPr="00567740" w:rsidRDefault="006262BF" w:rsidP="00883CF2">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6262BF" w:rsidRPr="00567740" w:rsidRDefault="006262BF" w:rsidP="00883CF2">
            <w:pPr>
              <w:pStyle w:val="a4"/>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6262BF" w:rsidRPr="00567740" w:rsidRDefault="006262BF" w:rsidP="00883CF2">
            <w:pPr>
              <w:pStyle w:val="a4"/>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6262BF" w:rsidRPr="00567740" w:rsidRDefault="006262BF" w:rsidP="00883CF2">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6262BF" w:rsidRPr="00567740" w:rsidRDefault="006262BF" w:rsidP="00883CF2">
            <w:pPr>
              <w:pStyle w:val="a4"/>
              <w:bidi/>
              <w:jc w:val="center"/>
              <w:rPr>
                <w:rFonts w:cs="AL-Mohanad"/>
                <w:sz w:val="20"/>
                <w:szCs w:val="20"/>
                <w:rtl/>
              </w:rPr>
            </w:pPr>
            <w:r w:rsidRPr="00567740">
              <w:rPr>
                <w:rFonts w:cs="AL-Mohanad" w:hint="cs"/>
                <w:sz w:val="20"/>
                <w:szCs w:val="20"/>
                <w:rtl/>
              </w:rPr>
              <w:t>مدة الحفظ</w:t>
            </w:r>
          </w:p>
        </w:tc>
      </w:tr>
      <w:tr w:rsidR="006262BF" w:rsidRPr="00567740" w:rsidTr="00AF2117">
        <w:tc>
          <w:tcPr>
            <w:tcW w:w="969" w:type="pct"/>
            <w:vAlign w:val="center"/>
          </w:tcPr>
          <w:p w:rsidR="006262BF" w:rsidRPr="00567740" w:rsidRDefault="00CF1878" w:rsidP="00883CF2">
            <w:pPr>
              <w:pStyle w:val="a4"/>
              <w:bidi/>
              <w:jc w:val="center"/>
              <w:rPr>
                <w:rFonts w:cs="AL-Mohanad"/>
                <w:sz w:val="20"/>
                <w:szCs w:val="20"/>
              </w:rPr>
            </w:pPr>
            <w:r w:rsidRPr="00567740">
              <w:rPr>
                <w:rFonts w:cs="AL-Mohanad" w:hint="cs"/>
                <w:sz w:val="20"/>
                <w:szCs w:val="20"/>
                <w:rtl/>
              </w:rPr>
              <w:t>1</w:t>
            </w:r>
          </w:p>
        </w:tc>
        <w:tc>
          <w:tcPr>
            <w:tcW w:w="1147" w:type="pct"/>
            <w:vAlign w:val="center"/>
          </w:tcPr>
          <w:p w:rsidR="006262BF" w:rsidRPr="00567740" w:rsidRDefault="00CF1878" w:rsidP="00883CF2">
            <w:pPr>
              <w:pStyle w:val="a4"/>
              <w:bidi/>
              <w:jc w:val="center"/>
              <w:rPr>
                <w:rFonts w:cs="AL-Mohanad"/>
                <w:sz w:val="20"/>
                <w:szCs w:val="20"/>
                <w:rtl/>
              </w:rPr>
            </w:pPr>
            <w:r w:rsidRPr="00567740">
              <w:rPr>
                <w:rFonts w:cs="AL-Mohanad" w:hint="cs"/>
                <w:sz w:val="20"/>
                <w:szCs w:val="20"/>
                <w:rtl/>
              </w:rPr>
              <w:t>لا يوجد</w:t>
            </w:r>
          </w:p>
        </w:tc>
        <w:tc>
          <w:tcPr>
            <w:tcW w:w="725" w:type="pct"/>
            <w:vAlign w:val="center"/>
          </w:tcPr>
          <w:p w:rsidR="006262BF" w:rsidRPr="00567740" w:rsidRDefault="006262BF" w:rsidP="00883CF2">
            <w:pPr>
              <w:pStyle w:val="a4"/>
              <w:bidi/>
              <w:jc w:val="center"/>
              <w:rPr>
                <w:rFonts w:cs="AL-Mohanad"/>
                <w:sz w:val="20"/>
                <w:szCs w:val="20"/>
                <w:rtl/>
              </w:rPr>
            </w:pPr>
          </w:p>
        </w:tc>
        <w:tc>
          <w:tcPr>
            <w:tcW w:w="1340" w:type="pct"/>
            <w:vAlign w:val="center"/>
          </w:tcPr>
          <w:p w:rsidR="006262BF" w:rsidRPr="00567740" w:rsidRDefault="006262BF" w:rsidP="00883CF2">
            <w:pPr>
              <w:pStyle w:val="a4"/>
              <w:bidi/>
              <w:jc w:val="center"/>
              <w:rPr>
                <w:rFonts w:cs="AL-Mohanad"/>
                <w:sz w:val="20"/>
                <w:szCs w:val="20"/>
                <w:rtl/>
              </w:rPr>
            </w:pPr>
          </w:p>
        </w:tc>
        <w:tc>
          <w:tcPr>
            <w:tcW w:w="819" w:type="pct"/>
            <w:vAlign w:val="center"/>
          </w:tcPr>
          <w:p w:rsidR="006262BF" w:rsidRPr="00567740" w:rsidRDefault="006262BF" w:rsidP="00883CF2">
            <w:pPr>
              <w:pStyle w:val="a4"/>
              <w:bidi/>
              <w:jc w:val="center"/>
              <w:rPr>
                <w:rFonts w:cs="AL-Mohanad"/>
                <w:sz w:val="20"/>
                <w:szCs w:val="20"/>
                <w:rtl/>
              </w:rPr>
            </w:pPr>
          </w:p>
        </w:tc>
      </w:tr>
    </w:tbl>
    <w:p w:rsidR="006262BF" w:rsidRPr="00567740" w:rsidRDefault="006262BF" w:rsidP="006262BF">
      <w:pPr>
        <w:bidi/>
        <w:rPr>
          <w:rFonts w:cs="AL-Mohanad"/>
          <w:sz w:val="20"/>
          <w:szCs w:val="20"/>
          <w:rtl/>
        </w:rPr>
      </w:pPr>
    </w:p>
    <w:p w:rsidR="006E036A" w:rsidRPr="00567740" w:rsidRDefault="006E036A" w:rsidP="006E036A">
      <w:pPr>
        <w:bidi/>
        <w:rPr>
          <w:rFonts w:cs="AL-Mohanad"/>
          <w:sz w:val="20"/>
          <w:szCs w:val="20"/>
          <w:rtl/>
        </w:rPr>
      </w:pPr>
    </w:p>
    <w:p w:rsidR="00944A84" w:rsidRPr="00567740" w:rsidRDefault="00944A84"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Pr="00567740" w:rsidRDefault="00AD73AC" w:rsidP="00944A84">
      <w:pPr>
        <w:rPr>
          <w:sz w:val="20"/>
          <w:szCs w:val="20"/>
          <w:rtl/>
        </w:rPr>
      </w:pPr>
    </w:p>
    <w:p w:rsidR="00AD73AC" w:rsidRDefault="00AD73AC" w:rsidP="00944A84">
      <w:pPr>
        <w:rPr>
          <w:sz w:val="20"/>
          <w:szCs w:val="20"/>
          <w:rtl/>
        </w:rPr>
      </w:pPr>
    </w:p>
    <w:p w:rsidR="00AF2117" w:rsidRDefault="00AF2117" w:rsidP="00944A84">
      <w:pPr>
        <w:rPr>
          <w:sz w:val="20"/>
          <w:szCs w:val="20"/>
        </w:rPr>
      </w:pPr>
    </w:p>
    <w:p w:rsidR="00AF2117" w:rsidRDefault="00AF2117" w:rsidP="00944A84">
      <w:pPr>
        <w:rPr>
          <w:sz w:val="20"/>
          <w:szCs w:val="20"/>
        </w:rPr>
      </w:pPr>
    </w:p>
    <w:p w:rsidR="00AF2117" w:rsidRPr="00567740" w:rsidRDefault="00AF2117" w:rsidP="00944A84">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850"/>
        <w:gridCol w:w="4321"/>
        <w:gridCol w:w="3583"/>
      </w:tblGrid>
      <w:tr w:rsidR="00AD73AC" w:rsidRPr="00567740" w:rsidTr="00AF2117">
        <w:tc>
          <w:tcPr>
            <w:tcW w:w="1325" w:type="pct"/>
            <w:shd w:val="clear" w:color="auto" w:fill="92D050"/>
          </w:tcPr>
          <w:p w:rsidR="00AD73AC" w:rsidRPr="00AF2117" w:rsidRDefault="00AD73AC" w:rsidP="00AF2117">
            <w:pPr>
              <w:pStyle w:val="a4"/>
              <w:bidi/>
              <w:jc w:val="center"/>
              <w:rPr>
                <w:rFonts w:cs="GE SS Two Medium"/>
                <w:sz w:val="20"/>
                <w:szCs w:val="20"/>
                <w:rtl/>
              </w:rPr>
            </w:pPr>
            <w:r w:rsidRPr="00AF2117">
              <w:rPr>
                <w:rFonts w:cs="GE SS Two Medium" w:hint="cs"/>
                <w:sz w:val="20"/>
                <w:szCs w:val="20"/>
                <w:rtl/>
              </w:rPr>
              <w:lastRenderedPageBreak/>
              <w:t>رقم العملية:</w:t>
            </w:r>
            <w:r w:rsidR="006C7471" w:rsidRPr="00AF2117">
              <w:rPr>
                <w:rFonts w:cs="GE SS Two Medium" w:hint="cs"/>
                <w:sz w:val="20"/>
                <w:szCs w:val="20"/>
                <w:rtl/>
              </w:rPr>
              <w:t xml:space="preserve"> 6</w:t>
            </w:r>
          </w:p>
        </w:tc>
        <w:tc>
          <w:tcPr>
            <w:tcW w:w="2009" w:type="pct"/>
            <w:shd w:val="clear" w:color="auto" w:fill="92D050"/>
          </w:tcPr>
          <w:p w:rsidR="00AD73AC" w:rsidRPr="00AF2117" w:rsidRDefault="00AD73AC" w:rsidP="00AF2117">
            <w:pPr>
              <w:pStyle w:val="a4"/>
              <w:bidi/>
              <w:jc w:val="center"/>
              <w:rPr>
                <w:rFonts w:cs="GE SS Two Medium"/>
                <w:sz w:val="20"/>
                <w:szCs w:val="20"/>
                <w:rtl/>
              </w:rPr>
            </w:pPr>
            <w:r w:rsidRPr="00AF2117">
              <w:rPr>
                <w:rFonts w:cs="GE SS Two Medium" w:hint="cs"/>
                <w:sz w:val="20"/>
                <w:szCs w:val="20"/>
                <w:rtl/>
              </w:rPr>
              <w:t xml:space="preserve">اسم العملية: </w:t>
            </w:r>
            <w:r w:rsidR="006C7471" w:rsidRPr="00AF2117">
              <w:rPr>
                <w:rFonts w:cs="GE SS Two Medium" w:hint="cs"/>
                <w:sz w:val="20"/>
                <w:szCs w:val="20"/>
                <w:rtl/>
              </w:rPr>
              <w:t xml:space="preserve">تنظيم </w:t>
            </w:r>
            <w:r w:rsidRPr="00AF2117">
              <w:rPr>
                <w:rFonts w:cs="GE SS Two Medium" w:hint="cs"/>
                <w:sz w:val="20"/>
                <w:szCs w:val="20"/>
                <w:rtl/>
              </w:rPr>
              <w:t>الاتصالات الإدارية</w:t>
            </w:r>
          </w:p>
        </w:tc>
        <w:tc>
          <w:tcPr>
            <w:tcW w:w="1666" w:type="pct"/>
            <w:shd w:val="clear" w:color="auto" w:fill="92D050"/>
          </w:tcPr>
          <w:p w:rsidR="00AD73AC" w:rsidRPr="00AF2117" w:rsidRDefault="00AD73AC" w:rsidP="00AF2117">
            <w:pPr>
              <w:pStyle w:val="a4"/>
              <w:bidi/>
              <w:jc w:val="center"/>
              <w:rPr>
                <w:rFonts w:cs="GE SS Two Medium"/>
                <w:sz w:val="20"/>
                <w:szCs w:val="20"/>
                <w:rtl/>
              </w:rPr>
            </w:pPr>
            <w:r w:rsidRPr="00AF2117">
              <w:rPr>
                <w:rFonts w:cs="GE SS Two Medium" w:hint="cs"/>
                <w:sz w:val="20"/>
                <w:szCs w:val="20"/>
                <w:rtl/>
              </w:rPr>
              <w:t>رمز العملية:</w:t>
            </w:r>
            <w:r w:rsidR="006C7471" w:rsidRPr="00AF2117">
              <w:rPr>
                <w:rFonts w:cs="GE SS Two Medium" w:hint="cs"/>
                <w:sz w:val="20"/>
                <w:szCs w:val="20"/>
                <w:rtl/>
              </w:rPr>
              <w:t xml:space="preserve"> م.م.ع.-03</w:t>
            </w:r>
          </w:p>
        </w:tc>
      </w:tr>
    </w:tbl>
    <w:p w:rsidR="00944A84" w:rsidRPr="00AF2117" w:rsidRDefault="00944A84" w:rsidP="00944A8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6C7471" w:rsidRPr="00567740" w:rsidTr="00AF2117">
        <w:tc>
          <w:tcPr>
            <w:tcW w:w="1857" w:type="dxa"/>
            <w:vAlign w:val="center"/>
          </w:tcPr>
          <w:p w:rsidR="006C7471" w:rsidRPr="00567740" w:rsidRDefault="006C7471" w:rsidP="00AF2117">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توضيح الاجراءات المتبعة في تنظيم الاتصالات الادارية</w:t>
            </w:r>
          </w:p>
        </w:tc>
      </w:tr>
      <w:tr w:rsidR="006C7471" w:rsidRPr="00567740" w:rsidTr="00AF2117">
        <w:tc>
          <w:tcPr>
            <w:tcW w:w="1857" w:type="dxa"/>
            <w:vAlign w:val="center"/>
          </w:tcPr>
          <w:p w:rsidR="006C7471" w:rsidRPr="00567740" w:rsidRDefault="006C7471" w:rsidP="00AF2117">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يطبق هذا الاجراء على السكرتارية بالمدرسة</w:t>
            </w:r>
          </w:p>
        </w:tc>
      </w:tr>
      <w:tr w:rsidR="006C7471" w:rsidRPr="00567740" w:rsidTr="00AF2117">
        <w:tc>
          <w:tcPr>
            <w:tcW w:w="1857" w:type="dxa"/>
            <w:vAlign w:val="center"/>
          </w:tcPr>
          <w:p w:rsidR="006C7471" w:rsidRPr="00567740" w:rsidRDefault="006C7471" w:rsidP="00AF2117">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لا يوجد</w:t>
            </w:r>
          </w:p>
        </w:tc>
      </w:tr>
      <w:tr w:rsidR="006C7471" w:rsidRPr="00567740" w:rsidTr="00AF2117">
        <w:tc>
          <w:tcPr>
            <w:tcW w:w="1857" w:type="dxa"/>
            <w:vAlign w:val="center"/>
          </w:tcPr>
          <w:p w:rsidR="006C7471" w:rsidRPr="00567740" w:rsidRDefault="006C7471" w:rsidP="00AF2117">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4/1 الوارد: هي جميع المراسلات التي ترد للمدرسة من خطابات ورسائل ورقية وبريد الكتروني وفاكسات.</w:t>
            </w:r>
          </w:p>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4/2 الصادر : هي جميع المراسلات الصادرة عن المدرسة من خطابات ورسائل ورقية وبريد الكتروني وفاكسات.</w:t>
            </w:r>
          </w:p>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4/3 سجل توديع المعاملات : هو السجل الذي يدون فيه رقم صادر الرسالة واسم وتوقيع المستلم للرسالة.</w:t>
            </w:r>
          </w:p>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4/4 الجهة المعنية في المدرسة : هم جميع العاملين موزعين حسب الأنشطة الرئيسة داخل المدرسة من هيئة تعليمية وادارية.</w:t>
            </w:r>
          </w:p>
          <w:p w:rsidR="006C7471" w:rsidRPr="00567740" w:rsidRDefault="006C7471"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4/5 الجهة الخارجية : هي الدوائر أو المؤسسات خارج المدرسة.</w:t>
            </w:r>
          </w:p>
        </w:tc>
      </w:tr>
      <w:tr w:rsidR="00944A84" w:rsidRPr="00567740" w:rsidTr="00AF2117">
        <w:tc>
          <w:tcPr>
            <w:tcW w:w="10754" w:type="dxa"/>
            <w:gridSpan w:val="2"/>
            <w:shd w:val="clear" w:color="auto" w:fill="FFFFFF" w:themeFill="background1"/>
            <w:vAlign w:val="center"/>
          </w:tcPr>
          <w:p w:rsidR="00944A84" w:rsidRPr="00567740" w:rsidRDefault="001542B2" w:rsidP="00944A84">
            <w:pPr>
              <w:pStyle w:val="a4"/>
              <w:bidi/>
              <w:rPr>
                <w:rFonts w:cs="AL-Mohanad"/>
                <w:sz w:val="20"/>
                <w:szCs w:val="20"/>
                <w:rtl/>
              </w:rPr>
            </w:pPr>
            <w:r w:rsidRPr="00567740">
              <w:rPr>
                <w:rFonts w:cs="AL-Mohanad" w:hint="cs"/>
                <w:sz w:val="20"/>
                <w:szCs w:val="20"/>
                <w:rtl/>
              </w:rPr>
              <w:t>5-العملية</w:t>
            </w:r>
            <w:r w:rsidR="00944A84" w:rsidRPr="00567740">
              <w:rPr>
                <w:rFonts w:cs="AL-Mohanad" w:hint="cs"/>
                <w:sz w:val="20"/>
                <w:szCs w:val="20"/>
                <w:rtl/>
              </w:rPr>
              <w:t>:</w:t>
            </w:r>
          </w:p>
        </w:tc>
      </w:tr>
    </w:tbl>
    <w:p w:rsidR="00944A84" w:rsidRPr="00AF2117" w:rsidRDefault="00944A84" w:rsidP="00944A8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1542B2" w:rsidRPr="00567740" w:rsidTr="00AF2117">
        <w:trPr>
          <w:tblHeader/>
        </w:trPr>
        <w:tc>
          <w:tcPr>
            <w:tcW w:w="1857" w:type="dxa"/>
            <w:shd w:val="clear" w:color="auto" w:fill="92D050"/>
            <w:vAlign w:val="center"/>
          </w:tcPr>
          <w:p w:rsidR="001542B2" w:rsidRPr="00567740" w:rsidRDefault="001542B2" w:rsidP="001542B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1542B2" w:rsidRPr="00567740" w:rsidRDefault="001542B2" w:rsidP="00B638F3">
            <w:pPr>
              <w:pStyle w:val="a4"/>
              <w:bidi/>
              <w:jc w:val="center"/>
              <w:rPr>
                <w:rFonts w:cs="AL-Mohanad"/>
                <w:sz w:val="20"/>
                <w:szCs w:val="20"/>
                <w:rtl/>
              </w:rPr>
            </w:pPr>
            <w:r w:rsidRPr="00567740">
              <w:rPr>
                <w:rFonts w:cs="AL-Mohanad" w:hint="cs"/>
                <w:sz w:val="20"/>
                <w:szCs w:val="20"/>
                <w:rtl/>
              </w:rPr>
              <w:t>الإجراء</w:t>
            </w:r>
          </w:p>
        </w:tc>
      </w:tr>
      <w:tr w:rsidR="00944A84" w:rsidRPr="00567740" w:rsidTr="00AF2117">
        <w:tc>
          <w:tcPr>
            <w:tcW w:w="1857"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Pr>
            </w:pPr>
            <w:r w:rsidRPr="00567740">
              <w:rPr>
                <w:rFonts w:ascii="Traditional Arabic" w:hAnsi="Traditional Arabic" w:cs="AL-Mohanad"/>
                <w:sz w:val="20"/>
                <w:szCs w:val="20"/>
              </w:rPr>
              <w:t>1/5</w:t>
            </w:r>
          </w:p>
        </w:tc>
        <w:tc>
          <w:tcPr>
            <w:tcW w:w="7905" w:type="dxa"/>
          </w:tcPr>
          <w:p w:rsidR="00944A84" w:rsidRPr="00567740" w:rsidRDefault="00944A84" w:rsidP="00944A84">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 xml:space="preserve">البريد الوارد: : </w:t>
            </w:r>
          </w:p>
        </w:tc>
      </w:tr>
      <w:tr w:rsidR="001542B2" w:rsidRPr="00567740" w:rsidTr="00AF2117">
        <w:tc>
          <w:tcPr>
            <w:tcW w:w="1857" w:type="dxa"/>
            <w:vMerge w:val="restart"/>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سكرتير مدير المدرسة</w:t>
            </w: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استقبال جميع المراسلات التي ترد إلى المدرسة.</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جميع المراسلات بسجل الوارد العام نموذج (م.م.ع.ن-03-01) أو عن طريق البرنامج الحاسوبي.</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رقم الوارد العام في أعلى أول ورقة للرسالة.</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عرض جميع ما يرد على المدير للتوجيه.</w:t>
            </w:r>
          </w:p>
        </w:tc>
      </w:tr>
      <w:tr w:rsidR="00944A84" w:rsidRPr="00567740" w:rsidTr="00AF2117">
        <w:tc>
          <w:tcPr>
            <w:tcW w:w="1857"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5/1/5</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ومراجعة المراسلات الواردة إلى المدرسة وتوجيهها إلى الجهة المعنية داخل المدرسة.</w:t>
            </w:r>
          </w:p>
        </w:tc>
      </w:tr>
      <w:tr w:rsidR="00944A84" w:rsidRPr="00567740" w:rsidTr="00AF2117">
        <w:tc>
          <w:tcPr>
            <w:tcW w:w="1857" w:type="dxa"/>
            <w:vAlign w:val="center"/>
          </w:tcPr>
          <w:p w:rsidR="00944A84" w:rsidRPr="00567740" w:rsidRDefault="00B20FF2" w:rsidP="001542B2">
            <w:pPr>
              <w:bidi/>
              <w:spacing w:after="0" w:line="240" w:lineRule="auto"/>
              <w:jc w:val="center"/>
              <w:rPr>
                <w:rFonts w:cs="AL-Mohanad"/>
                <w:sz w:val="20"/>
                <w:szCs w:val="20"/>
                <w:rtl/>
              </w:rPr>
            </w:pPr>
            <w:r w:rsidRPr="00567740">
              <w:rPr>
                <w:rFonts w:ascii="Traditional Arabic" w:hAnsi="Traditional Arabic" w:cs="AL-Mohanad" w:hint="cs"/>
                <w:sz w:val="20"/>
                <w:szCs w:val="20"/>
                <w:rtl/>
              </w:rPr>
              <w:t>عامل خدمات</w:t>
            </w:r>
          </w:p>
        </w:tc>
        <w:tc>
          <w:tcPr>
            <w:tcW w:w="992" w:type="dxa"/>
            <w:vAlign w:val="center"/>
          </w:tcPr>
          <w:p w:rsidR="00944A84" w:rsidRPr="00567740" w:rsidRDefault="00944A84" w:rsidP="001542B2">
            <w:pPr>
              <w:pStyle w:val="a4"/>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944A84" w:rsidRPr="00567740" w:rsidRDefault="00B20FF2" w:rsidP="00944A84">
            <w:pPr>
              <w:pStyle w:val="a4"/>
              <w:bidi/>
              <w:jc w:val="both"/>
              <w:rPr>
                <w:rFonts w:cs="AL-Mohanad"/>
                <w:sz w:val="20"/>
                <w:szCs w:val="20"/>
                <w:rtl/>
              </w:rPr>
            </w:pPr>
            <w:r w:rsidRPr="00567740">
              <w:rPr>
                <w:rFonts w:ascii="Traditional Arabic" w:hAnsi="Traditional Arabic" w:cs="AL-Mohanad" w:hint="cs"/>
                <w:sz w:val="20"/>
                <w:szCs w:val="20"/>
                <w:rtl/>
              </w:rPr>
              <w:t>توصيل</w:t>
            </w:r>
            <w:r w:rsidR="00944A84" w:rsidRPr="00567740">
              <w:rPr>
                <w:rFonts w:ascii="Traditional Arabic" w:hAnsi="Traditional Arabic" w:cs="AL-Mohanad" w:hint="cs"/>
                <w:sz w:val="20"/>
                <w:szCs w:val="20"/>
                <w:rtl/>
              </w:rPr>
              <w:t xml:space="preserve"> كل رسالة للجهة المعنية بالمدرسة حسب توجيه المدير.</w:t>
            </w:r>
          </w:p>
        </w:tc>
      </w:tr>
      <w:tr w:rsidR="00944A84" w:rsidRPr="00567740" w:rsidTr="00AF2117">
        <w:tc>
          <w:tcPr>
            <w:tcW w:w="1857"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الجهة المعنية داخل المدرسة</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5/1/7</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التوقيع على استلام المراسلات الواردة الخاصة بهم نموذج (م.م.ع.ن-03-02).</w:t>
            </w:r>
          </w:p>
        </w:tc>
      </w:tr>
      <w:tr w:rsidR="00944A84" w:rsidRPr="00567740" w:rsidTr="00AF2117">
        <w:tc>
          <w:tcPr>
            <w:tcW w:w="1857" w:type="dxa"/>
            <w:vMerge w:val="restart"/>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سكرتير مدير المدرسة</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5/1/8</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جميع المراسلات بالملفات المخصصة.</w:t>
            </w:r>
          </w:p>
        </w:tc>
      </w:tr>
      <w:tr w:rsidR="00944A84" w:rsidRPr="00567740" w:rsidTr="00AF2117">
        <w:tc>
          <w:tcPr>
            <w:tcW w:w="1857" w:type="dxa"/>
            <w:vMerge/>
            <w:vAlign w:val="center"/>
          </w:tcPr>
          <w:p w:rsidR="00944A84" w:rsidRPr="00567740" w:rsidRDefault="00944A84" w:rsidP="001542B2">
            <w:pPr>
              <w:pStyle w:val="a4"/>
              <w:bidi/>
              <w:jc w:val="center"/>
              <w:rPr>
                <w:rFonts w:cs="AL-Mohanad"/>
                <w:sz w:val="20"/>
                <w:szCs w:val="20"/>
                <w:rtl/>
              </w:rPr>
            </w:pPr>
          </w:p>
        </w:tc>
        <w:tc>
          <w:tcPr>
            <w:tcW w:w="992" w:type="dxa"/>
            <w:vAlign w:val="center"/>
          </w:tcPr>
          <w:p w:rsidR="00944A84" w:rsidRPr="00567740" w:rsidRDefault="00944A84" w:rsidP="001542B2">
            <w:pPr>
              <w:pStyle w:val="a4"/>
              <w:bidi/>
              <w:jc w:val="center"/>
              <w:rPr>
                <w:rFonts w:cs="AL-Mohanad"/>
                <w:sz w:val="20"/>
                <w:szCs w:val="20"/>
                <w:rtl/>
              </w:rPr>
            </w:pPr>
            <w:r w:rsidRPr="00567740">
              <w:rPr>
                <w:rFonts w:ascii="Traditional Arabic" w:hAnsi="Traditional Arabic" w:cs="AL-Mohanad" w:hint="cs"/>
                <w:sz w:val="20"/>
                <w:szCs w:val="20"/>
                <w:rtl/>
              </w:rPr>
              <w:t>5/1/9</w:t>
            </w:r>
          </w:p>
        </w:tc>
        <w:tc>
          <w:tcPr>
            <w:tcW w:w="7905" w:type="dxa"/>
          </w:tcPr>
          <w:p w:rsidR="00944A84" w:rsidRPr="00567740" w:rsidRDefault="00944A84" w:rsidP="00944A84">
            <w:pPr>
              <w:pStyle w:val="a4"/>
              <w:bidi/>
              <w:jc w:val="both"/>
              <w:rPr>
                <w:rFonts w:cs="AL-Mohanad"/>
                <w:sz w:val="20"/>
                <w:szCs w:val="20"/>
                <w:rtl/>
              </w:rPr>
            </w:pPr>
            <w:r w:rsidRPr="00567740">
              <w:rPr>
                <w:rFonts w:ascii="Traditional Arabic" w:hAnsi="Traditional Arabic" w:cs="AL-Mohanad" w:hint="cs"/>
                <w:sz w:val="20"/>
                <w:szCs w:val="20"/>
                <w:rtl/>
              </w:rPr>
              <w:t>متابعة التنفيذ للمراسلات التي تحتاج إلى ردود.</w:t>
            </w:r>
          </w:p>
        </w:tc>
      </w:tr>
      <w:tr w:rsidR="001542B2" w:rsidRPr="00567740" w:rsidTr="00AF2117">
        <w:tc>
          <w:tcPr>
            <w:tcW w:w="1857" w:type="dxa"/>
            <w:vMerge w:val="restart"/>
            <w:vAlign w:val="center"/>
          </w:tcPr>
          <w:p w:rsidR="001542B2" w:rsidRPr="00567740" w:rsidRDefault="001542B2" w:rsidP="001542B2">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سكرتير مدير المدرسة</w:t>
            </w: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1542B2" w:rsidRPr="00567740" w:rsidRDefault="001542B2" w:rsidP="00944A84">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البريد الصادر:</w:t>
            </w:r>
          </w:p>
        </w:tc>
      </w:tr>
      <w:tr w:rsidR="001542B2" w:rsidRPr="00567740" w:rsidTr="00AF2117">
        <w:tc>
          <w:tcPr>
            <w:tcW w:w="1857" w:type="dxa"/>
            <w:vMerge/>
            <w:vAlign w:val="center"/>
          </w:tcPr>
          <w:p w:rsidR="001542B2" w:rsidRPr="00567740" w:rsidRDefault="001542B2" w:rsidP="001542B2">
            <w:pPr>
              <w:pStyle w:val="a4"/>
              <w:bidi/>
              <w:jc w:val="center"/>
              <w:rPr>
                <w:rFonts w:cs="AL-Mohanad"/>
                <w:sz w:val="20"/>
                <w:szCs w:val="20"/>
                <w:rtl/>
              </w:rPr>
            </w:pPr>
          </w:p>
        </w:tc>
        <w:tc>
          <w:tcPr>
            <w:tcW w:w="992" w:type="dxa"/>
            <w:vAlign w:val="center"/>
          </w:tcPr>
          <w:p w:rsidR="001542B2" w:rsidRPr="00567740" w:rsidRDefault="001542B2" w:rsidP="001542B2">
            <w:pPr>
              <w:pStyle w:val="a4"/>
              <w:bidi/>
              <w:jc w:val="center"/>
              <w:rPr>
                <w:rFonts w:cs="AL-Mohanad"/>
                <w:sz w:val="20"/>
                <w:szCs w:val="20"/>
              </w:rPr>
            </w:pPr>
            <w:r w:rsidRPr="00567740">
              <w:rPr>
                <w:rFonts w:ascii="Traditional Arabic" w:hAnsi="Traditional Arabic" w:cs="AL-Mohanad" w:hint="cs"/>
                <w:sz w:val="20"/>
                <w:szCs w:val="20"/>
                <w:rtl/>
              </w:rPr>
              <w:t>5/2/1</w:t>
            </w:r>
          </w:p>
        </w:tc>
        <w:tc>
          <w:tcPr>
            <w:tcW w:w="7905" w:type="dxa"/>
          </w:tcPr>
          <w:p w:rsidR="001542B2" w:rsidRPr="00567740" w:rsidRDefault="001542B2" w:rsidP="00944A84">
            <w:pPr>
              <w:pStyle w:val="a4"/>
              <w:bidi/>
              <w:rPr>
                <w:rFonts w:cs="AL-Mohanad"/>
                <w:sz w:val="20"/>
                <w:szCs w:val="20"/>
                <w:rtl/>
              </w:rPr>
            </w:pPr>
            <w:r w:rsidRPr="00567740">
              <w:rPr>
                <w:rFonts w:ascii="Traditional Arabic" w:hAnsi="Traditional Arabic" w:cs="AL-Mohanad" w:hint="cs"/>
                <w:sz w:val="20"/>
                <w:szCs w:val="20"/>
                <w:rtl/>
              </w:rPr>
              <w:t>استقبال جميع المراسلات الصادرة من المدير وتسجيلها.</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5/2/2</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كل خطاب يصدر من المدرسة للجهات الخارجية بسجل الصادر نموذج (م.م.ع.ن-03-03) أو عن طريق البرنامج الحاسوبي .</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رقم الصادر العام على الخطاب وكذلك تاريخ الخطاب وعدد المرفقات.</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5/2/4</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الخطاب داخل مظروف للحفاظ على السرية.</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نسخة من كل خطاب مرسل بملف الصادر.</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5/2/6</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الخطاب الأصل بسجل التوديع للتسليم.</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5/2/7</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متابعة تسجيل اسم وتوقيع المستلم في سجل التوديع بعد الاستلام.</w:t>
            </w:r>
          </w:p>
        </w:tc>
      </w:tr>
      <w:tr w:rsidR="001542B2" w:rsidRPr="00567740" w:rsidTr="00AF2117">
        <w:tc>
          <w:tcPr>
            <w:tcW w:w="1857" w:type="dxa"/>
            <w:vMerge/>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p>
        </w:tc>
        <w:tc>
          <w:tcPr>
            <w:tcW w:w="992" w:type="dxa"/>
            <w:vAlign w:val="center"/>
          </w:tcPr>
          <w:p w:rsidR="001542B2" w:rsidRPr="00567740" w:rsidRDefault="001542B2"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5/2/8</w:t>
            </w:r>
          </w:p>
        </w:tc>
        <w:tc>
          <w:tcPr>
            <w:tcW w:w="7905" w:type="dxa"/>
          </w:tcPr>
          <w:p w:rsidR="001542B2" w:rsidRPr="00567740" w:rsidRDefault="001542B2"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تسجيل أصول المراسلات بسجل توديع المعاملات نموذج (م.م.ع.ن-03-04)</w:t>
            </w:r>
          </w:p>
        </w:tc>
      </w:tr>
      <w:tr w:rsidR="00944A84" w:rsidRPr="00567740" w:rsidTr="00AF2117">
        <w:tc>
          <w:tcPr>
            <w:tcW w:w="1857"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عامل الخدمات</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5/2/9</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وضع المراسلات داخل السجل ويتم تسليمها به.</w:t>
            </w:r>
          </w:p>
        </w:tc>
      </w:tr>
      <w:tr w:rsidR="00944A84" w:rsidRPr="00567740" w:rsidTr="00AF2117">
        <w:tc>
          <w:tcPr>
            <w:tcW w:w="1857"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الجهة الخارجية</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5/2/10</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عند التسليم بدون اسم وتوقيع المستلم للرسالة.</w:t>
            </w:r>
          </w:p>
        </w:tc>
      </w:tr>
      <w:tr w:rsidR="00944A84" w:rsidRPr="00567740" w:rsidTr="00AF2117">
        <w:tc>
          <w:tcPr>
            <w:tcW w:w="1857" w:type="dxa"/>
            <w:vAlign w:val="center"/>
          </w:tcPr>
          <w:p w:rsidR="00944A84" w:rsidRPr="00567740" w:rsidRDefault="00944A84" w:rsidP="001542B2">
            <w:pPr>
              <w:tabs>
                <w:tab w:val="left" w:pos="1310"/>
              </w:tabs>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عامل الخدمات</w:t>
            </w:r>
          </w:p>
        </w:tc>
        <w:tc>
          <w:tcPr>
            <w:tcW w:w="992" w:type="dxa"/>
            <w:vAlign w:val="center"/>
          </w:tcPr>
          <w:p w:rsidR="00944A84" w:rsidRPr="00567740" w:rsidRDefault="00944A84"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5/2/11</w:t>
            </w:r>
          </w:p>
        </w:tc>
        <w:tc>
          <w:tcPr>
            <w:tcW w:w="7905" w:type="dxa"/>
          </w:tcPr>
          <w:p w:rsidR="00944A84" w:rsidRPr="00567740" w:rsidRDefault="00944A84" w:rsidP="00944A84">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يسلم سجل التوديع لدى سكرتير مدير المدرسة للرجوع إليه عند الحاجة.</w:t>
            </w:r>
          </w:p>
        </w:tc>
      </w:tr>
    </w:tbl>
    <w:p w:rsidR="00944A84" w:rsidRDefault="00944A84" w:rsidP="00944A84">
      <w:pPr>
        <w:pStyle w:val="a4"/>
        <w:bidi/>
        <w:rPr>
          <w:sz w:val="20"/>
          <w:szCs w:val="20"/>
          <w:rtl/>
        </w:rPr>
      </w:pPr>
    </w:p>
    <w:p w:rsidR="00AF2117" w:rsidRDefault="00AF2117" w:rsidP="00AF2117">
      <w:pPr>
        <w:pStyle w:val="a4"/>
        <w:bidi/>
        <w:rPr>
          <w:sz w:val="20"/>
          <w:szCs w:val="20"/>
          <w:rtl/>
        </w:rPr>
      </w:pPr>
    </w:p>
    <w:p w:rsidR="00AF2117" w:rsidRDefault="00AF2117" w:rsidP="00AF2117">
      <w:pPr>
        <w:pStyle w:val="a4"/>
        <w:bidi/>
        <w:rPr>
          <w:sz w:val="20"/>
          <w:szCs w:val="20"/>
          <w:rtl/>
        </w:rPr>
      </w:pPr>
    </w:p>
    <w:p w:rsidR="00AF2117" w:rsidRPr="00567740" w:rsidRDefault="00AF2117" w:rsidP="00AF2117">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944A84" w:rsidRPr="00567740" w:rsidTr="00AF2117">
        <w:tc>
          <w:tcPr>
            <w:tcW w:w="10754" w:type="dxa"/>
            <w:shd w:val="clear" w:color="auto" w:fill="FFFFFF" w:themeFill="background1"/>
          </w:tcPr>
          <w:p w:rsidR="00944A84" w:rsidRPr="00567740" w:rsidRDefault="00944A84" w:rsidP="00B638F3">
            <w:pPr>
              <w:pStyle w:val="a4"/>
              <w:bidi/>
              <w:rPr>
                <w:sz w:val="20"/>
                <w:szCs w:val="20"/>
                <w:rtl/>
              </w:rPr>
            </w:pPr>
            <w:r w:rsidRPr="00567740">
              <w:rPr>
                <w:rFonts w:cs="AL-Mohanad" w:hint="cs"/>
                <w:sz w:val="20"/>
                <w:szCs w:val="20"/>
                <w:rtl/>
              </w:rPr>
              <w:lastRenderedPageBreak/>
              <w:t>6- النماذج والسجلات</w:t>
            </w:r>
          </w:p>
        </w:tc>
      </w:tr>
    </w:tbl>
    <w:p w:rsidR="00944A84" w:rsidRPr="00AF2117" w:rsidRDefault="00944A84" w:rsidP="00944A84">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5"/>
        <w:gridCol w:w="2838"/>
        <w:gridCol w:w="2125"/>
        <w:gridCol w:w="2314"/>
        <w:gridCol w:w="1762"/>
      </w:tblGrid>
      <w:tr w:rsidR="00944A84" w:rsidRPr="00567740" w:rsidTr="00AF2117">
        <w:tc>
          <w:tcPr>
            <w:tcW w:w="797" w:type="pct"/>
            <w:shd w:val="clear" w:color="auto" w:fill="92D050"/>
            <w:vAlign w:val="center"/>
          </w:tcPr>
          <w:p w:rsidR="00944A84" w:rsidRPr="00567740" w:rsidRDefault="00944A84" w:rsidP="00B638F3">
            <w:pPr>
              <w:pStyle w:val="a4"/>
              <w:bidi/>
              <w:jc w:val="center"/>
              <w:rPr>
                <w:rFonts w:cs="AL-Mohanad"/>
                <w:sz w:val="20"/>
                <w:szCs w:val="20"/>
                <w:rtl/>
              </w:rPr>
            </w:pPr>
            <w:r w:rsidRPr="00567740">
              <w:rPr>
                <w:rFonts w:cs="AL-Mohanad" w:hint="cs"/>
                <w:sz w:val="20"/>
                <w:szCs w:val="20"/>
                <w:rtl/>
              </w:rPr>
              <w:t>التسلسل</w:t>
            </w:r>
          </w:p>
        </w:tc>
        <w:tc>
          <w:tcPr>
            <w:tcW w:w="1319" w:type="pct"/>
            <w:shd w:val="clear" w:color="auto" w:fill="92D050"/>
            <w:vAlign w:val="center"/>
          </w:tcPr>
          <w:p w:rsidR="00944A84" w:rsidRPr="00567740" w:rsidRDefault="00944A84" w:rsidP="00B638F3">
            <w:pPr>
              <w:pStyle w:val="a4"/>
              <w:bidi/>
              <w:jc w:val="center"/>
              <w:rPr>
                <w:rFonts w:cs="AL-Mohanad"/>
                <w:sz w:val="20"/>
                <w:szCs w:val="20"/>
                <w:rtl/>
              </w:rPr>
            </w:pPr>
            <w:r w:rsidRPr="00567740">
              <w:rPr>
                <w:rFonts w:cs="AL-Mohanad" w:hint="cs"/>
                <w:sz w:val="20"/>
                <w:szCs w:val="20"/>
                <w:rtl/>
              </w:rPr>
              <w:t>اسم النموذج</w:t>
            </w:r>
          </w:p>
        </w:tc>
        <w:tc>
          <w:tcPr>
            <w:tcW w:w="988" w:type="pct"/>
            <w:shd w:val="clear" w:color="auto" w:fill="92D050"/>
            <w:vAlign w:val="center"/>
          </w:tcPr>
          <w:p w:rsidR="00944A84" w:rsidRPr="00567740" w:rsidRDefault="00944A84" w:rsidP="00B638F3">
            <w:pPr>
              <w:pStyle w:val="a4"/>
              <w:bidi/>
              <w:jc w:val="center"/>
              <w:rPr>
                <w:rFonts w:cs="AL-Mohanad"/>
                <w:sz w:val="20"/>
                <w:szCs w:val="20"/>
                <w:rtl/>
              </w:rPr>
            </w:pPr>
            <w:r w:rsidRPr="00567740">
              <w:rPr>
                <w:rFonts w:cs="AL-Mohanad" w:hint="cs"/>
                <w:sz w:val="20"/>
                <w:szCs w:val="20"/>
                <w:rtl/>
              </w:rPr>
              <w:t>رقم النموذج</w:t>
            </w:r>
          </w:p>
        </w:tc>
        <w:tc>
          <w:tcPr>
            <w:tcW w:w="1076" w:type="pct"/>
            <w:shd w:val="clear" w:color="auto" w:fill="92D050"/>
            <w:vAlign w:val="center"/>
          </w:tcPr>
          <w:p w:rsidR="00944A84" w:rsidRPr="00567740" w:rsidRDefault="00944A84"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944A84" w:rsidRPr="00567740" w:rsidRDefault="00944A84" w:rsidP="00B638F3">
            <w:pPr>
              <w:pStyle w:val="a4"/>
              <w:bidi/>
              <w:jc w:val="center"/>
              <w:rPr>
                <w:rFonts w:cs="AL-Mohanad"/>
                <w:sz w:val="20"/>
                <w:szCs w:val="20"/>
                <w:rtl/>
              </w:rPr>
            </w:pPr>
            <w:r w:rsidRPr="00567740">
              <w:rPr>
                <w:rFonts w:cs="AL-Mohanad" w:hint="cs"/>
                <w:sz w:val="20"/>
                <w:szCs w:val="20"/>
                <w:rtl/>
              </w:rPr>
              <w:t>مدة الحفظ</w:t>
            </w:r>
          </w:p>
        </w:tc>
      </w:tr>
      <w:tr w:rsidR="00512B80" w:rsidRPr="00567740" w:rsidTr="00AF2117">
        <w:tc>
          <w:tcPr>
            <w:tcW w:w="797" w:type="pct"/>
          </w:tcPr>
          <w:p w:rsidR="00512B80" w:rsidRPr="00567740" w:rsidRDefault="00512B80" w:rsidP="001542B2">
            <w:pPr>
              <w:tabs>
                <w:tab w:val="center" w:pos="934"/>
                <w:tab w:val="right" w:pos="1868"/>
              </w:tabs>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6/1</w:t>
            </w:r>
          </w:p>
        </w:tc>
        <w:tc>
          <w:tcPr>
            <w:tcW w:w="13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الوارد</w:t>
            </w:r>
          </w:p>
        </w:tc>
        <w:tc>
          <w:tcPr>
            <w:tcW w:w="988"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م.م.ع.ن-03-01</w:t>
            </w:r>
          </w:p>
        </w:tc>
        <w:tc>
          <w:tcPr>
            <w:tcW w:w="1076"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512B80" w:rsidRPr="00567740" w:rsidTr="00AF2117">
        <w:tc>
          <w:tcPr>
            <w:tcW w:w="797" w:type="pct"/>
          </w:tcPr>
          <w:p w:rsidR="00512B80" w:rsidRPr="00567740" w:rsidRDefault="00512B80"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6/2</w:t>
            </w:r>
          </w:p>
        </w:tc>
        <w:tc>
          <w:tcPr>
            <w:tcW w:w="13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اطلاع الموظفين على التعاميم</w:t>
            </w:r>
          </w:p>
        </w:tc>
        <w:tc>
          <w:tcPr>
            <w:tcW w:w="988"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م.م.ع.ن-03-02</w:t>
            </w:r>
          </w:p>
        </w:tc>
        <w:tc>
          <w:tcPr>
            <w:tcW w:w="1076"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 دراسي</w:t>
            </w:r>
          </w:p>
        </w:tc>
      </w:tr>
      <w:tr w:rsidR="00512B80" w:rsidRPr="00567740" w:rsidTr="00AF2117">
        <w:tc>
          <w:tcPr>
            <w:tcW w:w="797" w:type="pct"/>
          </w:tcPr>
          <w:p w:rsidR="00512B80" w:rsidRPr="00567740" w:rsidRDefault="00512B80"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6/3</w:t>
            </w:r>
          </w:p>
        </w:tc>
        <w:tc>
          <w:tcPr>
            <w:tcW w:w="13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الصادر</w:t>
            </w:r>
          </w:p>
        </w:tc>
        <w:tc>
          <w:tcPr>
            <w:tcW w:w="988"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م.م.ع.ن-03-03</w:t>
            </w:r>
          </w:p>
        </w:tc>
        <w:tc>
          <w:tcPr>
            <w:tcW w:w="1076"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512B80" w:rsidRPr="00567740" w:rsidTr="00AF2117">
        <w:tc>
          <w:tcPr>
            <w:tcW w:w="797" w:type="pct"/>
          </w:tcPr>
          <w:p w:rsidR="00512B80" w:rsidRPr="00567740" w:rsidRDefault="00512B80" w:rsidP="001542B2">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6/4</w:t>
            </w:r>
          </w:p>
        </w:tc>
        <w:tc>
          <w:tcPr>
            <w:tcW w:w="13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توديع المعاملات</w:t>
            </w:r>
          </w:p>
        </w:tc>
        <w:tc>
          <w:tcPr>
            <w:tcW w:w="988"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م.م.ع.ن-03-04</w:t>
            </w:r>
          </w:p>
        </w:tc>
        <w:tc>
          <w:tcPr>
            <w:tcW w:w="1076"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السكرتير</w:t>
            </w:r>
          </w:p>
        </w:tc>
        <w:tc>
          <w:tcPr>
            <w:tcW w:w="819" w:type="pct"/>
          </w:tcPr>
          <w:p w:rsidR="00512B80" w:rsidRPr="00567740" w:rsidRDefault="00512B80"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bl>
    <w:p w:rsidR="00944A84" w:rsidRPr="00567740" w:rsidRDefault="00944A84" w:rsidP="00944A84">
      <w:pPr>
        <w:rPr>
          <w:sz w:val="20"/>
          <w:szCs w:val="20"/>
        </w:rPr>
      </w:pPr>
    </w:p>
    <w:p w:rsidR="006E036A" w:rsidRPr="00567740" w:rsidRDefault="006E036A" w:rsidP="006E036A">
      <w:pPr>
        <w:bidi/>
        <w:rPr>
          <w:rFonts w:cs="AL-Mohanad"/>
          <w:sz w:val="20"/>
          <w:szCs w:val="20"/>
          <w:rtl/>
        </w:rPr>
      </w:pPr>
    </w:p>
    <w:p w:rsidR="00755E4A" w:rsidRPr="00567740" w:rsidRDefault="00755E4A" w:rsidP="00755E4A">
      <w:pPr>
        <w:bidi/>
        <w:rPr>
          <w:rFonts w:cs="AL-Mohanad"/>
          <w:sz w:val="20"/>
          <w:szCs w:val="20"/>
          <w:rtl/>
        </w:rPr>
      </w:pPr>
    </w:p>
    <w:p w:rsidR="00755E4A" w:rsidRPr="00567740" w:rsidRDefault="00755E4A" w:rsidP="00755E4A">
      <w:pPr>
        <w:bidi/>
        <w:rPr>
          <w:rFonts w:cs="AL-Mohanad"/>
          <w:sz w:val="20"/>
          <w:szCs w:val="20"/>
          <w:rtl/>
        </w:rPr>
      </w:pPr>
    </w:p>
    <w:p w:rsidR="00755E4A" w:rsidRPr="00567740" w:rsidRDefault="00755E4A" w:rsidP="00755E4A">
      <w:pPr>
        <w:bidi/>
        <w:rPr>
          <w:rFonts w:cs="AL-Mohanad"/>
          <w:sz w:val="20"/>
          <w:szCs w:val="20"/>
          <w:rtl/>
        </w:rPr>
      </w:pPr>
    </w:p>
    <w:p w:rsidR="00755E4A" w:rsidRPr="00567740" w:rsidRDefault="00755E4A" w:rsidP="00755E4A">
      <w:pPr>
        <w:bidi/>
        <w:rPr>
          <w:rFonts w:cs="AL-Mohanad"/>
          <w:sz w:val="20"/>
          <w:szCs w:val="20"/>
          <w:rtl/>
        </w:rPr>
      </w:pPr>
    </w:p>
    <w:p w:rsidR="00755E4A" w:rsidRPr="00567740" w:rsidRDefault="00755E4A" w:rsidP="00755E4A">
      <w:pPr>
        <w:bidi/>
        <w:rPr>
          <w:rFonts w:cs="AL-Mohanad"/>
          <w:sz w:val="20"/>
          <w:szCs w:val="20"/>
          <w:rtl/>
        </w:rPr>
      </w:pPr>
    </w:p>
    <w:p w:rsidR="001542B2" w:rsidRPr="00567740" w:rsidRDefault="001542B2" w:rsidP="001542B2">
      <w:pPr>
        <w:bidi/>
        <w:rPr>
          <w:rFonts w:cs="AL-Mohanad"/>
          <w:sz w:val="20"/>
          <w:szCs w:val="20"/>
          <w:rtl/>
        </w:rPr>
      </w:pPr>
    </w:p>
    <w:p w:rsidR="001542B2" w:rsidRPr="00567740" w:rsidRDefault="001542B2" w:rsidP="001542B2">
      <w:pPr>
        <w:bidi/>
        <w:rPr>
          <w:rFonts w:cs="AL-Mohanad"/>
          <w:sz w:val="20"/>
          <w:szCs w:val="20"/>
          <w:rtl/>
        </w:rPr>
      </w:pPr>
    </w:p>
    <w:p w:rsidR="001542B2" w:rsidRPr="00567740" w:rsidRDefault="001542B2" w:rsidP="001542B2">
      <w:pPr>
        <w:bidi/>
        <w:rPr>
          <w:rFonts w:cs="AL-Mohanad"/>
          <w:sz w:val="20"/>
          <w:szCs w:val="20"/>
          <w:rtl/>
        </w:rPr>
      </w:pPr>
    </w:p>
    <w:p w:rsidR="001542B2" w:rsidRPr="00567740" w:rsidRDefault="001542B2" w:rsidP="001542B2">
      <w:pPr>
        <w:bidi/>
        <w:rPr>
          <w:rFonts w:cs="AL-Mohanad"/>
          <w:sz w:val="20"/>
          <w:szCs w:val="20"/>
          <w:rtl/>
        </w:rPr>
      </w:pPr>
    </w:p>
    <w:p w:rsidR="001542B2" w:rsidRPr="00567740" w:rsidRDefault="001542B2" w:rsidP="001542B2">
      <w:pPr>
        <w:bidi/>
        <w:rPr>
          <w:rFonts w:cs="AL-Mohanad"/>
          <w:sz w:val="20"/>
          <w:szCs w:val="20"/>
          <w:rtl/>
        </w:rPr>
      </w:pPr>
    </w:p>
    <w:p w:rsidR="001542B2" w:rsidRPr="00567740" w:rsidRDefault="001542B2" w:rsidP="001542B2">
      <w:pPr>
        <w:bidi/>
        <w:rPr>
          <w:rFonts w:cs="AL-Mohanad"/>
          <w:sz w:val="20"/>
          <w:szCs w:val="20"/>
          <w:rtl/>
        </w:rPr>
      </w:pPr>
    </w:p>
    <w:p w:rsidR="001542B2" w:rsidRDefault="001542B2" w:rsidP="001542B2">
      <w:pPr>
        <w:bidi/>
        <w:rPr>
          <w:rFonts w:cs="AL-Mohanad"/>
          <w:sz w:val="20"/>
          <w:szCs w:val="20"/>
          <w:rtl/>
        </w:rPr>
      </w:pPr>
    </w:p>
    <w:p w:rsidR="00AF2117" w:rsidRDefault="00AF2117" w:rsidP="00AF2117">
      <w:pPr>
        <w:bidi/>
        <w:rPr>
          <w:rFonts w:cs="AL-Mohanad"/>
          <w:sz w:val="20"/>
          <w:szCs w:val="20"/>
          <w:rtl/>
        </w:rPr>
      </w:pPr>
    </w:p>
    <w:p w:rsidR="00AF2117" w:rsidRDefault="00AF2117" w:rsidP="00AF2117">
      <w:pPr>
        <w:bidi/>
        <w:rPr>
          <w:rFonts w:cs="AL-Mohanad"/>
          <w:sz w:val="20"/>
          <w:szCs w:val="20"/>
          <w:rtl/>
        </w:rPr>
      </w:pPr>
    </w:p>
    <w:p w:rsidR="00AF2117" w:rsidRDefault="00AF2117" w:rsidP="00AF2117">
      <w:pPr>
        <w:bidi/>
        <w:rPr>
          <w:rFonts w:cs="AL-Mohanad"/>
          <w:sz w:val="20"/>
          <w:szCs w:val="20"/>
          <w:rtl/>
        </w:rPr>
      </w:pPr>
    </w:p>
    <w:p w:rsidR="00AF2117" w:rsidRPr="00567740" w:rsidRDefault="00AF2117" w:rsidP="00AF2117">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566"/>
        <w:gridCol w:w="5104"/>
        <w:gridCol w:w="3084"/>
      </w:tblGrid>
      <w:tr w:rsidR="001542B2" w:rsidRPr="00567740" w:rsidTr="007950EA">
        <w:tc>
          <w:tcPr>
            <w:tcW w:w="1193" w:type="pct"/>
            <w:shd w:val="clear" w:color="auto" w:fill="92D050"/>
          </w:tcPr>
          <w:p w:rsidR="001542B2" w:rsidRPr="007950EA" w:rsidRDefault="001542B2" w:rsidP="007950EA">
            <w:pPr>
              <w:pStyle w:val="a4"/>
              <w:bidi/>
              <w:jc w:val="center"/>
              <w:rPr>
                <w:rFonts w:cs="GE SS Two Medium"/>
                <w:sz w:val="20"/>
                <w:szCs w:val="20"/>
                <w:rtl/>
              </w:rPr>
            </w:pPr>
            <w:r w:rsidRPr="007950EA">
              <w:rPr>
                <w:rFonts w:cs="GE SS Two Medium" w:hint="cs"/>
                <w:sz w:val="20"/>
                <w:szCs w:val="20"/>
                <w:rtl/>
              </w:rPr>
              <w:t>رقم العملية:</w:t>
            </w:r>
            <w:r w:rsidR="004755EC" w:rsidRPr="007950EA">
              <w:rPr>
                <w:rFonts w:cs="GE SS Two Medium" w:hint="cs"/>
                <w:sz w:val="20"/>
                <w:szCs w:val="20"/>
                <w:rtl/>
              </w:rPr>
              <w:t xml:space="preserve"> 7</w:t>
            </w:r>
          </w:p>
        </w:tc>
        <w:tc>
          <w:tcPr>
            <w:tcW w:w="2373" w:type="pct"/>
            <w:shd w:val="clear" w:color="auto" w:fill="92D050"/>
          </w:tcPr>
          <w:p w:rsidR="001542B2" w:rsidRPr="007950EA" w:rsidRDefault="001542B2" w:rsidP="007950EA">
            <w:pPr>
              <w:pStyle w:val="a4"/>
              <w:bidi/>
              <w:jc w:val="center"/>
              <w:rPr>
                <w:rFonts w:cs="GE SS Two Medium"/>
                <w:sz w:val="20"/>
                <w:szCs w:val="20"/>
                <w:rtl/>
              </w:rPr>
            </w:pPr>
            <w:r w:rsidRPr="007950EA">
              <w:rPr>
                <w:rFonts w:cs="GE SS Two Medium" w:hint="cs"/>
                <w:sz w:val="20"/>
                <w:szCs w:val="20"/>
                <w:rtl/>
              </w:rPr>
              <w:t>اسم العملية: متابعة الدوام الرسمي لمنسوبي المدرسة</w:t>
            </w:r>
          </w:p>
        </w:tc>
        <w:tc>
          <w:tcPr>
            <w:tcW w:w="1434" w:type="pct"/>
            <w:shd w:val="clear" w:color="auto" w:fill="92D050"/>
          </w:tcPr>
          <w:p w:rsidR="001542B2" w:rsidRPr="007950EA" w:rsidRDefault="001542B2" w:rsidP="007950EA">
            <w:pPr>
              <w:pStyle w:val="a4"/>
              <w:bidi/>
              <w:jc w:val="center"/>
              <w:rPr>
                <w:rFonts w:cs="GE SS Two Medium"/>
                <w:sz w:val="20"/>
                <w:szCs w:val="20"/>
                <w:rtl/>
              </w:rPr>
            </w:pPr>
            <w:r w:rsidRPr="007950EA">
              <w:rPr>
                <w:rFonts w:cs="GE SS Two Medium" w:hint="cs"/>
                <w:sz w:val="20"/>
                <w:szCs w:val="20"/>
                <w:rtl/>
              </w:rPr>
              <w:t>رمز العملية:</w:t>
            </w:r>
            <w:r w:rsidR="004755EC" w:rsidRPr="007950EA">
              <w:rPr>
                <w:rFonts w:cs="GE SS Two Medium" w:hint="cs"/>
                <w:sz w:val="20"/>
                <w:szCs w:val="20"/>
                <w:rtl/>
              </w:rPr>
              <w:t xml:space="preserve"> و.م.ع. -01</w:t>
            </w:r>
          </w:p>
        </w:tc>
      </w:tr>
    </w:tbl>
    <w:p w:rsidR="00755E4A" w:rsidRPr="007950EA" w:rsidRDefault="00755E4A" w:rsidP="00755E4A">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1542B2" w:rsidRPr="00567740" w:rsidTr="007950EA">
        <w:tc>
          <w:tcPr>
            <w:tcW w:w="1857" w:type="dxa"/>
            <w:vAlign w:val="center"/>
          </w:tcPr>
          <w:p w:rsidR="001542B2" w:rsidRPr="00567740" w:rsidRDefault="001542B2" w:rsidP="007950EA">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ضبط ومتابعة دوام الموظفين في أثناء أوقات الدوام الرسمي في المدرسة.</w:t>
            </w:r>
          </w:p>
        </w:tc>
      </w:tr>
      <w:tr w:rsidR="001542B2" w:rsidRPr="00567740" w:rsidTr="007950EA">
        <w:tc>
          <w:tcPr>
            <w:tcW w:w="1857" w:type="dxa"/>
            <w:vAlign w:val="center"/>
          </w:tcPr>
          <w:p w:rsidR="001542B2" w:rsidRPr="00567740" w:rsidRDefault="001542B2" w:rsidP="007950EA">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يطبق هذا الاجراء على جميع الموظفين في المدرسة.</w:t>
            </w:r>
          </w:p>
        </w:tc>
      </w:tr>
      <w:tr w:rsidR="001542B2" w:rsidRPr="00567740" w:rsidTr="007950EA">
        <w:tc>
          <w:tcPr>
            <w:tcW w:w="1857" w:type="dxa"/>
            <w:vAlign w:val="center"/>
          </w:tcPr>
          <w:p w:rsidR="001542B2" w:rsidRPr="00567740" w:rsidRDefault="001542B2" w:rsidP="007950EA">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3/1 لائحة الدوام الرسمي في الخدمة المدنية .</w:t>
            </w:r>
          </w:p>
          <w:p w:rsidR="001542B2" w:rsidRPr="00567740" w:rsidRDefault="001542B2" w:rsidP="00444EE9">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3/2 الدليل الإجرائي لقضايا شاغلي الوظائف التعليمية .</w:t>
            </w:r>
          </w:p>
          <w:p w:rsidR="001542B2" w:rsidRPr="00567740" w:rsidRDefault="001542B2" w:rsidP="00444EE9">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 3/3 تعاميم إجراءا الغياب والتأخر.</w:t>
            </w:r>
          </w:p>
        </w:tc>
      </w:tr>
      <w:tr w:rsidR="001542B2" w:rsidRPr="00567740" w:rsidTr="007950EA">
        <w:tc>
          <w:tcPr>
            <w:tcW w:w="1857" w:type="dxa"/>
            <w:vAlign w:val="center"/>
          </w:tcPr>
          <w:p w:rsidR="001542B2" w:rsidRPr="00567740" w:rsidRDefault="001542B2" w:rsidP="007950EA">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4/1 الموظفون : هم جميع الأشخاص المعنيون في المدرسة من الهيئة التعليمية والإدارية.</w:t>
            </w:r>
          </w:p>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4/2 الدوام الرسمي : يكون الدوام الرسمي في المدرسة خمسة أيام في الأسبوع,ويحدد عدد ساعات العمل الرسمي في اليوم بسبع ساعات وفقا للمنطقة الجغرافية باستثناء العطل الأسبوعية والرسمية.</w:t>
            </w:r>
          </w:p>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4/3 العطلة الأسبوعية : يوما الجمعة والسبت من كل أسبوع.</w:t>
            </w:r>
          </w:p>
          <w:p w:rsidR="001542B2" w:rsidRPr="00567740" w:rsidRDefault="001542B2"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4/4 العطل الرسمية : أيام العطل التي يقررها مجلس الوزراء بموجب تعميم رسمي.</w:t>
            </w:r>
          </w:p>
        </w:tc>
      </w:tr>
      <w:tr w:rsidR="00755E4A" w:rsidRPr="00567740" w:rsidTr="007950EA">
        <w:tc>
          <w:tcPr>
            <w:tcW w:w="10754" w:type="dxa"/>
            <w:gridSpan w:val="2"/>
            <w:shd w:val="clear" w:color="auto" w:fill="FFFFFF" w:themeFill="background1"/>
            <w:vAlign w:val="center"/>
          </w:tcPr>
          <w:p w:rsidR="00755E4A" w:rsidRPr="00567740" w:rsidRDefault="001542B2" w:rsidP="00755E4A">
            <w:pPr>
              <w:pStyle w:val="a4"/>
              <w:bidi/>
              <w:rPr>
                <w:rFonts w:cs="AL-Mohanad"/>
                <w:sz w:val="20"/>
                <w:szCs w:val="20"/>
                <w:rtl/>
              </w:rPr>
            </w:pPr>
            <w:r w:rsidRPr="00567740">
              <w:rPr>
                <w:rFonts w:cs="AL-Mohanad" w:hint="cs"/>
                <w:sz w:val="20"/>
                <w:szCs w:val="20"/>
                <w:rtl/>
              </w:rPr>
              <w:t>5-العملية</w:t>
            </w:r>
            <w:r w:rsidR="00755E4A" w:rsidRPr="00567740">
              <w:rPr>
                <w:rFonts w:cs="AL-Mohanad" w:hint="cs"/>
                <w:sz w:val="20"/>
                <w:szCs w:val="20"/>
                <w:rtl/>
              </w:rPr>
              <w:t>:</w:t>
            </w:r>
          </w:p>
        </w:tc>
      </w:tr>
    </w:tbl>
    <w:p w:rsidR="00755E4A" w:rsidRPr="007950EA" w:rsidRDefault="00755E4A" w:rsidP="00755E4A">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4755EC" w:rsidRPr="00567740" w:rsidTr="007950EA">
        <w:trPr>
          <w:tblHeader/>
        </w:trPr>
        <w:tc>
          <w:tcPr>
            <w:tcW w:w="1857" w:type="dxa"/>
            <w:shd w:val="clear" w:color="auto" w:fill="92D050"/>
            <w:vAlign w:val="center"/>
          </w:tcPr>
          <w:p w:rsidR="004755EC" w:rsidRPr="00567740" w:rsidRDefault="004755EC" w:rsidP="004755EC">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4755EC" w:rsidRPr="00567740" w:rsidRDefault="004755EC" w:rsidP="00B638F3">
            <w:pPr>
              <w:pStyle w:val="a4"/>
              <w:bidi/>
              <w:jc w:val="center"/>
              <w:rPr>
                <w:rFonts w:cs="AL-Mohanad"/>
                <w:sz w:val="20"/>
                <w:szCs w:val="20"/>
                <w:rtl/>
              </w:rPr>
            </w:pPr>
            <w:r w:rsidRPr="00567740">
              <w:rPr>
                <w:rFonts w:cs="AL-Mohanad" w:hint="cs"/>
                <w:sz w:val="20"/>
                <w:szCs w:val="20"/>
                <w:rtl/>
              </w:rPr>
              <w:t>الإجراء</w:t>
            </w:r>
          </w:p>
        </w:tc>
      </w:tr>
      <w:tr w:rsidR="006B0928" w:rsidRPr="00567740" w:rsidTr="007950EA">
        <w:tc>
          <w:tcPr>
            <w:tcW w:w="1857" w:type="dxa"/>
            <w:vMerge w:val="restart"/>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الموظفين</w:t>
            </w:r>
          </w:p>
        </w:tc>
        <w:tc>
          <w:tcPr>
            <w:tcW w:w="992" w:type="dxa"/>
            <w:vAlign w:val="center"/>
          </w:tcPr>
          <w:p w:rsidR="006B0928" w:rsidRPr="00567740" w:rsidRDefault="004755EC" w:rsidP="004755EC">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5/1</w:t>
            </w:r>
          </w:p>
        </w:tc>
        <w:tc>
          <w:tcPr>
            <w:tcW w:w="7905" w:type="dxa"/>
          </w:tcPr>
          <w:p w:rsidR="006B0928" w:rsidRPr="00567740" w:rsidRDefault="006B0928" w:rsidP="00755E4A">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 xml:space="preserve">الالتزام بالدوام الرسمي : </w:t>
            </w:r>
          </w:p>
        </w:tc>
      </w:tr>
      <w:tr w:rsidR="006B0928" w:rsidRPr="00567740" w:rsidTr="007950EA">
        <w:tc>
          <w:tcPr>
            <w:tcW w:w="1857" w:type="dxa"/>
            <w:vMerge/>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p>
        </w:tc>
        <w:tc>
          <w:tcPr>
            <w:tcW w:w="992" w:type="dxa"/>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5/1/1</w:t>
            </w:r>
          </w:p>
        </w:tc>
        <w:tc>
          <w:tcPr>
            <w:tcW w:w="7905" w:type="dxa"/>
          </w:tcPr>
          <w:p w:rsidR="006B0928" w:rsidRPr="00567740" w:rsidRDefault="006B0928"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تبدأ ساعات دوام العاملين في المدرسة قبل خمس عشرة دقيقة من بداية الحصة الأولى وتنتهي بعد انصراف جميع الطلاب من المدرسة ، بحيث لا تزيد عن وقت الدوام الرسمي .</w:t>
            </w:r>
          </w:p>
        </w:tc>
      </w:tr>
      <w:tr w:rsidR="006B0928" w:rsidRPr="00567740" w:rsidTr="007950EA">
        <w:tc>
          <w:tcPr>
            <w:tcW w:w="1857" w:type="dxa"/>
            <w:vMerge/>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p>
        </w:tc>
        <w:tc>
          <w:tcPr>
            <w:tcW w:w="992" w:type="dxa"/>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5/1/2</w:t>
            </w:r>
          </w:p>
        </w:tc>
        <w:tc>
          <w:tcPr>
            <w:tcW w:w="7905" w:type="dxa"/>
          </w:tcPr>
          <w:p w:rsidR="006B0928" w:rsidRPr="00567740" w:rsidRDefault="006B0928"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التزام جميع العاملين في المدرسة بحضور الاصطفاف الصباحي , والذي يبدأ قبل ربع ساعة من الوقت المقرر للدوام الرسمي.</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حارس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فتح وإغلاق أبواب المدرسة وفقا للتعاميم الواردة.</w:t>
            </w:r>
          </w:p>
        </w:tc>
      </w:tr>
      <w:tr w:rsidR="006B0928" w:rsidRPr="00567740" w:rsidTr="007950EA">
        <w:tc>
          <w:tcPr>
            <w:tcW w:w="1857" w:type="dxa"/>
            <w:vMerge w:val="restart"/>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الموظفون</w:t>
            </w:r>
          </w:p>
        </w:tc>
        <w:tc>
          <w:tcPr>
            <w:tcW w:w="992" w:type="dxa"/>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5/1/4</w:t>
            </w:r>
          </w:p>
        </w:tc>
        <w:tc>
          <w:tcPr>
            <w:tcW w:w="7905" w:type="dxa"/>
          </w:tcPr>
          <w:p w:rsidR="006B0928" w:rsidRPr="00567740" w:rsidRDefault="006B0928"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تثبيت وقت حضور الموظف وتوقيعه للدوام صباحا وفقا للنموذج (و.م.ع.ن-01-01) أو النظام الإلكتروني المستخدم.</w:t>
            </w:r>
          </w:p>
        </w:tc>
      </w:tr>
      <w:tr w:rsidR="006B0928" w:rsidRPr="00567740" w:rsidTr="007950EA">
        <w:tc>
          <w:tcPr>
            <w:tcW w:w="1857" w:type="dxa"/>
            <w:vMerge/>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p>
        </w:tc>
        <w:tc>
          <w:tcPr>
            <w:tcW w:w="992" w:type="dxa"/>
            <w:vAlign w:val="center"/>
          </w:tcPr>
          <w:p w:rsidR="006B0928" w:rsidRPr="00567740" w:rsidRDefault="006B0928"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5/1/5</w:t>
            </w:r>
          </w:p>
        </w:tc>
        <w:tc>
          <w:tcPr>
            <w:tcW w:w="7905" w:type="dxa"/>
          </w:tcPr>
          <w:p w:rsidR="006B0928" w:rsidRPr="00567740" w:rsidRDefault="006B0928"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إلتزام الموظف بتوقيع الانصراف في نهاية الدوام وتسجيل الوقت الفعلي.</w:t>
            </w:r>
          </w:p>
        </w:tc>
      </w:tr>
      <w:tr w:rsidR="00755E4A" w:rsidRPr="00567740" w:rsidTr="007950EA">
        <w:tc>
          <w:tcPr>
            <w:tcW w:w="1857" w:type="dxa"/>
            <w:vAlign w:val="center"/>
          </w:tcPr>
          <w:p w:rsidR="00755E4A" w:rsidRPr="00567740" w:rsidRDefault="006B0928" w:rsidP="004755EC">
            <w:pPr>
              <w:bidi/>
              <w:spacing w:after="0" w:line="240" w:lineRule="auto"/>
              <w:jc w:val="center"/>
              <w:rPr>
                <w:rFonts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pStyle w:val="a4"/>
              <w:bidi/>
              <w:jc w:val="center"/>
              <w:rPr>
                <w:rFonts w:cs="AL-Mohanad"/>
                <w:sz w:val="20"/>
                <w:szCs w:val="20"/>
              </w:rPr>
            </w:pPr>
            <w:r w:rsidRPr="00567740">
              <w:rPr>
                <w:rFonts w:ascii="Traditional Arabic" w:hAnsi="Traditional Arabic" w:cs="AL-Mohanad" w:hint="cs"/>
                <w:sz w:val="20"/>
                <w:szCs w:val="20"/>
                <w:rtl/>
              </w:rPr>
              <w:t>5/1/6</w:t>
            </w:r>
          </w:p>
        </w:tc>
        <w:tc>
          <w:tcPr>
            <w:tcW w:w="7905" w:type="dxa"/>
          </w:tcPr>
          <w:p w:rsidR="00755E4A" w:rsidRPr="00567740" w:rsidRDefault="00755E4A" w:rsidP="00755E4A">
            <w:pPr>
              <w:pStyle w:val="a4"/>
              <w:bidi/>
              <w:jc w:val="both"/>
              <w:rPr>
                <w:rFonts w:cs="AL-Mohanad"/>
                <w:sz w:val="20"/>
                <w:szCs w:val="20"/>
                <w:rtl/>
              </w:rPr>
            </w:pPr>
            <w:r w:rsidRPr="00567740">
              <w:rPr>
                <w:rFonts w:ascii="Traditional Arabic" w:hAnsi="Traditional Arabic" w:cs="AL-Mohanad" w:hint="cs"/>
                <w:sz w:val="20"/>
                <w:szCs w:val="20"/>
                <w:rtl/>
              </w:rPr>
              <w:t>إغلاق سجل الحضور وفقا للوقت الزمني المحدد.</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b/>
                <w:bCs/>
                <w:sz w:val="20"/>
                <w:szCs w:val="20"/>
                <w:rtl/>
              </w:rPr>
              <w:t>تأخر الموظفين:</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الموظفون المتأخرون</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يسجل الموظف المتأخر اسمه في الخانة الخاصة بالمتأخرين مع ضرورة تدوين وقت الحضور الفعلي.</w:t>
            </w:r>
          </w:p>
        </w:tc>
      </w:tr>
      <w:tr w:rsidR="00755E4A" w:rsidRPr="00567740" w:rsidTr="007950EA">
        <w:tc>
          <w:tcPr>
            <w:tcW w:w="1857" w:type="dxa"/>
            <w:vAlign w:val="center"/>
          </w:tcPr>
          <w:p w:rsidR="00755E4A" w:rsidRPr="00567740" w:rsidRDefault="006B0928" w:rsidP="004755EC">
            <w:pPr>
              <w:bidi/>
              <w:spacing w:after="0" w:line="240" w:lineRule="auto"/>
              <w:jc w:val="center"/>
              <w:rPr>
                <w:rFonts w:cs="AL-Mohanad"/>
                <w:sz w:val="20"/>
                <w:szCs w:val="20"/>
                <w:rtl/>
              </w:rPr>
            </w:pPr>
            <w:r w:rsidRPr="00567740">
              <w:rPr>
                <w:rFonts w:ascii="Traditional Arabic" w:hAnsi="Traditional Arabic" w:cs="AL-Mohanad" w:hint="cs"/>
                <w:sz w:val="20"/>
                <w:szCs w:val="20"/>
                <w:rtl/>
              </w:rPr>
              <w:t>وكيل الشؤون التعليمية</w:t>
            </w:r>
          </w:p>
        </w:tc>
        <w:tc>
          <w:tcPr>
            <w:tcW w:w="992" w:type="dxa"/>
            <w:vAlign w:val="center"/>
          </w:tcPr>
          <w:p w:rsidR="00755E4A" w:rsidRPr="00567740" w:rsidRDefault="00755E4A" w:rsidP="004755EC">
            <w:pPr>
              <w:pStyle w:val="a4"/>
              <w:bidi/>
              <w:jc w:val="center"/>
              <w:rPr>
                <w:rFonts w:cs="AL-Mohanad"/>
                <w:sz w:val="20"/>
                <w:szCs w:val="20"/>
                <w:rtl/>
              </w:rPr>
            </w:pPr>
            <w:r w:rsidRPr="00567740">
              <w:rPr>
                <w:rFonts w:ascii="Traditional Arabic" w:hAnsi="Traditional Arabic" w:cs="AL-Mohanad" w:hint="cs"/>
                <w:sz w:val="20"/>
                <w:szCs w:val="20"/>
                <w:rtl/>
              </w:rPr>
              <w:t>5/2/2</w:t>
            </w:r>
          </w:p>
        </w:tc>
        <w:tc>
          <w:tcPr>
            <w:tcW w:w="7905" w:type="dxa"/>
          </w:tcPr>
          <w:p w:rsidR="00755E4A" w:rsidRPr="00567740" w:rsidRDefault="00755E4A" w:rsidP="00755E4A">
            <w:pPr>
              <w:pStyle w:val="a4"/>
              <w:bidi/>
              <w:jc w:val="both"/>
              <w:rPr>
                <w:rFonts w:cs="AL-Mohanad"/>
                <w:sz w:val="20"/>
                <w:szCs w:val="20"/>
                <w:rtl/>
              </w:rPr>
            </w:pPr>
            <w:r w:rsidRPr="00567740">
              <w:rPr>
                <w:rFonts w:ascii="Traditional Arabic" w:hAnsi="Traditional Arabic" w:cs="AL-Mohanad" w:hint="cs"/>
                <w:sz w:val="20"/>
                <w:szCs w:val="20"/>
                <w:rtl/>
              </w:rPr>
              <w:t>متابعة انتظام وسير الحصص الدراسية والتزام المعلمين بها وتفعيل حصص الانتظار.</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ممسجلو المعلومات</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حصر مقدار تأخر الموظفين عن الدوام علما بأنها تشمل( التأخر الصباحي / التأخر عن دخول الحصص / الخروج من الحصة قبل انتهاء الوقت / الامتناع من دخول حصص الانتظار / فترات المناوبة / الخروج من المدرسة قبل نهاية الدوام الرسمي).</w:t>
            </w:r>
          </w:p>
        </w:tc>
      </w:tr>
      <w:tr w:rsidR="00755E4A" w:rsidRPr="00567740" w:rsidTr="007950EA">
        <w:tc>
          <w:tcPr>
            <w:tcW w:w="1857" w:type="dxa"/>
            <w:vAlign w:val="center"/>
          </w:tcPr>
          <w:p w:rsidR="00755E4A" w:rsidRPr="00567740" w:rsidRDefault="006B0928" w:rsidP="004755EC">
            <w:pPr>
              <w:pStyle w:val="a4"/>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755E4A" w:rsidRPr="00567740" w:rsidRDefault="00755E4A" w:rsidP="004755EC">
            <w:pPr>
              <w:pStyle w:val="a4"/>
              <w:bidi/>
              <w:jc w:val="center"/>
              <w:rPr>
                <w:rFonts w:cs="AL-Mohanad"/>
                <w:sz w:val="20"/>
                <w:szCs w:val="20"/>
              </w:rPr>
            </w:pPr>
            <w:r w:rsidRPr="00567740">
              <w:rPr>
                <w:rFonts w:ascii="Traditional Arabic" w:hAnsi="Traditional Arabic" w:cs="AL-Mohanad" w:hint="cs"/>
                <w:sz w:val="20"/>
                <w:szCs w:val="20"/>
                <w:rtl/>
              </w:rPr>
              <w:t>5/2/4</w:t>
            </w:r>
          </w:p>
        </w:tc>
        <w:tc>
          <w:tcPr>
            <w:tcW w:w="7905" w:type="dxa"/>
          </w:tcPr>
          <w:p w:rsidR="00755E4A" w:rsidRPr="00567740" w:rsidRDefault="00755E4A" w:rsidP="00755E4A">
            <w:pPr>
              <w:pStyle w:val="a4"/>
              <w:bidi/>
              <w:rPr>
                <w:rFonts w:cs="AL-Mohanad"/>
                <w:sz w:val="20"/>
                <w:szCs w:val="20"/>
                <w:rtl/>
              </w:rPr>
            </w:pPr>
            <w:r w:rsidRPr="00567740">
              <w:rPr>
                <w:rFonts w:ascii="Traditional Arabic" w:hAnsi="Traditional Arabic" w:cs="AL-Mohanad" w:hint="cs"/>
                <w:sz w:val="20"/>
                <w:szCs w:val="20"/>
                <w:rtl/>
              </w:rPr>
              <w:t>رصد تأخر الموظفين عبر البرنامج الحاسوبي المعتمد.</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5/2/5</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يوجه تنبيه شفوي للموظف إذا بلغ مجموع تأخره ساعتين فأكثر خلال العام المالي.</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5/2/6</w:t>
            </w:r>
          </w:p>
        </w:tc>
        <w:tc>
          <w:tcPr>
            <w:tcW w:w="7905" w:type="dxa"/>
          </w:tcPr>
          <w:p w:rsidR="00755E4A" w:rsidRPr="00567740" w:rsidRDefault="00755E4A" w:rsidP="006B0928">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 xml:space="preserve">إعداد تنبيه خطي للموظف الذي بلغ تأخره 3 ساعات فأكثر خلال العام المالي وفقا للنموذج </w:t>
            </w:r>
            <w:r w:rsidR="006B0928" w:rsidRPr="00567740">
              <w:rPr>
                <w:rFonts w:ascii="Traditional Arabic" w:hAnsi="Traditional Arabic" w:cs="AL-Mohanad" w:hint="cs"/>
                <w:sz w:val="20"/>
                <w:szCs w:val="20"/>
                <w:rtl/>
              </w:rPr>
              <w:t xml:space="preserve"> </w:t>
            </w:r>
            <w:r w:rsidRPr="00567740">
              <w:rPr>
                <w:rFonts w:ascii="Traditional Arabic" w:hAnsi="Traditional Arabic" w:cs="AL-Mohanad" w:hint="cs"/>
                <w:sz w:val="20"/>
                <w:szCs w:val="20"/>
                <w:rtl/>
              </w:rPr>
              <w:t>(و.م.ع.ن-01-02) ويستمر في هذا الإجراء في كل ساعة زادت ويتم رفعها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5/2/7</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التنبيه الخطي.</w:t>
            </w:r>
          </w:p>
        </w:tc>
      </w:tr>
      <w:tr w:rsidR="004755EC" w:rsidRPr="00567740" w:rsidTr="007950EA">
        <w:tc>
          <w:tcPr>
            <w:tcW w:w="1857" w:type="dxa"/>
            <w:vMerge w:val="restart"/>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5/2/8</w:t>
            </w:r>
          </w:p>
        </w:tc>
        <w:tc>
          <w:tcPr>
            <w:tcW w:w="7905" w:type="dxa"/>
          </w:tcPr>
          <w:p w:rsidR="004755EC" w:rsidRPr="00567740" w:rsidRDefault="004755E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تزويد أصحاب العلاقة بالتنبيه الخطي.</w:t>
            </w:r>
          </w:p>
        </w:tc>
      </w:tr>
      <w:tr w:rsidR="004755EC" w:rsidRPr="00567740" w:rsidTr="007950EA">
        <w:tc>
          <w:tcPr>
            <w:tcW w:w="1857" w:type="dxa"/>
            <w:vMerge/>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p>
        </w:tc>
        <w:tc>
          <w:tcPr>
            <w:tcW w:w="992" w:type="dxa"/>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5/2/9</w:t>
            </w:r>
          </w:p>
        </w:tc>
        <w:tc>
          <w:tcPr>
            <w:tcW w:w="7905" w:type="dxa"/>
          </w:tcPr>
          <w:p w:rsidR="004755EC" w:rsidRPr="00567740" w:rsidRDefault="004755E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التنبيه الخطي في ملف الموظف.</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5/2/10</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بلغ مجموع ساعات التأخر ما مقداره 7ساعات خلال العام المالي يتم إعداد أمر حسم بمقدار يوم ويرفع لمدير المدرسة وفق نموذج (و.م.ع.ن-01-03).</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5/2/11</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يتم اعتماد قرار الحسم ويتم رفعه لإدارة التربية والتعليم.</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w:t>
            </w:r>
          </w:p>
        </w:tc>
        <w:tc>
          <w:tcPr>
            <w:tcW w:w="7905" w:type="dxa"/>
          </w:tcPr>
          <w:p w:rsidR="00755E4A" w:rsidRPr="00567740" w:rsidRDefault="00755E4A" w:rsidP="00755E4A">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غياب الموظفين:</w:t>
            </w:r>
          </w:p>
        </w:tc>
      </w:tr>
      <w:tr w:rsidR="0032407C" w:rsidRPr="00567740" w:rsidTr="007950EA">
        <w:tc>
          <w:tcPr>
            <w:tcW w:w="1857" w:type="dxa"/>
            <w:vMerge w:val="restart"/>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الموظفون</w:t>
            </w:r>
          </w:p>
        </w:tc>
        <w:tc>
          <w:tcPr>
            <w:tcW w:w="992" w:type="dxa"/>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w:t>
            </w:r>
          </w:p>
        </w:tc>
        <w:tc>
          <w:tcPr>
            <w:tcW w:w="7905" w:type="dxa"/>
          </w:tcPr>
          <w:p w:rsidR="0032407C" w:rsidRPr="00567740" w:rsidRDefault="0032407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ينبغي اتباع مايلي من الموظف:</w:t>
            </w:r>
          </w:p>
        </w:tc>
      </w:tr>
      <w:tr w:rsidR="0032407C" w:rsidRPr="00567740" w:rsidTr="007950EA">
        <w:tc>
          <w:tcPr>
            <w:tcW w:w="1857" w:type="dxa"/>
            <w:vMerge/>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p>
        </w:tc>
        <w:tc>
          <w:tcPr>
            <w:tcW w:w="992" w:type="dxa"/>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5/3/1/1</w:t>
            </w:r>
          </w:p>
        </w:tc>
        <w:tc>
          <w:tcPr>
            <w:tcW w:w="7905" w:type="dxa"/>
          </w:tcPr>
          <w:p w:rsidR="0032407C" w:rsidRPr="00567740" w:rsidRDefault="0032407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الالتزام من الموظف بالدوام الرسمي.</w:t>
            </w:r>
          </w:p>
        </w:tc>
      </w:tr>
      <w:tr w:rsidR="0032407C" w:rsidRPr="00567740" w:rsidTr="007950EA">
        <w:tc>
          <w:tcPr>
            <w:tcW w:w="1857" w:type="dxa"/>
            <w:vMerge/>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p>
        </w:tc>
        <w:tc>
          <w:tcPr>
            <w:tcW w:w="992" w:type="dxa"/>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5/3/1/2</w:t>
            </w:r>
          </w:p>
        </w:tc>
        <w:tc>
          <w:tcPr>
            <w:tcW w:w="7905" w:type="dxa"/>
          </w:tcPr>
          <w:p w:rsidR="0032407C" w:rsidRPr="00567740" w:rsidRDefault="0032407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إشعار مدير المدرسة قبل الغياب بوقت كاف.</w:t>
            </w:r>
          </w:p>
        </w:tc>
      </w:tr>
      <w:tr w:rsidR="0032407C" w:rsidRPr="00567740" w:rsidTr="007950EA">
        <w:tc>
          <w:tcPr>
            <w:tcW w:w="1857" w:type="dxa"/>
            <w:vMerge/>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p>
        </w:tc>
        <w:tc>
          <w:tcPr>
            <w:tcW w:w="992" w:type="dxa"/>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5/3/1/3</w:t>
            </w:r>
          </w:p>
        </w:tc>
        <w:tc>
          <w:tcPr>
            <w:tcW w:w="7905" w:type="dxa"/>
          </w:tcPr>
          <w:p w:rsidR="0032407C" w:rsidRPr="00567740" w:rsidRDefault="0032407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تقديم طلب الإجازة الاضطرارية لمدير المدرسة قبل الغياب بوقت كاف</w:t>
            </w:r>
          </w:p>
        </w:tc>
      </w:tr>
      <w:tr w:rsidR="0032407C" w:rsidRPr="00567740" w:rsidTr="007950EA">
        <w:tc>
          <w:tcPr>
            <w:tcW w:w="1857" w:type="dxa"/>
            <w:vMerge/>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p>
        </w:tc>
        <w:tc>
          <w:tcPr>
            <w:tcW w:w="992" w:type="dxa"/>
            <w:vAlign w:val="center"/>
          </w:tcPr>
          <w:p w:rsidR="0032407C" w:rsidRPr="00567740" w:rsidRDefault="0032407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5/3/1/4</w:t>
            </w:r>
          </w:p>
        </w:tc>
        <w:tc>
          <w:tcPr>
            <w:tcW w:w="7905" w:type="dxa"/>
          </w:tcPr>
          <w:p w:rsidR="0032407C" w:rsidRPr="00567740" w:rsidRDefault="0032407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تقديم العذر عن الغياب خلال أسبوع من تاريخ الغياب.</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5/3/2</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ورقة مساءلة للموظف في حال غيابه وفق نموذج (و.م.ع.ن-01-04)</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مساءلة الغياب.</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5/3/4</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تسليم الموظف المعني ورقة المساءلة.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الغائب</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5/3/5</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الرد على المساءلة وإرفاق الأعذار والوثائق والتقارير اللازمة-إذا توفرت-في مدة أقصاها أسبوع , ويتم تسليمها لوكيل الشؤون المدرسية.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5/3/6</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رد المساءلة والتعرف على الأسباب والقيام بشرح رصيد الموظف من الإجازات الاضطرارية والإجازات المرضية ورفعها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5/3/7</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المساءلة والرد والأعذار واتخاذ القرار المناسب بذلك.</w:t>
            </w:r>
          </w:p>
        </w:tc>
      </w:tr>
      <w:tr w:rsidR="00A505AE" w:rsidRPr="00567740" w:rsidTr="007950EA">
        <w:tc>
          <w:tcPr>
            <w:tcW w:w="1857" w:type="dxa"/>
            <w:vMerge w:val="restart"/>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p>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5/3/8</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تم احتساب الغياب من الإجازة المرضية (وفقا للتقرير) يتم حفظ المساءلة في الملف مع المرفقات واعتبارها إجازة بعذر ويصدر قرار في ذلك.</w:t>
            </w:r>
          </w:p>
        </w:tc>
      </w:tr>
      <w:tr w:rsidR="00A505AE" w:rsidRPr="00567740" w:rsidTr="007950EA">
        <w:tc>
          <w:tcPr>
            <w:tcW w:w="1857" w:type="dxa"/>
            <w:vMerge/>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5/3/9</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تم احتساب الغياب إجازة اضطرارية يتم الحسم من رصيد الموظف من الاجازات الاضطرارية.</w:t>
            </w:r>
          </w:p>
        </w:tc>
      </w:tr>
      <w:tr w:rsidR="00A505AE" w:rsidRPr="00567740" w:rsidTr="007950EA">
        <w:tc>
          <w:tcPr>
            <w:tcW w:w="1857" w:type="dxa"/>
            <w:vMerge/>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5/3/10</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لم تكن الوثائق والأعذار مقبولة يتم إعداد قرار الحسم من الراتب وفق نموذج (و.م.ع.ن-01-05) ويرفع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5/3/11</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قرار الحسم ورفعه لإدارة التربية والتعليم.</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5/3/12</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قرار الحسم في ملف الموظف.</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مسجل المعلومات</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5/3/13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رصد قرار الحسم ضمن البرنامج الحاسوبي المعتمد.</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w:t>
            </w:r>
          </w:p>
        </w:tc>
        <w:tc>
          <w:tcPr>
            <w:tcW w:w="7905" w:type="dxa"/>
          </w:tcPr>
          <w:p w:rsidR="00755E4A" w:rsidRPr="00567740" w:rsidRDefault="00755E4A" w:rsidP="00755E4A">
            <w:pPr>
              <w:bidi/>
              <w:spacing w:after="0" w:line="240" w:lineRule="auto"/>
              <w:rPr>
                <w:rFonts w:ascii="Traditional Arabic" w:hAnsi="Traditional Arabic" w:cs="AL-Mohanad"/>
                <w:b/>
                <w:bCs/>
                <w:sz w:val="20"/>
                <w:szCs w:val="20"/>
                <w:rtl/>
              </w:rPr>
            </w:pPr>
            <w:r w:rsidRPr="00567740">
              <w:rPr>
                <w:rFonts w:ascii="Traditional Arabic" w:hAnsi="Traditional Arabic" w:cs="AL-Mohanad" w:hint="cs"/>
                <w:b/>
                <w:bCs/>
                <w:sz w:val="20"/>
                <w:szCs w:val="20"/>
                <w:rtl/>
              </w:rPr>
              <w:t>استئذان الموظفين:</w:t>
            </w:r>
          </w:p>
        </w:tc>
      </w:tr>
      <w:tr w:rsidR="004755EC" w:rsidRPr="00567740" w:rsidTr="007950EA">
        <w:tc>
          <w:tcPr>
            <w:tcW w:w="1857" w:type="dxa"/>
            <w:vMerge w:val="restart"/>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المستأذن</w:t>
            </w:r>
          </w:p>
        </w:tc>
        <w:tc>
          <w:tcPr>
            <w:tcW w:w="992" w:type="dxa"/>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w:t>
            </w:r>
          </w:p>
        </w:tc>
        <w:tc>
          <w:tcPr>
            <w:tcW w:w="7905" w:type="dxa"/>
          </w:tcPr>
          <w:p w:rsidR="004755EC" w:rsidRPr="00567740" w:rsidRDefault="004755E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يتوجب على الموظف الاستئذان من مدير المدرسة عند الخروج من المدرسة قبل نهاية الدوام باتباع الاتي:</w:t>
            </w:r>
          </w:p>
        </w:tc>
      </w:tr>
      <w:tr w:rsidR="004755EC" w:rsidRPr="00567740" w:rsidTr="007950EA">
        <w:tc>
          <w:tcPr>
            <w:tcW w:w="1857" w:type="dxa"/>
            <w:vMerge/>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p>
        </w:tc>
        <w:tc>
          <w:tcPr>
            <w:tcW w:w="992" w:type="dxa"/>
            <w:vAlign w:val="center"/>
          </w:tcPr>
          <w:p w:rsidR="004755EC" w:rsidRPr="00567740" w:rsidRDefault="004755EC"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5/4/1/1</w:t>
            </w:r>
          </w:p>
        </w:tc>
        <w:tc>
          <w:tcPr>
            <w:tcW w:w="7905" w:type="dxa"/>
          </w:tcPr>
          <w:p w:rsidR="004755EC" w:rsidRPr="00567740" w:rsidRDefault="004755EC"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إشعار للمسؤول المباشر بطلب الاستئذان.</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5/4/1/2</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الاطلاع على الطلب ورفع الإشعار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التوقيع على الإشعار بالاعتماد أو الرفض.</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الموظف المستأذن</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5/4/1/4</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عند الخروج من المدرسة بعد موافقة المدير يتم كتابة ال</w:t>
            </w:r>
            <w:r w:rsidR="00A505AE" w:rsidRPr="00567740">
              <w:rPr>
                <w:rFonts w:ascii="Traditional Arabic" w:hAnsi="Traditional Arabic" w:cs="AL-Mohanad" w:hint="cs"/>
                <w:sz w:val="20"/>
                <w:szCs w:val="20"/>
                <w:rtl/>
              </w:rPr>
              <w:t>ا</w:t>
            </w:r>
            <w:r w:rsidRPr="00567740">
              <w:rPr>
                <w:rFonts w:ascii="Traditional Arabic" w:hAnsi="Traditional Arabic" w:cs="AL-Mohanad" w:hint="cs"/>
                <w:sz w:val="20"/>
                <w:szCs w:val="20"/>
                <w:rtl/>
              </w:rPr>
              <w:t>سم ووقت الخروج وسببه في سجل الاستئذان أو في النظام الحاسوبي المستخدم وفق نموذج رقم (و.م.ع.ن-01-06).</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مسجل المعلومات</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5/4/2</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تثبيت وقت الاستئذان ووقت العودة في البرنامج الحاسوبي المعتمد من الوزارة.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5/4/3</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تنبيه شفوي للموظف الذي بلغ خروجه من المدرسة بدون استئذان ساعتين فأكثر خلال العام المالي.</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5/4/4</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إعداد تنبيه خطي للموظف الذي بلغ خروجه من المدرسة بدون استئذان 3 ساعات فأكثر خلال العام المالي ويستمر في هذا الإجراء في كل ساعة زادت ويتم رفعها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5/4/5</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توقيع واعتماد التنبيه الخطي.</w:t>
            </w:r>
          </w:p>
        </w:tc>
      </w:tr>
      <w:tr w:rsidR="00A505AE" w:rsidRPr="00567740" w:rsidTr="007950EA">
        <w:tc>
          <w:tcPr>
            <w:tcW w:w="1857" w:type="dxa"/>
            <w:vMerge w:val="restart"/>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5/4/6</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تزويد أصحاب العلاقة بالتنبيه الخطي.</w:t>
            </w:r>
          </w:p>
        </w:tc>
      </w:tr>
      <w:tr w:rsidR="00A505AE" w:rsidRPr="00567740" w:rsidTr="007950EA">
        <w:tc>
          <w:tcPr>
            <w:tcW w:w="1857" w:type="dxa"/>
            <w:vMerge/>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5/4/7</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حفظ صورة من التنبيه الخطي في ملف الموظف.</w:t>
            </w:r>
          </w:p>
        </w:tc>
      </w:tr>
      <w:tr w:rsidR="00A505AE" w:rsidRPr="00567740" w:rsidTr="007950EA">
        <w:tc>
          <w:tcPr>
            <w:tcW w:w="1857" w:type="dxa"/>
            <w:vMerge/>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p>
        </w:tc>
        <w:tc>
          <w:tcPr>
            <w:tcW w:w="992" w:type="dxa"/>
            <w:vAlign w:val="center"/>
          </w:tcPr>
          <w:p w:rsidR="00A505AE" w:rsidRPr="00567740" w:rsidRDefault="00A505AE"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5/4/8</w:t>
            </w:r>
          </w:p>
        </w:tc>
        <w:tc>
          <w:tcPr>
            <w:tcW w:w="7905" w:type="dxa"/>
          </w:tcPr>
          <w:p w:rsidR="00A505AE" w:rsidRPr="00567740" w:rsidRDefault="00A505AE"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إذا بلغ مجموع ساعات التأخر سبع ساعات خلال العام المالي , بسبب خروج الموظف من المدرسة دون استئذان يتم إعداد أمر حسم بمقدار يوم ويرفع لمدير المدرسة.</w:t>
            </w:r>
          </w:p>
        </w:tc>
      </w:tr>
      <w:tr w:rsidR="00755E4A" w:rsidRPr="00567740" w:rsidTr="007950EA">
        <w:tc>
          <w:tcPr>
            <w:tcW w:w="1857"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مدير المدرسة</w:t>
            </w:r>
          </w:p>
        </w:tc>
        <w:tc>
          <w:tcPr>
            <w:tcW w:w="992" w:type="dxa"/>
            <w:vAlign w:val="center"/>
          </w:tcPr>
          <w:p w:rsidR="00755E4A" w:rsidRPr="00567740" w:rsidRDefault="00755E4A" w:rsidP="004755EC">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5/4/9</w:t>
            </w:r>
          </w:p>
        </w:tc>
        <w:tc>
          <w:tcPr>
            <w:tcW w:w="7905" w:type="dxa"/>
          </w:tcPr>
          <w:p w:rsidR="00755E4A" w:rsidRPr="00567740" w:rsidRDefault="00755E4A" w:rsidP="00755E4A">
            <w:pPr>
              <w:bidi/>
              <w:spacing w:after="0" w:line="240" w:lineRule="auto"/>
              <w:rPr>
                <w:rFonts w:ascii="Traditional Arabic" w:hAnsi="Traditional Arabic" w:cs="AL-Mohanad"/>
                <w:sz w:val="20"/>
                <w:szCs w:val="20"/>
                <w:rtl/>
              </w:rPr>
            </w:pPr>
            <w:r w:rsidRPr="00567740">
              <w:rPr>
                <w:rFonts w:ascii="Traditional Arabic" w:hAnsi="Traditional Arabic" w:cs="AL-Mohanad" w:hint="cs"/>
                <w:sz w:val="20"/>
                <w:szCs w:val="20"/>
                <w:rtl/>
              </w:rPr>
              <w:t>يتم اعتماد قرار الحسم ويتم رفعه لإدارة التربية والتعليم.</w:t>
            </w:r>
          </w:p>
        </w:tc>
      </w:tr>
    </w:tbl>
    <w:p w:rsidR="00755E4A" w:rsidRPr="00567740" w:rsidRDefault="00755E4A" w:rsidP="00755E4A">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755E4A" w:rsidRPr="00567740" w:rsidTr="007950EA">
        <w:tc>
          <w:tcPr>
            <w:tcW w:w="10754" w:type="dxa"/>
            <w:shd w:val="clear" w:color="auto" w:fill="FFFFFF" w:themeFill="background1"/>
          </w:tcPr>
          <w:p w:rsidR="00755E4A" w:rsidRPr="00567740" w:rsidRDefault="00755E4A" w:rsidP="00B638F3">
            <w:pPr>
              <w:pStyle w:val="a4"/>
              <w:bidi/>
              <w:rPr>
                <w:sz w:val="20"/>
                <w:szCs w:val="20"/>
                <w:rtl/>
              </w:rPr>
            </w:pPr>
            <w:r w:rsidRPr="00567740">
              <w:rPr>
                <w:rFonts w:cs="AL-Mohanad" w:hint="cs"/>
                <w:sz w:val="20"/>
                <w:szCs w:val="20"/>
                <w:rtl/>
              </w:rPr>
              <w:t>6- النماذج والسجلات</w:t>
            </w:r>
          </w:p>
        </w:tc>
      </w:tr>
    </w:tbl>
    <w:p w:rsidR="00755E4A" w:rsidRPr="007950EA" w:rsidRDefault="00755E4A" w:rsidP="00755E4A">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4"/>
        <w:gridCol w:w="2837"/>
        <w:gridCol w:w="1559"/>
        <w:gridCol w:w="2882"/>
        <w:gridCol w:w="1762"/>
      </w:tblGrid>
      <w:tr w:rsidR="00755E4A" w:rsidRPr="00567740" w:rsidTr="007950EA">
        <w:tc>
          <w:tcPr>
            <w:tcW w:w="797" w:type="pct"/>
            <w:shd w:val="clear" w:color="auto" w:fill="92D050"/>
            <w:vAlign w:val="center"/>
          </w:tcPr>
          <w:p w:rsidR="00755E4A" w:rsidRPr="00567740" w:rsidRDefault="00755E4A" w:rsidP="00B638F3">
            <w:pPr>
              <w:pStyle w:val="a4"/>
              <w:bidi/>
              <w:jc w:val="center"/>
              <w:rPr>
                <w:rFonts w:cs="AL-Mohanad"/>
                <w:sz w:val="20"/>
                <w:szCs w:val="20"/>
                <w:rtl/>
              </w:rPr>
            </w:pPr>
            <w:r w:rsidRPr="00567740">
              <w:rPr>
                <w:rFonts w:cs="AL-Mohanad" w:hint="cs"/>
                <w:sz w:val="20"/>
                <w:szCs w:val="20"/>
                <w:rtl/>
              </w:rPr>
              <w:t>التسلسل</w:t>
            </w:r>
          </w:p>
        </w:tc>
        <w:tc>
          <w:tcPr>
            <w:tcW w:w="1319" w:type="pct"/>
            <w:shd w:val="clear" w:color="auto" w:fill="92D050"/>
            <w:vAlign w:val="center"/>
          </w:tcPr>
          <w:p w:rsidR="00755E4A" w:rsidRPr="00567740" w:rsidRDefault="00755E4A" w:rsidP="00B638F3">
            <w:pPr>
              <w:pStyle w:val="a4"/>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755E4A" w:rsidRPr="00567740" w:rsidRDefault="00755E4A" w:rsidP="00B638F3">
            <w:pPr>
              <w:pStyle w:val="a4"/>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755E4A" w:rsidRPr="00567740" w:rsidRDefault="00755E4A"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755E4A" w:rsidRPr="00567740" w:rsidRDefault="00755E4A" w:rsidP="00B638F3">
            <w:pPr>
              <w:pStyle w:val="a4"/>
              <w:bidi/>
              <w:jc w:val="center"/>
              <w:rPr>
                <w:rFonts w:cs="AL-Mohanad"/>
                <w:sz w:val="20"/>
                <w:szCs w:val="20"/>
                <w:rtl/>
              </w:rPr>
            </w:pPr>
            <w:r w:rsidRPr="00567740">
              <w:rPr>
                <w:rFonts w:cs="AL-Mohanad" w:hint="cs"/>
                <w:sz w:val="20"/>
                <w:szCs w:val="20"/>
                <w:rtl/>
              </w:rPr>
              <w:t>مدة الحفظ</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6/1</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الدوام</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و.م.ع.ن-01-01</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6/2</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تنبيه على التأخر</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و.م.ع.ن-01-02</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6/3</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قرار حسم التأخر والخروج المبكر</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و.م.ع.ن-01-03</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6/4</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مساءلة الغياب</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و.م.ع.ن-01-04</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6/5</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 xml:space="preserve">قرار حسم الغياب </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و.م.ع.ن-01-05</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مستمر</w:t>
            </w:r>
          </w:p>
        </w:tc>
      </w:tr>
      <w:tr w:rsidR="00C0053B" w:rsidRPr="00567740" w:rsidTr="007950EA">
        <w:tc>
          <w:tcPr>
            <w:tcW w:w="797" w:type="pct"/>
          </w:tcPr>
          <w:p w:rsidR="00C0053B" w:rsidRPr="00567740" w:rsidRDefault="00C0053B" w:rsidP="00B638F3">
            <w:pPr>
              <w:bidi/>
              <w:spacing w:after="0" w:line="240" w:lineRule="auto"/>
              <w:jc w:val="center"/>
              <w:rPr>
                <w:rFonts w:ascii="Traditional Arabic" w:hAnsi="Traditional Arabic" w:cs="AL-Mohanad"/>
                <w:sz w:val="20"/>
                <w:szCs w:val="20"/>
              </w:rPr>
            </w:pPr>
            <w:r w:rsidRPr="00567740">
              <w:rPr>
                <w:rFonts w:ascii="Traditional Arabic" w:hAnsi="Traditional Arabic" w:cs="AL-Mohanad" w:hint="cs"/>
                <w:sz w:val="20"/>
                <w:szCs w:val="20"/>
                <w:rtl/>
              </w:rPr>
              <w:t>6/6</w:t>
            </w:r>
          </w:p>
        </w:tc>
        <w:tc>
          <w:tcPr>
            <w:tcW w:w="13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سجل الاستئذان</w:t>
            </w:r>
          </w:p>
        </w:tc>
        <w:tc>
          <w:tcPr>
            <w:tcW w:w="725"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و.م.ع.ن-01-06</w:t>
            </w:r>
          </w:p>
        </w:tc>
        <w:tc>
          <w:tcPr>
            <w:tcW w:w="1340"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وكيل الشؤون المدرسية</w:t>
            </w:r>
          </w:p>
        </w:tc>
        <w:tc>
          <w:tcPr>
            <w:tcW w:w="819" w:type="pct"/>
          </w:tcPr>
          <w:p w:rsidR="00C0053B" w:rsidRPr="00567740" w:rsidRDefault="00C0053B" w:rsidP="00B638F3">
            <w:pPr>
              <w:bidi/>
              <w:spacing w:after="0" w:line="240" w:lineRule="auto"/>
              <w:jc w:val="center"/>
              <w:rPr>
                <w:rFonts w:ascii="Traditional Arabic" w:hAnsi="Traditional Arabic" w:cs="AL-Mohanad"/>
                <w:sz w:val="20"/>
                <w:szCs w:val="20"/>
                <w:rtl/>
              </w:rPr>
            </w:pPr>
            <w:r w:rsidRPr="00567740">
              <w:rPr>
                <w:rFonts w:ascii="Traditional Arabic" w:hAnsi="Traditional Arabic" w:cs="AL-Mohanad" w:hint="cs"/>
                <w:sz w:val="20"/>
                <w:szCs w:val="20"/>
                <w:rtl/>
              </w:rPr>
              <w:t>عام دراسي</w:t>
            </w:r>
          </w:p>
        </w:tc>
      </w:tr>
    </w:tbl>
    <w:p w:rsidR="00755E4A" w:rsidRPr="00567740" w:rsidRDefault="00755E4A" w:rsidP="00755E4A">
      <w:pPr>
        <w:rPr>
          <w:sz w:val="20"/>
          <w:szCs w:val="20"/>
        </w:rPr>
      </w:pPr>
    </w:p>
    <w:p w:rsidR="009B2A25" w:rsidRPr="00567740" w:rsidRDefault="009B2A25" w:rsidP="009B2A25">
      <w:pPr>
        <w:bidi/>
        <w:rPr>
          <w:rFonts w:cs="AL-Mohanad"/>
          <w:sz w:val="20"/>
          <w:szCs w:val="20"/>
          <w:rtl/>
        </w:rPr>
      </w:pPr>
    </w:p>
    <w:p w:rsidR="00545CCF" w:rsidRPr="00567740" w:rsidRDefault="00545CCF" w:rsidP="00545CCF">
      <w:pPr>
        <w:bidi/>
        <w:rPr>
          <w:rFonts w:cs="AL-Mohanad"/>
          <w:sz w:val="20"/>
          <w:szCs w:val="20"/>
          <w:rtl/>
        </w:rPr>
      </w:pPr>
    </w:p>
    <w:p w:rsidR="00545CCF" w:rsidRPr="00567740" w:rsidRDefault="00545CCF" w:rsidP="00545CCF">
      <w:pPr>
        <w:bidi/>
        <w:rPr>
          <w:rFonts w:cs="AL-Mohanad"/>
          <w:sz w:val="20"/>
          <w:szCs w:val="20"/>
          <w:rtl/>
        </w:rPr>
      </w:pPr>
    </w:p>
    <w:p w:rsidR="00545CCF" w:rsidRPr="00567740" w:rsidRDefault="00545CCF" w:rsidP="00545CCF">
      <w:pPr>
        <w:bidi/>
        <w:rPr>
          <w:rFonts w:cs="AL-Mohanad"/>
          <w:sz w:val="20"/>
          <w:szCs w:val="20"/>
          <w:rtl/>
        </w:rPr>
      </w:pPr>
    </w:p>
    <w:p w:rsidR="00545CCF" w:rsidRPr="00567740" w:rsidRDefault="00545CCF" w:rsidP="00545CCF">
      <w:pPr>
        <w:bidi/>
        <w:rPr>
          <w:rFonts w:cs="AL-Mohanad"/>
          <w:sz w:val="20"/>
          <w:szCs w:val="20"/>
          <w:rtl/>
        </w:rPr>
      </w:pPr>
    </w:p>
    <w:p w:rsidR="00545CCF" w:rsidRPr="00567740" w:rsidRDefault="00545CCF" w:rsidP="00545CCF">
      <w:pPr>
        <w:bidi/>
        <w:rPr>
          <w:rFonts w:cs="AL-Mohanad"/>
          <w:sz w:val="20"/>
          <w:szCs w:val="20"/>
          <w:rtl/>
        </w:rPr>
      </w:pPr>
    </w:p>
    <w:p w:rsidR="00545CCF" w:rsidRDefault="00545CCF" w:rsidP="00545CCF">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Default="007950EA" w:rsidP="007950EA">
      <w:pPr>
        <w:bidi/>
        <w:rPr>
          <w:rFonts w:cs="AL-Mohanad"/>
          <w:sz w:val="20"/>
          <w:szCs w:val="20"/>
          <w:rtl/>
        </w:rPr>
      </w:pPr>
    </w:p>
    <w:p w:rsidR="007950EA" w:rsidRPr="00567740" w:rsidRDefault="007950EA" w:rsidP="007950EA">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850"/>
        <w:gridCol w:w="4321"/>
        <w:gridCol w:w="3583"/>
      </w:tblGrid>
      <w:tr w:rsidR="00B35BE9" w:rsidRPr="00567740" w:rsidTr="007950EA">
        <w:tc>
          <w:tcPr>
            <w:tcW w:w="1325" w:type="pct"/>
            <w:shd w:val="clear" w:color="auto" w:fill="92D050"/>
          </w:tcPr>
          <w:p w:rsidR="00B35BE9" w:rsidRPr="007950EA" w:rsidRDefault="00B35BE9" w:rsidP="007950EA">
            <w:pPr>
              <w:pStyle w:val="a4"/>
              <w:bidi/>
              <w:jc w:val="center"/>
              <w:rPr>
                <w:rFonts w:cs="GE SS Two Medium"/>
                <w:sz w:val="20"/>
                <w:szCs w:val="20"/>
                <w:rtl/>
              </w:rPr>
            </w:pPr>
            <w:r w:rsidRPr="007950EA">
              <w:rPr>
                <w:rFonts w:cs="GE SS Two Medium" w:hint="cs"/>
                <w:sz w:val="20"/>
                <w:szCs w:val="20"/>
                <w:rtl/>
              </w:rPr>
              <w:t>رقم العملية:</w:t>
            </w:r>
            <w:r w:rsidR="00391FD9" w:rsidRPr="007950EA">
              <w:rPr>
                <w:rFonts w:cs="GE SS Two Medium" w:hint="cs"/>
                <w:sz w:val="20"/>
                <w:szCs w:val="20"/>
                <w:rtl/>
              </w:rPr>
              <w:t xml:space="preserve"> 8</w:t>
            </w:r>
          </w:p>
        </w:tc>
        <w:tc>
          <w:tcPr>
            <w:tcW w:w="2009" w:type="pct"/>
            <w:shd w:val="clear" w:color="auto" w:fill="92D050"/>
          </w:tcPr>
          <w:p w:rsidR="00B35BE9" w:rsidRPr="007950EA" w:rsidRDefault="00B35BE9" w:rsidP="007950EA">
            <w:pPr>
              <w:pStyle w:val="a4"/>
              <w:bidi/>
              <w:jc w:val="center"/>
              <w:rPr>
                <w:rFonts w:cs="GE SS Two Medium"/>
                <w:sz w:val="20"/>
                <w:szCs w:val="20"/>
                <w:rtl/>
              </w:rPr>
            </w:pPr>
            <w:r w:rsidRPr="007950EA">
              <w:rPr>
                <w:rFonts w:cs="GE SS Two Medium" w:hint="cs"/>
                <w:sz w:val="20"/>
                <w:szCs w:val="20"/>
                <w:rtl/>
              </w:rPr>
              <w:t>اسم العملية: متابعة تأخر وغياب الطلاب</w:t>
            </w:r>
          </w:p>
        </w:tc>
        <w:tc>
          <w:tcPr>
            <w:tcW w:w="1666" w:type="pct"/>
            <w:shd w:val="clear" w:color="auto" w:fill="92D050"/>
          </w:tcPr>
          <w:p w:rsidR="00B35BE9" w:rsidRPr="007950EA" w:rsidRDefault="00B35BE9" w:rsidP="007950EA">
            <w:pPr>
              <w:pStyle w:val="a4"/>
              <w:bidi/>
              <w:jc w:val="center"/>
              <w:rPr>
                <w:rFonts w:cs="GE SS Two Medium"/>
                <w:sz w:val="20"/>
                <w:szCs w:val="20"/>
                <w:rtl/>
              </w:rPr>
            </w:pPr>
            <w:r w:rsidRPr="007950EA">
              <w:rPr>
                <w:rFonts w:cs="GE SS Two Medium" w:hint="cs"/>
                <w:sz w:val="20"/>
                <w:szCs w:val="20"/>
                <w:rtl/>
              </w:rPr>
              <w:t>رمز العملية:</w:t>
            </w:r>
            <w:r w:rsidR="00391FD9" w:rsidRPr="007950EA">
              <w:rPr>
                <w:rFonts w:cs="GE SS Two Medium" w:hint="cs"/>
                <w:sz w:val="20"/>
                <w:szCs w:val="20"/>
                <w:rtl/>
              </w:rPr>
              <w:t xml:space="preserve"> و.ط.ع.-03</w:t>
            </w:r>
          </w:p>
        </w:tc>
      </w:tr>
    </w:tbl>
    <w:p w:rsidR="00545CCF" w:rsidRPr="007950EA" w:rsidRDefault="00545CCF" w:rsidP="00545CC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B35BE9" w:rsidRPr="00567740" w:rsidTr="007950EA">
        <w:tc>
          <w:tcPr>
            <w:tcW w:w="1857" w:type="dxa"/>
            <w:vAlign w:val="center"/>
          </w:tcPr>
          <w:p w:rsidR="00B35BE9" w:rsidRPr="00567740" w:rsidRDefault="00B35BE9" w:rsidP="007950EA">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B35BE9" w:rsidRPr="00567740" w:rsidRDefault="00B35BE9" w:rsidP="00391FD9">
            <w:pPr>
              <w:pStyle w:val="a4"/>
              <w:bidi/>
              <w:jc w:val="both"/>
              <w:rPr>
                <w:rFonts w:cs="AL-Mohanad"/>
                <w:sz w:val="20"/>
                <w:szCs w:val="20"/>
                <w:rtl/>
              </w:rPr>
            </w:pPr>
            <w:r w:rsidRPr="00567740">
              <w:rPr>
                <w:rFonts w:cs="AL-Mohanad" w:hint="cs"/>
                <w:sz w:val="20"/>
                <w:szCs w:val="20"/>
                <w:rtl/>
              </w:rPr>
              <w:t>تحديد الإجراءات المتبعة في رصد تأخر وغياب الطلاب عن المدرسة, وتوضيح الإجراءات اللازم اتخاذها من قبل الموظفين في المدرسة.</w:t>
            </w:r>
          </w:p>
        </w:tc>
      </w:tr>
      <w:tr w:rsidR="00B35BE9" w:rsidRPr="00567740" w:rsidTr="007950EA">
        <w:tc>
          <w:tcPr>
            <w:tcW w:w="1857" w:type="dxa"/>
            <w:vAlign w:val="center"/>
          </w:tcPr>
          <w:p w:rsidR="00B35BE9" w:rsidRPr="00567740" w:rsidRDefault="00B35BE9" w:rsidP="007950EA">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B35BE9" w:rsidRPr="00567740" w:rsidRDefault="00B35BE9" w:rsidP="00391FD9">
            <w:pPr>
              <w:pStyle w:val="a4"/>
              <w:bidi/>
              <w:jc w:val="both"/>
              <w:rPr>
                <w:rFonts w:cs="AL-Mohanad"/>
                <w:sz w:val="20"/>
                <w:szCs w:val="20"/>
                <w:rtl/>
              </w:rPr>
            </w:pPr>
            <w:r w:rsidRPr="00567740">
              <w:rPr>
                <w:rFonts w:cs="AL-Mohanad" w:hint="cs"/>
                <w:sz w:val="20"/>
                <w:szCs w:val="20"/>
                <w:rtl/>
              </w:rPr>
              <w:t>طلاب المدرسة .</w:t>
            </w:r>
          </w:p>
        </w:tc>
      </w:tr>
      <w:tr w:rsidR="00B35BE9" w:rsidRPr="00567740" w:rsidTr="007950EA">
        <w:tc>
          <w:tcPr>
            <w:tcW w:w="1857" w:type="dxa"/>
            <w:vAlign w:val="center"/>
          </w:tcPr>
          <w:p w:rsidR="00B35BE9" w:rsidRPr="00567740" w:rsidRDefault="00B35BE9" w:rsidP="007950EA">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B35BE9" w:rsidRPr="00567740" w:rsidRDefault="00B35BE9" w:rsidP="00391FD9">
            <w:pPr>
              <w:pStyle w:val="a4"/>
              <w:bidi/>
              <w:jc w:val="both"/>
              <w:rPr>
                <w:rFonts w:cs="AL-Mohanad"/>
                <w:sz w:val="20"/>
                <w:szCs w:val="20"/>
                <w:rtl/>
              </w:rPr>
            </w:pPr>
            <w:r w:rsidRPr="00567740">
              <w:rPr>
                <w:rFonts w:cs="AL-Mohanad" w:hint="cs"/>
                <w:sz w:val="20"/>
                <w:szCs w:val="20"/>
                <w:rtl/>
              </w:rPr>
              <w:t>3/1 قواعد تنظيم السلوك والمواظبة لمراحل التعليم العام .</w:t>
            </w:r>
          </w:p>
        </w:tc>
      </w:tr>
      <w:tr w:rsidR="00B35BE9" w:rsidRPr="00567740" w:rsidTr="007950EA">
        <w:tc>
          <w:tcPr>
            <w:tcW w:w="1857" w:type="dxa"/>
            <w:vAlign w:val="center"/>
          </w:tcPr>
          <w:p w:rsidR="00B35BE9" w:rsidRPr="00567740" w:rsidRDefault="00B35BE9" w:rsidP="007950EA">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B35BE9" w:rsidRPr="00567740" w:rsidRDefault="00B35BE9" w:rsidP="00391FD9">
            <w:pPr>
              <w:pStyle w:val="a4"/>
              <w:bidi/>
              <w:jc w:val="both"/>
              <w:rPr>
                <w:rFonts w:cs="AL-Mohanad"/>
                <w:sz w:val="20"/>
                <w:szCs w:val="20"/>
                <w:rtl/>
              </w:rPr>
            </w:pPr>
            <w:r w:rsidRPr="00567740">
              <w:rPr>
                <w:rFonts w:cs="AL-Mohanad" w:hint="cs"/>
                <w:sz w:val="20"/>
                <w:szCs w:val="20"/>
                <w:rtl/>
              </w:rPr>
              <w:t>4/1 تأخر الطالب:حضور الطالب متأخر عن الوقت المحدد وتأخره عن حضور الحصة .</w:t>
            </w:r>
          </w:p>
          <w:p w:rsidR="00B35BE9" w:rsidRPr="00567740" w:rsidRDefault="00B35BE9" w:rsidP="00391FD9">
            <w:pPr>
              <w:pStyle w:val="a4"/>
              <w:bidi/>
              <w:jc w:val="both"/>
              <w:rPr>
                <w:rFonts w:cs="AL-Mohanad"/>
                <w:sz w:val="20"/>
                <w:szCs w:val="20"/>
                <w:rtl/>
              </w:rPr>
            </w:pPr>
            <w:r w:rsidRPr="00567740">
              <w:rPr>
                <w:rFonts w:cs="AL-Mohanad" w:hint="cs"/>
                <w:sz w:val="20"/>
                <w:szCs w:val="20"/>
                <w:rtl/>
              </w:rPr>
              <w:t>4/2 غياب الطالب: عدم حضور الطالب أو غيابة عن حضور الحصة.</w:t>
            </w:r>
          </w:p>
          <w:p w:rsidR="00B35BE9" w:rsidRPr="00567740" w:rsidRDefault="00B35BE9" w:rsidP="00391FD9">
            <w:pPr>
              <w:pStyle w:val="a4"/>
              <w:bidi/>
              <w:jc w:val="both"/>
              <w:rPr>
                <w:rFonts w:cs="AL-Mohanad"/>
                <w:sz w:val="20"/>
                <w:szCs w:val="20"/>
                <w:rtl/>
              </w:rPr>
            </w:pPr>
            <w:r w:rsidRPr="00567740">
              <w:rPr>
                <w:rFonts w:cs="AL-Mohanad" w:hint="cs"/>
                <w:sz w:val="20"/>
                <w:szCs w:val="20"/>
                <w:rtl/>
              </w:rPr>
              <w:t>4/3 ولي أمر الطالب : والده أو ولية شرعا.</w:t>
            </w:r>
          </w:p>
        </w:tc>
      </w:tr>
      <w:tr w:rsidR="00545CCF" w:rsidRPr="00567740" w:rsidTr="007950EA">
        <w:tc>
          <w:tcPr>
            <w:tcW w:w="10754" w:type="dxa"/>
            <w:gridSpan w:val="2"/>
            <w:shd w:val="clear" w:color="auto" w:fill="FFFFFF" w:themeFill="background1"/>
            <w:vAlign w:val="center"/>
          </w:tcPr>
          <w:p w:rsidR="00545CCF" w:rsidRPr="00567740" w:rsidRDefault="004F7316" w:rsidP="00B638F3">
            <w:pPr>
              <w:pStyle w:val="a4"/>
              <w:bidi/>
              <w:rPr>
                <w:rFonts w:cs="AL-Mohanad"/>
                <w:sz w:val="20"/>
                <w:szCs w:val="20"/>
                <w:rtl/>
              </w:rPr>
            </w:pPr>
            <w:r w:rsidRPr="00567740">
              <w:rPr>
                <w:rFonts w:cs="AL-Mohanad" w:hint="cs"/>
                <w:sz w:val="20"/>
                <w:szCs w:val="20"/>
                <w:rtl/>
              </w:rPr>
              <w:t>5-العملية</w:t>
            </w:r>
            <w:r w:rsidR="00545CCF" w:rsidRPr="00567740">
              <w:rPr>
                <w:rFonts w:cs="AL-Mohanad" w:hint="cs"/>
                <w:sz w:val="20"/>
                <w:szCs w:val="20"/>
                <w:rtl/>
              </w:rPr>
              <w:t>:</w:t>
            </w:r>
          </w:p>
        </w:tc>
      </w:tr>
    </w:tbl>
    <w:p w:rsidR="00545CCF" w:rsidRPr="007950EA" w:rsidRDefault="00545CCF" w:rsidP="00545CC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437E6A" w:rsidRPr="00567740" w:rsidTr="007950EA">
        <w:trPr>
          <w:tblHeader/>
        </w:trPr>
        <w:tc>
          <w:tcPr>
            <w:tcW w:w="1857" w:type="dxa"/>
            <w:shd w:val="clear" w:color="auto" w:fill="92D050"/>
            <w:vAlign w:val="center"/>
          </w:tcPr>
          <w:p w:rsidR="00437E6A" w:rsidRPr="00567740" w:rsidRDefault="00437E6A" w:rsidP="00437E6A">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437E6A" w:rsidRPr="00567740" w:rsidRDefault="00437E6A" w:rsidP="00437E6A">
            <w:pPr>
              <w:pStyle w:val="a4"/>
              <w:bidi/>
              <w:jc w:val="center"/>
              <w:rPr>
                <w:rFonts w:cs="AL-Mohanad"/>
                <w:sz w:val="20"/>
                <w:szCs w:val="20"/>
                <w:rtl/>
              </w:rPr>
            </w:pPr>
            <w:r w:rsidRPr="00567740">
              <w:rPr>
                <w:rFonts w:cs="AL-Mohanad" w:hint="cs"/>
                <w:sz w:val="20"/>
                <w:szCs w:val="20"/>
                <w:rtl/>
              </w:rPr>
              <w:t>الإجراء</w:t>
            </w:r>
          </w:p>
        </w:tc>
      </w:tr>
      <w:tr w:rsidR="001A3A76" w:rsidRPr="00567740" w:rsidTr="007950EA">
        <w:tc>
          <w:tcPr>
            <w:tcW w:w="1857" w:type="dxa"/>
            <w:vAlign w:val="center"/>
          </w:tcPr>
          <w:p w:rsidR="001A3A76" w:rsidRPr="00567740" w:rsidRDefault="001A3A76" w:rsidP="00437E6A">
            <w:pPr>
              <w:pStyle w:val="a4"/>
              <w:bidi/>
              <w:jc w:val="center"/>
              <w:rPr>
                <w:rFonts w:cs="AL-Mohanad"/>
                <w:sz w:val="20"/>
                <w:szCs w:val="20"/>
                <w:rtl/>
              </w:rPr>
            </w:pPr>
          </w:p>
        </w:tc>
        <w:tc>
          <w:tcPr>
            <w:tcW w:w="992" w:type="dxa"/>
            <w:vAlign w:val="center"/>
          </w:tcPr>
          <w:p w:rsidR="001A3A76" w:rsidRPr="00567740" w:rsidRDefault="001A3A76" w:rsidP="00437E6A">
            <w:pPr>
              <w:pStyle w:val="a4"/>
              <w:bidi/>
              <w:jc w:val="center"/>
              <w:rPr>
                <w:rFonts w:cs="AL-Mohanad"/>
                <w:sz w:val="20"/>
                <w:szCs w:val="20"/>
                <w:rtl/>
              </w:rPr>
            </w:pPr>
            <w:r w:rsidRPr="00567740">
              <w:rPr>
                <w:rFonts w:cs="AL-Mohanad" w:hint="cs"/>
                <w:sz w:val="20"/>
                <w:szCs w:val="20"/>
                <w:rtl/>
              </w:rPr>
              <w:t>5/1</w:t>
            </w:r>
          </w:p>
        </w:tc>
        <w:tc>
          <w:tcPr>
            <w:tcW w:w="7905" w:type="dxa"/>
          </w:tcPr>
          <w:p w:rsidR="001A3A76" w:rsidRPr="00567740" w:rsidRDefault="001A3A76" w:rsidP="00035570">
            <w:pPr>
              <w:pStyle w:val="a4"/>
              <w:bidi/>
              <w:rPr>
                <w:rFonts w:cs="AL-Mohanad"/>
                <w:sz w:val="20"/>
                <w:szCs w:val="20"/>
                <w:rtl/>
              </w:rPr>
            </w:pPr>
            <w:r w:rsidRPr="00567740">
              <w:rPr>
                <w:rFonts w:cs="AL-Mohanad" w:hint="cs"/>
                <w:sz w:val="20"/>
                <w:szCs w:val="20"/>
                <w:rtl/>
              </w:rPr>
              <w:t>تأخر الطلاب :</w:t>
            </w:r>
          </w:p>
        </w:tc>
      </w:tr>
      <w:tr w:rsidR="005446BC" w:rsidRPr="00567740" w:rsidTr="007950EA">
        <w:tc>
          <w:tcPr>
            <w:tcW w:w="1857" w:type="dxa"/>
            <w:vMerge w:val="restart"/>
            <w:vAlign w:val="center"/>
          </w:tcPr>
          <w:p w:rsidR="005446BC" w:rsidRPr="00567740" w:rsidRDefault="005446BC" w:rsidP="00437E6A">
            <w:pPr>
              <w:pStyle w:val="a4"/>
              <w:bidi/>
              <w:jc w:val="center"/>
              <w:rPr>
                <w:rFonts w:cs="AL-Mohanad"/>
                <w:sz w:val="20"/>
                <w:szCs w:val="20"/>
                <w:rtl/>
              </w:rPr>
            </w:pPr>
            <w:r w:rsidRPr="00567740">
              <w:rPr>
                <w:rFonts w:cs="AL-Mohanad" w:hint="cs"/>
                <w:sz w:val="20"/>
                <w:szCs w:val="20"/>
                <w:rtl/>
              </w:rPr>
              <w:t>وكيل شؤون الطلاب</w:t>
            </w:r>
          </w:p>
          <w:p w:rsidR="005446BC" w:rsidRPr="00567740" w:rsidRDefault="005446BC" w:rsidP="00437E6A">
            <w:pPr>
              <w:pStyle w:val="a4"/>
              <w:bidi/>
              <w:jc w:val="center"/>
              <w:rPr>
                <w:rFonts w:cs="AL-Mohanad"/>
                <w:sz w:val="20"/>
                <w:szCs w:val="20"/>
                <w:rtl/>
              </w:rPr>
            </w:pPr>
            <w:r w:rsidRPr="00567740">
              <w:rPr>
                <w:rFonts w:cs="AL-Mohanad" w:hint="cs"/>
                <w:sz w:val="20"/>
                <w:szCs w:val="20"/>
                <w:rtl/>
              </w:rPr>
              <w:t>+</w:t>
            </w:r>
          </w:p>
          <w:p w:rsidR="005446BC" w:rsidRPr="00567740" w:rsidRDefault="005446BC" w:rsidP="00437E6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446BC" w:rsidRPr="00567740" w:rsidRDefault="005446BC" w:rsidP="00437E6A">
            <w:pPr>
              <w:pStyle w:val="a4"/>
              <w:bidi/>
              <w:jc w:val="center"/>
              <w:rPr>
                <w:rFonts w:cs="AL-Mohanad"/>
                <w:sz w:val="20"/>
                <w:szCs w:val="20"/>
                <w:rtl/>
              </w:rPr>
            </w:pPr>
            <w:r w:rsidRPr="00567740">
              <w:rPr>
                <w:rFonts w:cs="AL-Mohanad" w:hint="cs"/>
                <w:sz w:val="20"/>
                <w:szCs w:val="20"/>
                <w:rtl/>
              </w:rPr>
              <w:t>5/1/1</w:t>
            </w:r>
          </w:p>
        </w:tc>
        <w:tc>
          <w:tcPr>
            <w:tcW w:w="7905" w:type="dxa"/>
          </w:tcPr>
          <w:p w:rsidR="005446BC" w:rsidRPr="00567740" w:rsidRDefault="005446BC" w:rsidP="00BF5443">
            <w:pPr>
              <w:pStyle w:val="a4"/>
              <w:bidi/>
              <w:rPr>
                <w:rFonts w:cs="AL-Mohanad"/>
                <w:sz w:val="20"/>
                <w:szCs w:val="20"/>
                <w:rtl/>
              </w:rPr>
            </w:pPr>
            <w:r w:rsidRPr="00567740">
              <w:rPr>
                <w:rFonts w:cs="AL-Mohanad" w:hint="cs"/>
                <w:sz w:val="20"/>
                <w:szCs w:val="20"/>
                <w:rtl/>
              </w:rPr>
              <w:t>حصر الطلاب المتأخرين عن الاصطفاف الصباحي في سجل التأخر وفق نموذج (و.ط.ع.ن-0</w:t>
            </w:r>
            <w:r w:rsidR="00BF5443" w:rsidRPr="00567740">
              <w:rPr>
                <w:rFonts w:cs="AL-Mohanad" w:hint="cs"/>
                <w:sz w:val="20"/>
                <w:szCs w:val="20"/>
                <w:rtl/>
              </w:rPr>
              <w:t>3</w:t>
            </w:r>
            <w:r w:rsidRPr="00567740">
              <w:rPr>
                <w:rFonts w:cs="AL-Mohanad" w:hint="cs"/>
                <w:sz w:val="20"/>
                <w:szCs w:val="20"/>
                <w:rtl/>
              </w:rPr>
              <w:t>-01).</w:t>
            </w:r>
          </w:p>
        </w:tc>
      </w:tr>
      <w:tr w:rsidR="005446BC" w:rsidRPr="00567740" w:rsidTr="007950EA">
        <w:tc>
          <w:tcPr>
            <w:tcW w:w="1857" w:type="dxa"/>
            <w:vMerge/>
            <w:vAlign w:val="center"/>
          </w:tcPr>
          <w:p w:rsidR="005446BC" w:rsidRPr="00567740" w:rsidRDefault="005446BC" w:rsidP="00437E6A">
            <w:pPr>
              <w:pStyle w:val="a4"/>
              <w:bidi/>
              <w:jc w:val="center"/>
              <w:rPr>
                <w:rFonts w:cs="AL-Mohanad"/>
                <w:sz w:val="20"/>
                <w:szCs w:val="20"/>
                <w:rtl/>
              </w:rPr>
            </w:pPr>
          </w:p>
        </w:tc>
        <w:tc>
          <w:tcPr>
            <w:tcW w:w="992" w:type="dxa"/>
            <w:vAlign w:val="center"/>
          </w:tcPr>
          <w:p w:rsidR="005446BC" w:rsidRPr="00567740" w:rsidRDefault="005446BC" w:rsidP="00437E6A">
            <w:pPr>
              <w:pStyle w:val="a4"/>
              <w:bidi/>
              <w:jc w:val="center"/>
              <w:rPr>
                <w:rFonts w:cs="AL-Mohanad"/>
                <w:sz w:val="20"/>
                <w:szCs w:val="20"/>
                <w:rtl/>
              </w:rPr>
            </w:pPr>
            <w:r w:rsidRPr="00567740">
              <w:rPr>
                <w:rFonts w:cs="AL-Mohanad" w:hint="cs"/>
                <w:sz w:val="20"/>
                <w:szCs w:val="20"/>
                <w:rtl/>
              </w:rPr>
              <w:t>5/1/2</w:t>
            </w:r>
          </w:p>
        </w:tc>
        <w:tc>
          <w:tcPr>
            <w:tcW w:w="7905" w:type="dxa"/>
          </w:tcPr>
          <w:p w:rsidR="005446BC" w:rsidRPr="00567740" w:rsidRDefault="005446BC" w:rsidP="00035570">
            <w:pPr>
              <w:pStyle w:val="a4"/>
              <w:bidi/>
              <w:rPr>
                <w:rFonts w:cs="AL-Mohanad"/>
                <w:sz w:val="20"/>
                <w:szCs w:val="20"/>
                <w:rtl/>
              </w:rPr>
            </w:pPr>
            <w:r w:rsidRPr="00567740">
              <w:rPr>
                <w:rFonts w:cs="AL-Mohanad" w:hint="cs"/>
                <w:sz w:val="20"/>
                <w:szCs w:val="20"/>
                <w:rtl/>
              </w:rPr>
              <w:t>الاتصال بولي أمر الطالب وإشعاره بتأخر الطالب عن المدرسة والتأكد من سبب التأخر بعذر/بدون عذر</w:t>
            </w:r>
          </w:p>
        </w:tc>
      </w:tr>
      <w:tr w:rsidR="005446BC" w:rsidRPr="00567740" w:rsidTr="007950EA">
        <w:tc>
          <w:tcPr>
            <w:tcW w:w="1857" w:type="dxa"/>
            <w:vMerge/>
            <w:vAlign w:val="center"/>
          </w:tcPr>
          <w:p w:rsidR="005446BC" w:rsidRPr="00567740" w:rsidRDefault="005446BC" w:rsidP="00437E6A">
            <w:pPr>
              <w:pStyle w:val="a4"/>
              <w:bidi/>
              <w:jc w:val="center"/>
              <w:rPr>
                <w:rFonts w:cs="AL-Mohanad"/>
                <w:sz w:val="20"/>
                <w:szCs w:val="20"/>
                <w:rtl/>
              </w:rPr>
            </w:pPr>
          </w:p>
        </w:tc>
        <w:tc>
          <w:tcPr>
            <w:tcW w:w="992" w:type="dxa"/>
            <w:vAlign w:val="center"/>
          </w:tcPr>
          <w:p w:rsidR="005446BC" w:rsidRPr="00567740" w:rsidRDefault="005446BC" w:rsidP="00437E6A">
            <w:pPr>
              <w:pStyle w:val="a4"/>
              <w:bidi/>
              <w:jc w:val="center"/>
              <w:rPr>
                <w:rFonts w:cs="AL-Mohanad"/>
                <w:sz w:val="20"/>
                <w:szCs w:val="20"/>
                <w:rtl/>
              </w:rPr>
            </w:pPr>
            <w:r w:rsidRPr="00567740">
              <w:rPr>
                <w:rFonts w:cs="AL-Mohanad" w:hint="cs"/>
                <w:sz w:val="20"/>
                <w:szCs w:val="20"/>
                <w:rtl/>
              </w:rPr>
              <w:t>5/1/3</w:t>
            </w:r>
          </w:p>
        </w:tc>
        <w:tc>
          <w:tcPr>
            <w:tcW w:w="7905" w:type="dxa"/>
          </w:tcPr>
          <w:p w:rsidR="005446BC" w:rsidRPr="00567740" w:rsidRDefault="005446BC" w:rsidP="00035570">
            <w:pPr>
              <w:pStyle w:val="a4"/>
              <w:bidi/>
              <w:rPr>
                <w:rFonts w:cs="AL-Mohanad"/>
                <w:sz w:val="20"/>
                <w:szCs w:val="20"/>
                <w:rtl/>
              </w:rPr>
            </w:pPr>
            <w:r w:rsidRPr="00567740">
              <w:rPr>
                <w:rFonts w:cs="AL-Mohanad" w:hint="cs"/>
                <w:sz w:val="20"/>
                <w:szCs w:val="20"/>
                <w:rtl/>
              </w:rPr>
              <w:t>إدخال الطلاب المتأخرين إلى فصولهم .</w:t>
            </w:r>
          </w:p>
        </w:tc>
      </w:tr>
      <w:tr w:rsidR="005446BC" w:rsidRPr="00567740" w:rsidTr="007950EA">
        <w:tc>
          <w:tcPr>
            <w:tcW w:w="1857" w:type="dxa"/>
            <w:vMerge/>
            <w:vAlign w:val="center"/>
          </w:tcPr>
          <w:p w:rsidR="005446BC" w:rsidRPr="00567740" w:rsidRDefault="005446BC" w:rsidP="00437E6A">
            <w:pPr>
              <w:pStyle w:val="a4"/>
              <w:bidi/>
              <w:jc w:val="center"/>
              <w:rPr>
                <w:rFonts w:cs="AL-Mohanad"/>
                <w:sz w:val="20"/>
                <w:szCs w:val="20"/>
                <w:rtl/>
              </w:rPr>
            </w:pPr>
          </w:p>
        </w:tc>
        <w:tc>
          <w:tcPr>
            <w:tcW w:w="992" w:type="dxa"/>
            <w:vAlign w:val="center"/>
          </w:tcPr>
          <w:p w:rsidR="005446BC" w:rsidRPr="00567740" w:rsidRDefault="005446BC" w:rsidP="00437E6A">
            <w:pPr>
              <w:pStyle w:val="a4"/>
              <w:bidi/>
              <w:jc w:val="center"/>
              <w:rPr>
                <w:rFonts w:cs="AL-Mohanad"/>
                <w:sz w:val="20"/>
                <w:szCs w:val="20"/>
                <w:rtl/>
              </w:rPr>
            </w:pPr>
            <w:r w:rsidRPr="00567740">
              <w:rPr>
                <w:rFonts w:cs="AL-Mohanad" w:hint="cs"/>
                <w:sz w:val="20"/>
                <w:szCs w:val="20"/>
                <w:rtl/>
              </w:rPr>
              <w:t>5/1/4</w:t>
            </w:r>
          </w:p>
        </w:tc>
        <w:tc>
          <w:tcPr>
            <w:tcW w:w="7905" w:type="dxa"/>
          </w:tcPr>
          <w:p w:rsidR="005446BC" w:rsidRPr="00567740" w:rsidRDefault="005446BC" w:rsidP="005446BC">
            <w:pPr>
              <w:pStyle w:val="a4"/>
              <w:bidi/>
              <w:rPr>
                <w:rFonts w:cs="AL-Mohanad"/>
                <w:sz w:val="20"/>
                <w:szCs w:val="20"/>
                <w:rtl/>
              </w:rPr>
            </w:pPr>
            <w:r w:rsidRPr="00567740">
              <w:rPr>
                <w:rFonts w:cs="AL-Mohanad" w:hint="cs"/>
                <w:sz w:val="20"/>
                <w:szCs w:val="20"/>
                <w:rtl/>
              </w:rPr>
              <w:t>إحالة الطالب الذي يتكرر تأخره بدون عذر في الفصل الدراسي أكثر من خمس مرات إلى المرشد الطلابي وفقا لنموذج (و.ط.ع.ن-03-02)</w:t>
            </w:r>
          </w:p>
        </w:tc>
      </w:tr>
      <w:tr w:rsidR="001A3A76" w:rsidRPr="00567740" w:rsidTr="007950EA">
        <w:tc>
          <w:tcPr>
            <w:tcW w:w="1857" w:type="dxa"/>
            <w:vAlign w:val="center"/>
          </w:tcPr>
          <w:p w:rsidR="001A3A76" w:rsidRPr="00567740" w:rsidRDefault="001A3A76" w:rsidP="00437E6A">
            <w:pPr>
              <w:pStyle w:val="a4"/>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1A3A76" w:rsidRPr="00567740" w:rsidRDefault="001A3A76" w:rsidP="00437E6A">
            <w:pPr>
              <w:pStyle w:val="a4"/>
              <w:bidi/>
              <w:jc w:val="center"/>
              <w:rPr>
                <w:rFonts w:cs="AL-Mohanad"/>
                <w:sz w:val="20"/>
                <w:szCs w:val="20"/>
                <w:rtl/>
              </w:rPr>
            </w:pPr>
            <w:r w:rsidRPr="00567740">
              <w:rPr>
                <w:rFonts w:cs="AL-Mohanad" w:hint="cs"/>
                <w:sz w:val="20"/>
                <w:szCs w:val="20"/>
                <w:rtl/>
              </w:rPr>
              <w:t>5/1/5</w:t>
            </w:r>
          </w:p>
        </w:tc>
        <w:tc>
          <w:tcPr>
            <w:tcW w:w="7905" w:type="dxa"/>
          </w:tcPr>
          <w:p w:rsidR="001A3A76" w:rsidRPr="00567740" w:rsidRDefault="001A3A76" w:rsidP="00035570">
            <w:pPr>
              <w:pStyle w:val="a4"/>
              <w:bidi/>
              <w:rPr>
                <w:rFonts w:cs="AL-Mohanad"/>
                <w:sz w:val="20"/>
                <w:szCs w:val="20"/>
                <w:rtl/>
              </w:rPr>
            </w:pPr>
            <w:r w:rsidRPr="00567740">
              <w:rPr>
                <w:rFonts w:cs="AL-Mohanad" w:hint="cs"/>
                <w:sz w:val="20"/>
                <w:szCs w:val="20"/>
                <w:rtl/>
              </w:rPr>
              <w:t>رصد حالات تأخر الطلاب في النظام الحاسوبي المعتمد من الوزارة .</w:t>
            </w:r>
          </w:p>
        </w:tc>
      </w:tr>
      <w:tr w:rsidR="001A3A76" w:rsidRPr="00567740" w:rsidTr="007950EA">
        <w:tc>
          <w:tcPr>
            <w:tcW w:w="1857" w:type="dxa"/>
            <w:vAlign w:val="center"/>
          </w:tcPr>
          <w:p w:rsidR="001A3A76" w:rsidRPr="00567740" w:rsidRDefault="001A3A76" w:rsidP="00437E6A">
            <w:pPr>
              <w:pStyle w:val="a4"/>
              <w:bidi/>
              <w:jc w:val="center"/>
              <w:rPr>
                <w:rFonts w:cs="AL-Mohanad"/>
                <w:sz w:val="20"/>
                <w:szCs w:val="20"/>
                <w:rtl/>
              </w:rPr>
            </w:pPr>
          </w:p>
        </w:tc>
        <w:tc>
          <w:tcPr>
            <w:tcW w:w="992" w:type="dxa"/>
            <w:vAlign w:val="center"/>
          </w:tcPr>
          <w:p w:rsidR="001A3A76" w:rsidRPr="00567740" w:rsidRDefault="001A3A76" w:rsidP="00437E6A">
            <w:pPr>
              <w:pStyle w:val="a4"/>
              <w:bidi/>
              <w:jc w:val="center"/>
              <w:rPr>
                <w:rFonts w:cs="AL-Mohanad"/>
                <w:sz w:val="20"/>
                <w:szCs w:val="20"/>
              </w:rPr>
            </w:pPr>
            <w:r w:rsidRPr="00567740">
              <w:rPr>
                <w:rFonts w:cs="AL-Mohanad" w:hint="cs"/>
                <w:sz w:val="20"/>
                <w:szCs w:val="20"/>
                <w:rtl/>
              </w:rPr>
              <w:t>5/2</w:t>
            </w:r>
          </w:p>
        </w:tc>
        <w:tc>
          <w:tcPr>
            <w:tcW w:w="7905" w:type="dxa"/>
          </w:tcPr>
          <w:p w:rsidR="001A3A76" w:rsidRPr="00567740" w:rsidRDefault="001A3A76" w:rsidP="00035570">
            <w:pPr>
              <w:pStyle w:val="a4"/>
              <w:bidi/>
              <w:rPr>
                <w:rFonts w:cs="AL-Mohanad"/>
                <w:sz w:val="20"/>
                <w:szCs w:val="20"/>
                <w:rtl/>
              </w:rPr>
            </w:pPr>
            <w:r w:rsidRPr="00567740">
              <w:rPr>
                <w:rFonts w:cs="AL-Mohanad" w:hint="cs"/>
                <w:sz w:val="20"/>
                <w:szCs w:val="20"/>
                <w:rtl/>
              </w:rPr>
              <w:t>غياب الطلاب :</w:t>
            </w:r>
          </w:p>
        </w:tc>
      </w:tr>
      <w:tr w:rsidR="00BF5443" w:rsidRPr="00567740" w:rsidTr="007950EA">
        <w:tc>
          <w:tcPr>
            <w:tcW w:w="1857" w:type="dxa"/>
            <w:vMerge w:val="restart"/>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وكيل شؤون الطلاب</w:t>
            </w:r>
          </w:p>
          <w:p w:rsidR="00BF5443" w:rsidRPr="00567740" w:rsidRDefault="00BF5443" w:rsidP="00437E6A">
            <w:pPr>
              <w:pStyle w:val="a4"/>
              <w:bidi/>
              <w:jc w:val="center"/>
              <w:rPr>
                <w:rFonts w:cs="AL-Mohanad"/>
                <w:sz w:val="20"/>
                <w:szCs w:val="20"/>
                <w:rtl/>
              </w:rPr>
            </w:pPr>
            <w:r w:rsidRPr="00567740">
              <w:rPr>
                <w:rFonts w:cs="AL-Mohanad" w:hint="cs"/>
                <w:sz w:val="20"/>
                <w:szCs w:val="20"/>
                <w:rtl/>
              </w:rPr>
              <w:t>+</w:t>
            </w:r>
          </w:p>
          <w:p w:rsidR="00BF5443" w:rsidRPr="00567740" w:rsidRDefault="00BF5443" w:rsidP="00437E6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5/2/1</w:t>
            </w:r>
          </w:p>
        </w:tc>
        <w:tc>
          <w:tcPr>
            <w:tcW w:w="7905" w:type="dxa"/>
          </w:tcPr>
          <w:p w:rsidR="00BF5443" w:rsidRPr="00567740" w:rsidRDefault="00BF5443" w:rsidP="00BF5443">
            <w:pPr>
              <w:pStyle w:val="a4"/>
              <w:bidi/>
              <w:rPr>
                <w:rFonts w:cs="AL-Mohanad"/>
                <w:sz w:val="20"/>
                <w:szCs w:val="20"/>
                <w:rtl/>
              </w:rPr>
            </w:pPr>
            <w:r w:rsidRPr="00567740">
              <w:rPr>
                <w:rFonts w:cs="AL-Mohanad" w:hint="cs"/>
                <w:sz w:val="20"/>
                <w:szCs w:val="20"/>
                <w:rtl/>
              </w:rPr>
              <w:t>حصر الطلاب الغائبين عن المدرسة قبل نهاية الحصة الأولى في سجل الغياب وفق نموذج (و.ط.ع.ن-03-03)</w:t>
            </w:r>
          </w:p>
        </w:tc>
      </w:tr>
      <w:tr w:rsidR="00BF5443" w:rsidRPr="00567740" w:rsidTr="007950EA">
        <w:tc>
          <w:tcPr>
            <w:tcW w:w="1857" w:type="dxa"/>
            <w:vMerge/>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5/2/2</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الاتصال بولي أمر الطالب الغائب بعد نهاية الحصة الأولى واشعاره بغيابه عن المدرسة والتأكد من سبب الغياب .</w:t>
            </w:r>
          </w:p>
        </w:tc>
      </w:tr>
      <w:tr w:rsidR="00BF5443" w:rsidRPr="00567740" w:rsidTr="007950EA">
        <w:tc>
          <w:tcPr>
            <w:tcW w:w="1857" w:type="dxa"/>
            <w:vMerge/>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5/2/3</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مراجعة أعذار غياب الطلاب,واعتماد ما يعتبر غيابا بعذر .</w:t>
            </w:r>
          </w:p>
        </w:tc>
      </w:tr>
      <w:tr w:rsidR="00BF5443" w:rsidRPr="00567740" w:rsidTr="007950EA">
        <w:tc>
          <w:tcPr>
            <w:tcW w:w="1857" w:type="dxa"/>
            <w:vMerge/>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5/2/4</w:t>
            </w:r>
          </w:p>
        </w:tc>
        <w:tc>
          <w:tcPr>
            <w:tcW w:w="7905" w:type="dxa"/>
          </w:tcPr>
          <w:p w:rsidR="00BF5443" w:rsidRPr="00567740" w:rsidRDefault="00BF5443" w:rsidP="00BF5443">
            <w:pPr>
              <w:pStyle w:val="a4"/>
              <w:bidi/>
              <w:rPr>
                <w:rFonts w:cs="AL-Mohanad"/>
                <w:sz w:val="20"/>
                <w:szCs w:val="20"/>
                <w:rtl/>
              </w:rPr>
            </w:pPr>
            <w:r w:rsidRPr="00567740">
              <w:rPr>
                <w:rFonts w:cs="AL-Mohanad" w:hint="cs"/>
                <w:sz w:val="20"/>
                <w:szCs w:val="20"/>
                <w:rtl/>
              </w:rPr>
              <w:t>إحالة الطالب الذي يتكرر غيابة بدون عذر في الفصل الدراسي أكثر من خمس مرات إلى المرشد الطلابي وفق نموذج الإحالة (و.ط.ع.ن-03-02)</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مسجل المعلومات</w:t>
            </w:r>
          </w:p>
        </w:tc>
        <w:tc>
          <w:tcPr>
            <w:tcW w:w="992" w:type="dxa"/>
            <w:vAlign w:val="center"/>
          </w:tcPr>
          <w:p w:rsidR="00BF5443" w:rsidRPr="00567740" w:rsidRDefault="00BF5443" w:rsidP="00437E6A">
            <w:pPr>
              <w:pStyle w:val="a4"/>
              <w:bidi/>
              <w:jc w:val="center"/>
              <w:rPr>
                <w:rFonts w:cs="AL-Mohanad"/>
                <w:sz w:val="20"/>
                <w:szCs w:val="20"/>
              </w:rPr>
            </w:pPr>
            <w:r w:rsidRPr="00567740">
              <w:rPr>
                <w:rFonts w:cs="AL-Mohanad" w:hint="cs"/>
                <w:sz w:val="20"/>
                <w:szCs w:val="20"/>
                <w:rtl/>
              </w:rPr>
              <w:t>5/2/5</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رصد حالات تأخر الطلاب في النظام الحاسوبي المعتمد من الوزارة .</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5/2/6</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تطبيق قواعد تنظيم السلوك والمواظبة على الطلاب الغائبين باستخدام النظام الحاسوبي المعتمد من الوزارة .</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استئذان الطلاب :</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ولي أمر الطالب</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5/3/1</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يقوم ولي أمر الطالب بالاستئذان للطالب من خلال حضوره شخصيا إلى المدرسة أو الاتصال بالمدرسة .</w:t>
            </w:r>
          </w:p>
        </w:tc>
      </w:tr>
      <w:tr w:rsidR="00BF5443" w:rsidRPr="00567740" w:rsidTr="007950EA">
        <w:tc>
          <w:tcPr>
            <w:tcW w:w="1857" w:type="dxa"/>
            <w:vMerge w:val="restart"/>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5/3/2</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استقبال ولي أمر الطالب في حالة حضوره والتأكد من البطاقة الشخصية.</w:t>
            </w:r>
          </w:p>
        </w:tc>
      </w:tr>
      <w:tr w:rsidR="00BF5443" w:rsidRPr="00567740" w:rsidTr="007950EA">
        <w:tc>
          <w:tcPr>
            <w:tcW w:w="1857" w:type="dxa"/>
            <w:vMerge/>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5/3/3</w:t>
            </w:r>
          </w:p>
        </w:tc>
        <w:tc>
          <w:tcPr>
            <w:tcW w:w="7905" w:type="dxa"/>
          </w:tcPr>
          <w:p w:rsidR="00BF5443" w:rsidRPr="00567740" w:rsidRDefault="00BF5443" w:rsidP="00BF5443">
            <w:pPr>
              <w:pStyle w:val="a4"/>
              <w:bidi/>
              <w:rPr>
                <w:rFonts w:cs="AL-Mohanad"/>
                <w:sz w:val="20"/>
                <w:szCs w:val="20"/>
                <w:rtl/>
              </w:rPr>
            </w:pPr>
            <w:r w:rsidRPr="00567740">
              <w:rPr>
                <w:rFonts w:cs="AL-Mohanad" w:hint="cs"/>
                <w:sz w:val="20"/>
                <w:szCs w:val="20"/>
                <w:rtl/>
              </w:rPr>
              <w:t>تعبئة البيانات في سجل الاستئذان من المدرسة وفق نموذج رقم(و.ط.ع.ن-03-04)</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ولي أمر الطالب</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5/3/4</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التوقيع على سجل الاستئذان من المدرسة.</w:t>
            </w:r>
          </w:p>
        </w:tc>
      </w:tr>
      <w:tr w:rsidR="00BF5443" w:rsidRPr="00567740" w:rsidTr="007950EA">
        <w:tc>
          <w:tcPr>
            <w:tcW w:w="1857" w:type="dxa"/>
            <w:vMerge w:val="restart"/>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وكيل شؤون الطلاب</w:t>
            </w:r>
          </w:p>
          <w:p w:rsidR="00BF5443" w:rsidRPr="00567740" w:rsidRDefault="00BF5443" w:rsidP="00437E6A">
            <w:pPr>
              <w:pStyle w:val="a4"/>
              <w:bidi/>
              <w:jc w:val="center"/>
              <w:rPr>
                <w:rFonts w:cs="AL-Mohanad"/>
                <w:sz w:val="20"/>
                <w:szCs w:val="20"/>
                <w:rtl/>
              </w:rPr>
            </w:pPr>
            <w:r w:rsidRPr="00567740">
              <w:rPr>
                <w:rFonts w:cs="AL-Mohanad" w:hint="cs"/>
                <w:sz w:val="20"/>
                <w:szCs w:val="20"/>
                <w:rtl/>
              </w:rPr>
              <w:t>+</w:t>
            </w:r>
          </w:p>
          <w:p w:rsidR="00BF5443" w:rsidRPr="00567740" w:rsidRDefault="00BF5443" w:rsidP="00437E6A">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5/3/5</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إعداد الوثائق اللازمة للطالب في حالة طلبها مثل (التعريف,تحويل للوحده الصحية...).وتزويده بها.</w:t>
            </w:r>
          </w:p>
        </w:tc>
      </w:tr>
      <w:tr w:rsidR="00BF5443" w:rsidRPr="00567740" w:rsidTr="007950EA">
        <w:tc>
          <w:tcPr>
            <w:tcW w:w="1857" w:type="dxa"/>
            <w:vMerge/>
            <w:vAlign w:val="center"/>
          </w:tcPr>
          <w:p w:rsidR="00BF5443" w:rsidRPr="00567740" w:rsidRDefault="00BF5443" w:rsidP="00437E6A">
            <w:pPr>
              <w:pStyle w:val="a4"/>
              <w:bidi/>
              <w:jc w:val="center"/>
              <w:rPr>
                <w:rFonts w:cs="AL-Mohanad"/>
                <w:sz w:val="20"/>
                <w:szCs w:val="20"/>
                <w:rtl/>
              </w:rPr>
            </w:pP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5/3/6</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التأكد من مغادرة الطالب للمدرسة مع ولي إمرة .</w:t>
            </w:r>
          </w:p>
        </w:tc>
      </w:tr>
      <w:tr w:rsidR="00BF5443" w:rsidRPr="00567740" w:rsidTr="007950EA">
        <w:tc>
          <w:tcPr>
            <w:tcW w:w="1857"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الطـــالب</w:t>
            </w:r>
          </w:p>
        </w:tc>
        <w:tc>
          <w:tcPr>
            <w:tcW w:w="992" w:type="dxa"/>
            <w:vAlign w:val="center"/>
          </w:tcPr>
          <w:p w:rsidR="00BF5443" w:rsidRPr="00567740" w:rsidRDefault="00BF5443" w:rsidP="00437E6A">
            <w:pPr>
              <w:pStyle w:val="a4"/>
              <w:bidi/>
              <w:jc w:val="center"/>
              <w:rPr>
                <w:rFonts w:cs="AL-Mohanad"/>
                <w:sz w:val="20"/>
                <w:szCs w:val="20"/>
                <w:rtl/>
              </w:rPr>
            </w:pPr>
            <w:r w:rsidRPr="00567740">
              <w:rPr>
                <w:rFonts w:cs="AL-Mohanad" w:hint="cs"/>
                <w:sz w:val="20"/>
                <w:szCs w:val="20"/>
                <w:rtl/>
              </w:rPr>
              <w:t>5/3/7</w:t>
            </w:r>
          </w:p>
        </w:tc>
        <w:tc>
          <w:tcPr>
            <w:tcW w:w="7905" w:type="dxa"/>
          </w:tcPr>
          <w:p w:rsidR="00BF5443" w:rsidRPr="00567740" w:rsidRDefault="00BF5443" w:rsidP="00035570">
            <w:pPr>
              <w:pStyle w:val="a4"/>
              <w:bidi/>
              <w:rPr>
                <w:rFonts w:cs="AL-Mohanad"/>
                <w:sz w:val="20"/>
                <w:szCs w:val="20"/>
                <w:rtl/>
              </w:rPr>
            </w:pPr>
            <w:r w:rsidRPr="00567740">
              <w:rPr>
                <w:rFonts w:cs="AL-Mohanad" w:hint="cs"/>
                <w:sz w:val="20"/>
                <w:szCs w:val="20"/>
                <w:rtl/>
              </w:rPr>
              <w:t>في حالة عودة الطالب إلى المدرسة في نفس اليوم  يقوم بالتوقيع على سجل الاستئذان.</w:t>
            </w:r>
          </w:p>
        </w:tc>
      </w:tr>
    </w:tbl>
    <w:p w:rsidR="00545CCF" w:rsidRDefault="00545CCF" w:rsidP="00545CCF">
      <w:pPr>
        <w:pStyle w:val="a4"/>
        <w:bidi/>
        <w:rPr>
          <w:sz w:val="20"/>
          <w:szCs w:val="20"/>
          <w:rtl/>
        </w:rPr>
      </w:pPr>
    </w:p>
    <w:p w:rsidR="007950EA" w:rsidRDefault="007950EA" w:rsidP="007950EA">
      <w:pPr>
        <w:pStyle w:val="a4"/>
        <w:bidi/>
        <w:rPr>
          <w:sz w:val="20"/>
          <w:szCs w:val="20"/>
          <w:rtl/>
        </w:rPr>
      </w:pPr>
    </w:p>
    <w:p w:rsidR="007950EA" w:rsidRDefault="007950EA" w:rsidP="007950EA">
      <w:pPr>
        <w:pStyle w:val="a4"/>
        <w:bidi/>
        <w:rPr>
          <w:sz w:val="20"/>
          <w:szCs w:val="20"/>
          <w:rtl/>
        </w:rPr>
      </w:pPr>
    </w:p>
    <w:p w:rsidR="007950EA" w:rsidRDefault="007950EA" w:rsidP="007950EA">
      <w:pPr>
        <w:pStyle w:val="a4"/>
        <w:bidi/>
        <w:rPr>
          <w:sz w:val="20"/>
          <w:szCs w:val="20"/>
          <w:rtl/>
        </w:rPr>
      </w:pPr>
    </w:p>
    <w:p w:rsidR="007950EA" w:rsidRPr="00567740" w:rsidRDefault="007950EA" w:rsidP="007950EA">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545CCF" w:rsidRPr="00567740" w:rsidTr="007950EA">
        <w:tc>
          <w:tcPr>
            <w:tcW w:w="10754" w:type="dxa"/>
            <w:shd w:val="clear" w:color="auto" w:fill="FFFFFF" w:themeFill="background1"/>
          </w:tcPr>
          <w:p w:rsidR="00545CCF" w:rsidRPr="00567740" w:rsidRDefault="00545CCF" w:rsidP="00B638F3">
            <w:pPr>
              <w:pStyle w:val="a4"/>
              <w:bidi/>
              <w:rPr>
                <w:sz w:val="20"/>
                <w:szCs w:val="20"/>
                <w:rtl/>
              </w:rPr>
            </w:pPr>
            <w:r w:rsidRPr="00567740">
              <w:rPr>
                <w:rFonts w:cs="AL-Mohanad" w:hint="cs"/>
                <w:sz w:val="20"/>
                <w:szCs w:val="20"/>
                <w:rtl/>
              </w:rPr>
              <w:t>6- النماذج والسجلات</w:t>
            </w:r>
          </w:p>
        </w:tc>
      </w:tr>
    </w:tbl>
    <w:p w:rsidR="00545CCF" w:rsidRPr="007950EA" w:rsidRDefault="00545CCF" w:rsidP="00545CCF">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8"/>
        <w:gridCol w:w="3968"/>
        <w:gridCol w:w="1983"/>
        <w:gridCol w:w="2033"/>
        <w:gridCol w:w="1762"/>
      </w:tblGrid>
      <w:tr w:rsidR="00545CCF" w:rsidRPr="00567740" w:rsidTr="007950EA">
        <w:tc>
          <w:tcPr>
            <w:tcW w:w="469" w:type="pct"/>
            <w:shd w:val="clear" w:color="auto" w:fill="92D050"/>
            <w:vAlign w:val="center"/>
          </w:tcPr>
          <w:p w:rsidR="00545CCF" w:rsidRPr="00567740" w:rsidRDefault="00545CCF" w:rsidP="00B638F3">
            <w:pPr>
              <w:pStyle w:val="a4"/>
              <w:bidi/>
              <w:jc w:val="center"/>
              <w:rPr>
                <w:rFonts w:cs="AL-Mohanad"/>
                <w:sz w:val="20"/>
                <w:szCs w:val="20"/>
                <w:rtl/>
              </w:rPr>
            </w:pPr>
            <w:r w:rsidRPr="00567740">
              <w:rPr>
                <w:rFonts w:cs="AL-Mohanad" w:hint="cs"/>
                <w:sz w:val="20"/>
                <w:szCs w:val="20"/>
                <w:rtl/>
              </w:rPr>
              <w:lastRenderedPageBreak/>
              <w:t>التسلسل</w:t>
            </w:r>
          </w:p>
        </w:tc>
        <w:tc>
          <w:tcPr>
            <w:tcW w:w="1845" w:type="pct"/>
            <w:shd w:val="clear" w:color="auto" w:fill="92D050"/>
            <w:vAlign w:val="center"/>
          </w:tcPr>
          <w:p w:rsidR="00545CCF" w:rsidRPr="00567740" w:rsidRDefault="00545CCF" w:rsidP="00B638F3">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545CCF" w:rsidRPr="00567740" w:rsidRDefault="00545CCF" w:rsidP="00B638F3">
            <w:pPr>
              <w:pStyle w:val="a4"/>
              <w:bidi/>
              <w:jc w:val="center"/>
              <w:rPr>
                <w:rFonts w:cs="AL-Mohanad"/>
                <w:sz w:val="20"/>
                <w:szCs w:val="20"/>
                <w:rtl/>
              </w:rPr>
            </w:pPr>
            <w:r w:rsidRPr="00567740">
              <w:rPr>
                <w:rFonts w:cs="AL-Mohanad" w:hint="cs"/>
                <w:sz w:val="20"/>
                <w:szCs w:val="20"/>
                <w:rtl/>
              </w:rPr>
              <w:t>رقم النموذج</w:t>
            </w:r>
            <w:r w:rsidR="007950EA">
              <w:rPr>
                <w:rFonts w:cs="AL-Mohanad" w:hint="cs"/>
                <w:sz w:val="20"/>
                <w:szCs w:val="20"/>
                <w:rtl/>
              </w:rPr>
              <w:t>/ السجل</w:t>
            </w:r>
          </w:p>
        </w:tc>
        <w:tc>
          <w:tcPr>
            <w:tcW w:w="945" w:type="pct"/>
            <w:shd w:val="clear" w:color="auto" w:fill="92D050"/>
            <w:vAlign w:val="center"/>
          </w:tcPr>
          <w:p w:rsidR="00545CCF" w:rsidRPr="00567740" w:rsidRDefault="00545CCF"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545CCF" w:rsidRPr="00567740" w:rsidRDefault="00545CCF" w:rsidP="00B638F3">
            <w:pPr>
              <w:pStyle w:val="a4"/>
              <w:bidi/>
              <w:jc w:val="center"/>
              <w:rPr>
                <w:rFonts w:cs="AL-Mohanad"/>
                <w:sz w:val="20"/>
                <w:szCs w:val="20"/>
                <w:rtl/>
              </w:rPr>
            </w:pPr>
            <w:r w:rsidRPr="00567740">
              <w:rPr>
                <w:rFonts w:cs="AL-Mohanad" w:hint="cs"/>
                <w:sz w:val="20"/>
                <w:szCs w:val="20"/>
                <w:rtl/>
              </w:rPr>
              <w:t>مدة الحفظ</w:t>
            </w:r>
          </w:p>
        </w:tc>
      </w:tr>
      <w:tr w:rsidR="0008726B" w:rsidRPr="00567740" w:rsidTr="007950EA">
        <w:tc>
          <w:tcPr>
            <w:tcW w:w="46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6/1</w:t>
            </w:r>
          </w:p>
        </w:tc>
        <w:tc>
          <w:tcPr>
            <w:tcW w:w="18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سجل تأخر الطلاب</w:t>
            </w:r>
          </w:p>
        </w:tc>
        <w:tc>
          <w:tcPr>
            <w:tcW w:w="922" w:type="pct"/>
          </w:tcPr>
          <w:p w:rsidR="0008726B" w:rsidRPr="00567740" w:rsidRDefault="0008726B" w:rsidP="00AB270C">
            <w:pPr>
              <w:pStyle w:val="a4"/>
              <w:bidi/>
              <w:jc w:val="center"/>
              <w:rPr>
                <w:rFonts w:cs="AL-Mohanad"/>
                <w:sz w:val="20"/>
                <w:szCs w:val="20"/>
                <w:rtl/>
              </w:rPr>
            </w:pPr>
            <w:r w:rsidRPr="00567740">
              <w:rPr>
                <w:rFonts w:cs="AL-Mohanad" w:hint="cs"/>
                <w:sz w:val="20"/>
                <w:szCs w:val="20"/>
                <w:rtl/>
              </w:rPr>
              <w:t>(و.ط.ع.ن-0</w:t>
            </w:r>
            <w:r w:rsidR="00AB270C" w:rsidRPr="00567740">
              <w:rPr>
                <w:rFonts w:cs="AL-Mohanad" w:hint="cs"/>
                <w:sz w:val="20"/>
                <w:szCs w:val="20"/>
                <w:rtl/>
              </w:rPr>
              <w:t>3</w:t>
            </w:r>
            <w:r w:rsidRPr="00567740">
              <w:rPr>
                <w:rFonts w:cs="AL-Mohanad" w:hint="cs"/>
                <w:sz w:val="20"/>
                <w:szCs w:val="20"/>
                <w:rtl/>
              </w:rPr>
              <w:t>-01)</w:t>
            </w:r>
          </w:p>
        </w:tc>
        <w:tc>
          <w:tcPr>
            <w:tcW w:w="9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وكيل شؤون الطلاب</w:t>
            </w:r>
          </w:p>
        </w:tc>
        <w:tc>
          <w:tcPr>
            <w:tcW w:w="81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عام دراسي</w:t>
            </w:r>
          </w:p>
        </w:tc>
      </w:tr>
      <w:tr w:rsidR="0008726B" w:rsidRPr="00567740" w:rsidTr="007950EA">
        <w:tc>
          <w:tcPr>
            <w:tcW w:w="46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6/2</w:t>
            </w:r>
          </w:p>
        </w:tc>
        <w:tc>
          <w:tcPr>
            <w:tcW w:w="18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نموذج تحويل طالب إلى وكيل شؤون الطلاب والمرشد</w:t>
            </w:r>
          </w:p>
        </w:tc>
        <w:tc>
          <w:tcPr>
            <w:tcW w:w="922" w:type="pct"/>
          </w:tcPr>
          <w:p w:rsidR="0008726B" w:rsidRPr="00567740" w:rsidRDefault="0008726B" w:rsidP="00AB270C">
            <w:pPr>
              <w:pStyle w:val="a4"/>
              <w:bidi/>
              <w:jc w:val="center"/>
              <w:rPr>
                <w:rFonts w:cs="AL-Mohanad"/>
                <w:sz w:val="20"/>
                <w:szCs w:val="20"/>
                <w:rtl/>
              </w:rPr>
            </w:pPr>
            <w:r w:rsidRPr="00567740">
              <w:rPr>
                <w:rFonts w:cs="AL-Mohanad" w:hint="cs"/>
                <w:sz w:val="20"/>
                <w:szCs w:val="20"/>
                <w:rtl/>
              </w:rPr>
              <w:t>(و.ط.ع.ن-0</w:t>
            </w:r>
            <w:r w:rsidR="00AB270C" w:rsidRPr="00567740">
              <w:rPr>
                <w:rFonts w:cs="AL-Mohanad" w:hint="cs"/>
                <w:sz w:val="20"/>
                <w:szCs w:val="20"/>
                <w:rtl/>
              </w:rPr>
              <w:t>3</w:t>
            </w:r>
            <w:r w:rsidRPr="00567740">
              <w:rPr>
                <w:rFonts w:cs="AL-Mohanad" w:hint="cs"/>
                <w:sz w:val="20"/>
                <w:szCs w:val="20"/>
                <w:rtl/>
              </w:rPr>
              <w:t>-02)</w:t>
            </w:r>
          </w:p>
        </w:tc>
        <w:tc>
          <w:tcPr>
            <w:tcW w:w="9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وكيل شؤون الطلاب</w:t>
            </w:r>
          </w:p>
        </w:tc>
        <w:tc>
          <w:tcPr>
            <w:tcW w:w="81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عام دراسي</w:t>
            </w:r>
          </w:p>
        </w:tc>
      </w:tr>
      <w:tr w:rsidR="0008726B" w:rsidRPr="00567740" w:rsidTr="007950EA">
        <w:tc>
          <w:tcPr>
            <w:tcW w:w="46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6/3</w:t>
            </w:r>
          </w:p>
        </w:tc>
        <w:tc>
          <w:tcPr>
            <w:tcW w:w="18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سجل غياب الطلاب</w:t>
            </w:r>
          </w:p>
        </w:tc>
        <w:tc>
          <w:tcPr>
            <w:tcW w:w="922" w:type="pct"/>
          </w:tcPr>
          <w:p w:rsidR="0008726B" w:rsidRPr="00567740" w:rsidRDefault="0008726B" w:rsidP="00AB270C">
            <w:pPr>
              <w:pStyle w:val="a4"/>
              <w:bidi/>
              <w:jc w:val="center"/>
              <w:rPr>
                <w:rFonts w:cs="AL-Mohanad"/>
                <w:sz w:val="20"/>
                <w:szCs w:val="20"/>
                <w:rtl/>
              </w:rPr>
            </w:pPr>
            <w:r w:rsidRPr="00567740">
              <w:rPr>
                <w:rFonts w:cs="AL-Mohanad" w:hint="cs"/>
                <w:sz w:val="20"/>
                <w:szCs w:val="20"/>
                <w:rtl/>
              </w:rPr>
              <w:t>(و.ط.ع.ن-0</w:t>
            </w:r>
            <w:r w:rsidR="00AB270C" w:rsidRPr="00567740">
              <w:rPr>
                <w:rFonts w:cs="AL-Mohanad" w:hint="cs"/>
                <w:sz w:val="20"/>
                <w:szCs w:val="20"/>
                <w:rtl/>
              </w:rPr>
              <w:t>3</w:t>
            </w:r>
            <w:r w:rsidRPr="00567740">
              <w:rPr>
                <w:rFonts w:cs="AL-Mohanad" w:hint="cs"/>
                <w:sz w:val="20"/>
                <w:szCs w:val="20"/>
                <w:rtl/>
              </w:rPr>
              <w:t>-03)</w:t>
            </w:r>
          </w:p>
        </w:tc>
        <w:tc>
          <w:tcPr>
            <w:tcW w:w="9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وكيل شؤون الطلاب</w:t>
            </w:r>
          </w:p>
        </w:tc>
        <w:tc>
          <w:tcPr>
            <w:tcW w:w="81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عام دراسي</w:t>
            </w:r>
          </w:p>
        </w:tc>
      </w:tr>
      <w:tr w:rsidR="0008726B" w:rsidRPr="00567740" w:rsidTr="007950EA">
        <w:tc>
          <w:tcPr>
            <w:tcW w:w="46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6/4</w:t>
            </w:r>
          </w:p>
        </w:tc>
        <w:tc>
          <w:tcPr>
            <w:tcW w:w="18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سجل استئذان الطلاب</w:t>
            </w:r>
          </w:p>
        </w:tc>
        <w:tc>
          <w:tcPr>
            <w:tcW w:w="922" w:type="pct"/>
          </w:tcPr>
          <w:p w:rsidR="0008726B" w:rsidRPr="00567740" w:rsidRDefault="0008726B" w:rsidP="00AB270C">
            <w:pPr>
              <w:pStyle w:val="a4"/>
              <w:bidi/>
              <w:jc w:val="center"/>
              <w:rPr>
                <w:rFonts w:cs="AL-Mohanad"/>
                <w:sz w:val="20"/>
                <w:szCs w:val="20"/>
                <w:rtl/>
              </w:rPr>
            </w:pPr>
            <w:r w:rsidRPr="00567740">
              <w:rPr>
                <w:rFonts w:cs="AL-Mohanad" w:hint="cs"/>
                <w:sz w:val="20"/>
                <w:szCs w:val="20"/>
                <w:rtl/>
              </w:rPr>
              <w:t>(و.ط.ع.ن-0</w:t>
            </w:r>
            <w:r w:rsidR="00AB270C" w:rsidRPr="00567740">
              <w:rPr>
                <w:rFonts w:cs="AL-Mohanad" w:hint="cs"/>
                <w:sz w:val="20"/>
                <w:szCs w:val="20"/>
                <w:rtl/>
              </w:rPr>
              <w:t>3</w:t>
            </w:r>
            <w:r w:rsidRPr="00567740">
              <w:rPr>
                <w:rFonts w:cs="AL-Mohanad" w:hint="cs"/>
                <w:sz w:val="20"/>
                <w:szCs w:val="20"/>
                <w:rtl/>
              </w:rPr>
              <w:t>-04)</w:t>
            </w:r>
          </w:p>
        </w:tc>
        <w:tc>
          <w:tcPr>
            <w:tcW w:w="945"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وكيل شؤون الطلاب</w:t>
            </w:r>
          </w:p>
        </w:tc>
        <w:tc>
          <w:tcPr>
            <w:tcW w:w="819" w:type="pct"/>
          </w:tcPr>
          <w:p w:rsidR="0008726B" w:rsidRPr="00567740" w:rsidRDefault="0008726B" w:rsidP="0008726B">
            <w:pPr>
              <w:pStyle w:val="a4"/>
              <w:bidi/>
              <w:jc w:val="center"/>
              <w:rPr>
                <w:rFonts w:cs="AL-Mohanad"/>
                <w:sz w:val="20"/>
                <w:szCs w:val="20"/>
                <w:rtl/>
              </w:rPr>
            </w:pPr>
            <w:r w:rsidRPr="00567740">
              <w:rPr>
                <w:rFonts w:cs="AL-Mohanad" w:hint="cs"/>
                <w:sz w:val="20"/>
                <w:szCs w:val="20"/>
                <w:rtl/>
              </w:rPr>
              <w:t>عام دراسي</w:t>
            </w:r>
          </w:p>
        </w:tc>
      </w:tr>
    </w:tbl>
    <w:p w:rsidR="00545CCF" w:rsidRPr="00567740" w:rsidRDefault="00545CCF" w:rsidP="00545CCF">
      <w:pPr>
        <w:rPr>
          <w:sz w:val="20"/>
          <w:szCs w:val="20"/>
        </w:rPr>
      </w:pPr>
    </w:p>
    <w:p w:rsidR="009B2A25" w:rsidRPr="00567740" w:rsidRDefault="009B2A25" w:rsidP="009B2A25">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rPr>
          <w:sz w:val="20"/>
          <w:szCs w:val="20"/>
        </w:rPr>
      </w:pPr>
    </w:p>
    <w:p w:rsidR="0066763C" w:rsidRPr="00567740" w:rsidRDefault="0066763C" w:rsidP="0008726B">
      <w:pPr>
        <w:rPr>
          <w:sz w:val="20"/>
          <w:szCs w:val="20"/>
        </w:rPr>
      </w:pPr>
    </w:p>
    <w:p w:rsidR="0066763C" w:rsidRDefault="0066763C" w:rsidP="0066763C">
      <w:pPr>
        <w:bidi/>
        <w:rPr>
          <w:sz w:val="20"/>
          <w:szCs w:val="20"/>
          <w:rtl/>
        </w:rPr>
      </w:pPr>
    </w:p>
    <w:p w:rsidR="007950EA" w:rsidRDefault="007950EA" w:rsidP="007950EA">
      <w:pPr>
        <w:bidi/>
        <w:rPr>
          <w:sz w:val="20"/>
          <w:szCs w:val="20"/>
          <w:rtl/>
        </w:rPr>
      </w:pPr>
    </w:p>
    <w:p w:rsidR="007950EA" w:rsidRPr="00567740" w:rsidRDefault="007950EA" w:rsidP="007950EA">
      <w:pPr>
        <w:bidi/>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66763C" w:rsidRPr="00567740" w:rsidTr="007950EA">
        <w:tc>
          <w:tcPr>
            <w:tcW w:w="1259" w:type="pct"/>
            <w:shd w:val="clear" w:color="auto" w:fill="92D050"/>
          </w:tcPr>
          <w:p w:rsidR="0066763C" w:rsidRPr="007950EA" w:rsidRDefault="0066763C" w:rsidP="007950EA">
            <w:pPr>
              <w:pStyle w:val="a4"/>
              <w:bidi/>
              <w:jc w:val="center"/>
              <w:rPr>
                <w:rFonts w:cs="GE SS Two Medium"/>
                <w:sz w:val="20"/>
                <w:szCs w:val="20"/>
                <w:rtl/>
              </w:rPr>
            </w:pPr>
            <w:r w:rsidRPr="007950EA">
              <w:rPr>
                <w:rFonts w:cs="GE SS Two Medium" w:hint="cs"/>
                <w:sz w:val="20"/>
                <w:szCs w:val="20"/>
                <w:rtl/>
              </w:rPr>
              <w:t>رقم العملية:</w:t>
            </w:r>
            <w:r w:rsidR="002D2968" w:rsidRPr="007950EA">
              <w:rPr>
                <w:rFonts w:cs="GE SS Two Medium" w:hint="cs"/>
                <w:sz w:val="20"/>
                <w:szCs w:val="20"/>
                <w:rtl/>
              </w:rPr>
              <w:t xml:space="preserve"> 9</w:t>
            </w:r>
          </w:p>
        </w:tc>
        <w:tc>
          <w:tcPr>
            <w:tcW w:w="2075" w:type="pct"/>
            <w:shd w:val="clear" w:color="auto" w:fill="92D050"/>
          </w:tcPr>
          <w:p w:rsidR="0066763C" w:rsidRPr="007950EA" w:rsidRDefault="0066763C" w:rsidP="007950EA">
            <w:pPr>
              <w:pStyle w:val="a4"/>
              <w:bidi/>
              <w:jc w:val="center"/>
              <w:rPr>
                <w:rFonts w:cs="GE SS Two Medium"/>
                <w:sz w:val="20"/>
                <w:szCs w:val="20"/>
                <w:rtl/>
              </w:rPr>
            </w:pPr>
            <w:r w:rsidRPr="007950EA">
              <w:rPr>
                <w:rFonts w:cs="GE SS Two Medium" w:hint="cs"/>
                <w:sz w:val="20"/>
                <w:szCs w:val="20"/>
                <w:rtl/>
              </w:rPr>
              <w:t>اسم العملية:  الصيانة والنظافة</w:t>
            </w:r>
          </w:p>
        </w:tc>
        <w:tc>
          <w:tcPr>
            <w:tcW w:w="1666" w:type="pct"/>
            <w:shd w:val="clear" w:color="auto" w:fill="92D050"/>
          </w:tcPr>
          <w:p w:rsidR="0066763C" w:rsidRPr="007950EA" w:rsidRDefault="0066763C" w:rsidP="007950EA">
            <w:pPr>
              <w:pStyle w:val="a4"/>
              <w:bidi/>
              <w:jc w:val="center"/>
              <w:rPr>
                <w:rFonts w:cs="GE SS Two Medium"/>
                <w:sz w:val="20"/>
                <w:szCs w:val="20"/>
                <w:rtl/>
              </w:rPr>
            </w:pPr>
            <w:r w:rsidRPr="007950EA">
              <w:rPr>
                <w:rFonts w:cs="GE SS Two Medium" w:hint="cs"/>
                <w:sz w:val="20"/>
                <w:szCs w:val="20"/>
                <w:rtl/>
              </w:rPr>
              <w:t>رمز العملية:</w:t>
            </w:r>
            <w:r w:rsidR="002D2968" w:rsidRPr="007950EA">
              <w:rPr>
                <w:rFonts w:cs="GE SS Two Medium" w:hint="cs"/>
                <w:sz w:val="20"/>
                <w:szCs w:val="20"/>
                <w:rtl/>
              </w:rPr>
              <w:t xml:space="preserve"> و.م.ع.-08</w:t>
            </w:r>
          </w:p>
        </w:tc>
      </w:tr>
    </w:tbl>
    <w:p w:rsidR="0008726B" w:rsidRPr="007950EA" w:rsidRDefault="0008726B" w:rsidP="0008726B">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2D2968" w:rsidRPr="00567740" w:rsidTr="007950EA">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2D2968" w:rsidRPr="00567740" w:rsidRDefault="002D2968" w:rsidP="00D74A63">
            <w:pPr>
              <w:pStyle w:val="a4"/>
              <w:bidi/>
              <w:rPr>
                <w:rFonts w:cs="AL-Mohanad"/>
                <w:sz w:val="20"/>
                <w:szCs w:val="20"/>
                <w:rtl/>
              </w:rPr>
            </w:pPr>
            <w:r w:rsidRPr="00567740">
              <w:rPr>
                <w:rFonts w:cs="AL-Mohanad" w:hint="cs"/>
                <w:sz w:val="20"/>
                <w:szCs w:val="20"/>
                <w:rtl/>
              </w:rPr>
              <w:t>توضيح الإجراءات المتبعة لإعمال الصيانة في المدرسة.</w:t>
            </w:r>
          </w:p>
        </w:tc>
      </w:tr>
      <w:tr w:rsidR="002D2968" w:rsidRPr="00567740" w:rsidTr="007950EA">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2D2968" w:rsidRPr="00567740" w:rsidRDefault="002D2968" w:rsidP="00D74A63">
            <w:pPr>
              <w:pStyle w:val="a4"/>
              <w:bidi/>
              <w:rPr>
                <w:rFonts w:cs="AL-Mohanad"/>
                <w:sz w:val="20"/>
                <w:szCs w:val="20"/>
                <w:rtl/>
              </w:rPr>
            </w:pPr>
            <w:r w:rsidRPr="00567740">
              <w:rPr>
                <w:rFonts w:cs="AL-Mohanad" w:hint="cs"/>
                <w:sz w:val="20"/>
                <w:szCs w:val="20"/>
                <w:rtl/>
              </w:rPr>
              <w:t>يطبق هذا لتنفيذ أعمال الصيانة والنظافة في المدرسة.</w:t>
            </w:r>
          </w:p>
        </w:tc>
      </w:tr>
      <w:tr w:rsidR="002D2968" w:rsidRPr="00567740" w:rsidTr="007950EA">
        <w:tc>
          <w:tcPr>
            <w:tcW w:w="1857" w:type="dxa"/>
            <w:vAlign w:val="center"/>
          </w:tcPr>
          <w:p w:rsidR="002D2968" w:rsidRPr="00567740" w:rsidRDefault="002D2968" w:rsidP="00293382">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2D2968" w:rsidRPr="00567740" w:rsidRDefault="002D2968" w:rsidP="00D74A63">
            <w:pPr>
              <w:pStyle w:val="a4"/>
              <w:bidi/>
              <w:rPr>
                <w:rFonts w:cs="AL-Mohanad"/>
                <w:sz w:val="20"/>
                <w:szCs w:val="20"/>
                <w:rtl/>
              </w:rPr>
            </w:pPr>
            <w:r w:rsidRPr="00567740">
              <w:rPr>
                <w:rFonts w:cs="AL-Mohanad" w:hint="cs"/>
                <w:sz w:val="20"/>
                <w:szCs w:val="20"/>
                <w:rtl/>
              </w:rPr>
              <w:t xml:space="preserve"> 3/1 تعميم الصناديق المدرسية.</w:t>
            </w:r>
          </w:p>
          <w:p w:rsidR="002D2968" w:rsidRPr="00567740" w:rsidRDefault="002D2968" w:rsidP="00FA7AA5">
            <w:pPr>
              <w:pStyle w:val="a4"/>
              <w:bidi/>
              <w:rPr>
                <w:rFonts w:cs="AL-Mohanad"/>
                <w:sz w:val="20"/>
                <w:szCs w:val="20"/>
                <w:rtl/>
              </w:rPr>
            </w:pPr>
            <w:r w:rsidRPr="00567740">
              <w:rPr>
                <w:rFonts w:cs="AL-Mohanad" w:hint="cs"/>
                <w:sz w:val="20"/>
                <w:szCs w:val="20"/>
                <w:rtl/>
              </w:rPr>
              <w:t>3/2 الدليل الإجرائي للميزانية التشغيلية للمدرسة.</w:t>
            </w:r>
          </w:p>
          <w:p w:rsidR="002D2968" w:rsidRPr="00567740" w:rsidRDefault="002D2968" w:rsidP="00FA7AA5">
            <w:pPr>
              <w:pStyle w:val="a4"/>
              <w:bidi/>
              <w:rPr>
                <w:rFonts w:cs="AL-Mohanad"/>
                <w:sz w:val="20"/>
                <w:szCs w:val="20"/>
                <w:rtl/>
              </w:rPr>
            </w:pPr>
            <w:r w:rsidRPr="00567740">
              <w:rPr>
                <w:rFonts w:cs="AL-Mohanad" w:hint="cs"/>
                <w:sz w:val="20"/>
                <w:szCs w:val="20"/>
                <w:rtl/>
              </w:rPr>
              <w:t>3/3 صلاحيات مديري ومديرات المدارس .</w:t>
            </w:r>
          </w:p>
        </w:tc>
      </w:tr>
      <w:tr w:rsidR="002D2968" w:rsidRPr="00567740" w:rsidTr="007950EA">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2D2968" w:rsidRPr="00567740" w:rsidRDefault="002D2968" w:rsidP="00D74A63">
            <w:pPr>
              <w:pStyle w:val="a4"/>
              <w:bidi/>
              <w:rPr>
                <w:rFonts w:cs="AL-Mohanad"/>
                <w:sz w:val="20"/>
                <w:szCs w:val="20"/>
                <w:rtl/>
              </w:rPr>
            </w:pPr>
            <w:r w:rsidRPr="00567740">
              <w:rPr>
                <w:rFonts w:cs="AL-Mohanad" w:hint="cs"/>
                <w:sz w:val="20"/>
                <w:szCs w:val="20"/>
                <w:rtl/>
              </w:rPr>
              <w:t>4/1 الصيانة الوقائية :هي إعمال الصيانة التي يجب إن تتم بصفة دورية لمرافق وأجهزة المبنى ,للحد من وقوع أي أعطال مفاجئة.</w:t>
            </w:r>
          </w:p>
          <w:p w:rsidR="002D2968" w:rsidRPr="00567740" w:rsidRDefault="002D2968" w:rsidP="00D74A63">
            <w:pPr>
              <w:pStyle w:val="a4"/>
              <w:bidi/>
              <w:rPr>
                <w:rFonts w:cs="AL-Mohanad"/>
                <w:sz w:val="20"/>
                <w:szCs w:val="20"/>
                <w:rtl/>
              </w:rPr>
            </w:pPr>
            <w:r w:rsidRPr="00567740">
              <w:rPr>
                <w:rFonts w:cs="AL-Mohanad" w:hint="cs"/>
                <w:sz w:val="20"/>
                <w:szCs w:val="20"/>
                <w:rtl/>
              </w:rPr>
              <w:t>4/2 الصيانة الإصلاحية :وهي الصيانة التي تتم لبعض الأجهزة والمرافق التي أصبحت غير مؤهلة لأداء مهمتها مع انخفاض إنتاجيتها بشكل ملحوظ عن المستويات المحددة لها.</w:t>
            </w:r>
          </w:p>
          <w:p w:rsidR="002D2968" w:rsidRPr="00567740" w:rsidRDefault="002D2968" w:rsidP="00D74A63">
            <w:pPr>
              <w:pStyle w:val="a4"/>
              <w:bidi/>
              <w:rPr>
                <w:rFonts w:cs="AL-Mohanad"/>
                <w:sz w:val="20"/>
                <w:szCs w:val="20"/>
                <w:rtl/>
              </w:rPr>
            </w:pPr>
            <w:r w:rsidRPr="00567740">
              <w:rPr>
                <w:rFonts w:cs="AL-Mohanad" w:hint="cs"/>
                <w:sz w:val="20"/>
                <w:szCs w:val="20"/>
                <w:rtl/>
              </w:rPr>
              <w:t>4/3 النظافة:هي إعمال النظافة التي يجب إن تتم لمرافق وأجهزة المبنى بصفة دورية ومستمرة.</w:t>
            </w:r>
          </w:p>
        </w:tc>
      </w:tr>
      <w:tr w:rsidR="0008726B" w:rsidRPr="00567740" w:rsidTr="007950EA">
        <w:tc>
          <w:tcPr>
            <w:tcW w:w="10754" w:type="dxa"/>
            <w:gridSpan w:val="2"/>
            <w:shd w:val="clear" w:color="auto" w:fill="FFFFFF" w:themeFill="background1"/>
            <w:vAlign w:val="center"/>
          </w:tcPr>
          <w:p w:rsidR="0008726B" w:rsidRPr="00567740" w:rsidRDefault="002D2968" w:rsidP="00B638F3">
            <w:pPr>
              <w:pStyle w:val="a4"/>
              <w:bidi/>
              <w:rPr>
                <w:rFonts w:cs="AL-Mohanad"/>
                <w:sz w:val="20"/>
                <w:szCs w:val="20"/>
                <w:rtl/>
              </w:rPr>
            </w:pPr>
            <w:r w:rsidRPr="00567740">
              <w:rPr>
                <w:rFonts w:cs="AL-Mohanad" w:hint="cs"/>
                <w:sz w:val="20"/>
                <w:szCs w:val="20"/>
                <w:rtl/>
              </w:rPr>
              <w:t>5-العملية</w:t>
            </w:r>
            <w:r w:rsidR="0008726B" w:rsidRPr="00567740">
              <w:rPr>
                <w:rFonts w:cs="AL-Mohanad" w:hint="cs"/>
                <w:sz w:val="20"/>
                <w:szCs w:val="20"/>
                <w:rtl/>
              </w:rPr>
              <w:t>:</w:t>
            </w:r>
          </w:p>
        </w:tc>
      </w:tr>
    </w:tbl>
    <w:p w:rsidR="0008726B" w:rsidRPr="007950EA" w:rsidRDefault="0008726B" w:rsidP="0008726B">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D2968" w:rsidRPr="00567740" w:rsidTr="007950EA">
        <w:trPr>
          <w:tblHeader/>
        </w:trPr>
        <w:tc>
          <w:tcPr>
            <w:tcW w:w="1857" w:type="dxa"/>
            <w:shd w:val="clear" w:color="auto" w:fill="92D050"/>
            <w:vAlign w:val="center"/>
          </w:tcPr>
          <w:p w:rsidR="002D2968" w:rsidRPr="00567740" w:rsidRDefault="002D2968" w:rsidP="002D2968">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2D2968" w:rsidRPr="00567740" w:rsidRDefault="002D2968" w:rsidP="002D2968">
            <w:pPr>
              <w:pStyle w:val="a4"/>
              <w:bidi/>
              <w:jc w:val="center"/>
              <w:rPr>
                <w:rFonts w:cs="AL-Mohanad"/>
                <w:sz w:val="20"/>
                <w:szCs w:val="20"/>
                <w:rtl/>
              </w:rPr>
            </w:pPr>
            <w:r w:rsidRPr="00567740">
              <w:rPr>
                <w:rFonts w:cs="AL-Mohanad" w:hint="cs"/>
                <w:sz w:val="20"/>
                <w:szCs w:val="20"/>
                <w:rtl/>
              </w:rPr>
              <w:t>الإجراء</w:t>
            </w:r>
          </w:p>
        </w:tc>
      </w:tr>
      <w:tr w:rsidR="00974602" w:rsidRPr="00567740" w:rsidTr="007950EA">
        <w:tc>
          <w:tcPr>
            <w:tcW w:w="1857" w:type="dxa"/>
            <w:vAlign w:val="center"/>
          </w:tcPr>
          <w:p w:rsidR="00974602" w:rsidRPr="00567740" w:rsidRDefault="00974602" w:rsidP="002D2968">
            <w:pPr>
              <w:pStyle w:val="a4"/>
              <w:bidi/>
              <w:jc w:val="center"/>
              <w:rPr>
                <w:rFonts w:cs="AL-Mohanad"/>
                <w:sz w:val="20"/>
                <w:szCs w:val="20"/>
                <w:rtl/>
              </w:rPr>
            </w:pPr>
          </w:p>
        </w:tc>
        <w:tc>
          <w:tcPr>
            <w:tcW w:w="992" w:type="dxa"/>
            <w:vAlign w:val="center"/>
          </w:tcPr>
          <w:p w:rsidR="00974602" w:rsidRPr="00567740" w:rsidRDefault="00974602" w:rsidP="002D2968">
            <w:pPr>
              <w:pStyle w:val="a4"/>
              <w:bidi/>
              <w:jc w:val="center"/>
              <w:rPr>
                <w:rFonts w:cs="AL-Mohanad"/>
                <w:sz w:val="20"/>
                <w:szCs w:val="20"/>
                <w:rtl/>
              </w:rPr>
            </w:pPr>
            <w:r w:rsidRPr="00567740">
              <w:rPr>
                <w:rFonts w:cs="AL-Mohanad" w:hint="cs"/>
                <w:sz w:val="20"/>
                <w:szCs w:val="20"/>
                <w:rtl/>
              </w:rPr>
              <w:t>5/1</w:t>
            </w:r>
          </w:p>
        </w:tc>
        <w:tc>
          <w:tcPr>
            <w:tcW w:w="7905" w:type="dxa"/>
          </w:tcPr>
          <w:p w:rsidR="00974602" w:rsidRPr="00567740" w:rsidRDefault="00974602" w:rsidP="00974602">
            <w:pPr>
              <w:pStyle w:val="a4"/>
              <w:bidi/>
              <w:rPr>
                <w:rFonts w:cs="AL-Mohanad"/>
                <w:sz w:val="20"/>
                <w:szCs w:val="20"/>
                <w:rtl/>
              </w:rPr>
            </w:pPr>
            <w:r w:rsidRPr="00567740">
              <w:rPr>
                <w:rFonts w:cs="AL-Mohanad" w:hint="cs"/>
                <w:sz w:val="20"/>
                <w:szCs w:val="20"/>
                <w:rtl/>
              </w:rPr>
              <w:t>الصيانة:</w:t>
            </w:r>
          </w:p>
        </w:tc>
      </w:tr>
      <w:tr w:rsidR="00974602" w:rsidRPr="00567740" w:rsidTr="007950EA">
        <w:tc>
          <w:tcPr>
            <w:tcW w:w="1857" w:type="dxa"/>
            <w:vAlign w:val="center"/>
          </w:tcPr>
          <w:p w:rsidR="00974602" w:rsidRPr="00567740" w:rsidRDefault="00974602" w:rsidP="002D2968">
            <w:pPr>
              <w:pStyle w:val="a4"/>
              <w:bidi/>
              <w:jc w:val="center"/>
              <w:rPr>
                <w:rFonts w:cs="AL-Mohanad"/>
                <w:sz w:val="20"/>
                <w:szCs w:val="20"/>
                <w:rtl/>
              </w:rPr>
            </w:pPr>
          </w:p>
        </w:tc>
        <w:tc>
          <w:tcPr>
            <w:tcW w:w="992" w:type="dxa"/>
            <w:vAlign w:val="center"/>
          </w:tcPr>
          <w:p w:rsidR="00974602" w:rsidRPr="00567740" w:rsidRDefault="00974602" w:rsidP="002D2968">
            <w:pPr>
              <w:pStyle w:val="a4"/>
              <w:bidi/>
              <w:jc w:val="center"/>
              <w:rPr>
                <w:rFonts w:cs="AL-Mohanad"/>
                <w:sz w:val="20"/>
                <w:szCs w:val="20"/>
                <w:rtl/>
              </w:rPr>
            </w:pPr>
            <w:r w:rsidRPr="00567740">
              <w:rPr>
                <w:rFonts w:cs="AL-Mohanad" w:hint="cs"/>
                <w:sz w:val="20"/>
                <w:szCs w:val="20"/>
                <w:rtl/>
              </w:rPr>
              <w:t>5/1/1</w:t>
            </w:r>
          </w:p>
        </w:tc>
        <w:tc>
          <w:tcPr>
            <w:tcW w:w="7905" w:type="dxa"/>
          </w:tcPr>
          <w:p w:rsidR="00974602" w:rsidRPr="00567740" w:rsidRDefault="00974602" w:rsidP="00974602">
            <w:pPr>
              <w:pStyle w:val="a4"/>
              <w:bidi/>
              <w:rPr>
                <w:rFonts w:cs="AL-Mohanad"/>
                <w:sz w:val="20"/>
                <w:szCs w:val="20"/>
                <w:rtl/>
              </w:rPr>
            </w:pPr>
            <w:r w:rsidRPr="00567740">
              <w:rPr>
                <w:rFonts w:cs="AL-Mohanad" w:hint="cs"/>
                <w:sz w:val="20"/>
                <w:szCs w:val="20"/>
                <w:rtl/>
              </w:rPr>
              <w:t>إعمال الفحص والاستقصاء:</w:t>
            </w:r>
          </w:p>
        </w:tc>
      </w:tr>
      <w:tr w:rsidR="00532BDB" w:rsidRPr="00567740" w:rsidTr="007950EA">
        <w:tc>
          <w:tcPr>
            <w:tcW w:w="1857" w:type="dxa"/>
            <w:vMerge w:val="restart"/>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5/1/1/1</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يجب إعداد تقرير عن الإعمال المطلوبة صيانتها وقائيا قبل نهاية العام الدراسي ورفعه لإدارة التعليم لعمل الصيانة المطلوبة في فترة الإجازات الصيفية.</w:t>
            </w:r>
          </w:p>
        </w:tc>
      </w:tr>
      <w:tr w:rsidR="00532BDB" w:rsidRPr="00567740" w:rsidTr="007950EA">
        <w:tc>
          <w:tcPr>
            <w:tcW w:w="1857" w:type="dxa"/>
            <w:vMerge/>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5/1/1/2</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تفقد المباني وتجهيزاتها والتأكد من تفعيلها بشكل مستمر خلال العام الدراسي .</w:t>
            </w:r>
          </w:p>
        </w:tc>
      </w:tr>
      <w:tr w:rsidR="00532BDB" w:rsidRPr="00567740" w:rsidTr="007950EA">
        <w:tc>
          <w:tcPr>
            <w:tcW w:w="1857" w:type="dxa"/>
            <w:vMerge/>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5/1/1/3</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تحديد الأعطال والصيانة اللازمة للمدرسة ومرافقها وتجهيزاتها .</w:t>
            </w:r>
          </w:p>
        </w:tc>
      </w:tr>
      <w:tr w:rsidR="00532BDB" w:rsidRPr="00567740" w:rsidTr="007950EA">
        <w:tc>
          <w:tcPr>
            <w:tcW w:w="1857" w:type="dxa"/>
            <w:vMerge/>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5/1/1/4</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إعداد تقرير عن الأعطال والمشكلات التي تواجه المبنى المدرسي ورفعه إلى مدير المدرسة.</w:t>
            </w:r>
          </w:p>
        </w:tc>
      </w:tr>
      <w:tr w:rsidR="00974602" w:rsidRPr="00567740" w:rsidTr="007950EA">
        <w:tc>
          <w:tcPr>
            <w:tcW w:w="1857" w:type="dxa"/>
            <w:vAlign w:val="center"/>
          </w:tcPr>
          <w:p w:rsidR="00974602" w:rsidRPr="00567740" w:rsidRDefault="00532BDB" w:rsidP="002D2968">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974602" w:rsidRPr="00567740" w:rsidRDefault="00974602" w:rsidP="002D2968">
            <w:pPr>
              <w:pStyle w:val="a4"/>
              <w:bidi/>
              <w:jc w:val="center"/>
              <w:rPr>
                <w:rFonts w:cs="AL-Mohanad"/>
                <w:sz w:val="20"/>
                <w:szCs w:val="20"/>
              </w:rPr>
            </w:pPr>
            <w:r w:rsidRPr="00567740">
              <w:rPr>
                <w:rFonts w:cs="AL-Mohanad" w:hint="cs"/>
                <w:sz w:val="20"/>
                <w:szCs w:val="20"/>
                <w:rtl/>
              </w:rPr>
              <w:t>5/1/1/5</w:t>
            </w:r>
          </w:p>
        </w:tc>
        <w:tc>
          <w:tcPr>
            <w:tcW w:w="7905" w:type="dxa"/>
          </w:tcPr>
          <w:p w:rsidR="00974602" w:rsidRPr="00567740" w:rsidRDefault="00974602" w:rsidP="00532BDB">
            <w:pPr>
              <w:pStyle w:val="a4"/>
              <w:bidi/>
              <w:rPr>
                <w:rFonts w:cs="AL-Mohanad"/>
                <w:sz w:val="20"/>
                <w:szCs w:val="20"/>
                <w:rtl/>
              </w:rPr>
            </w:pPr>
            <w:r w:rsidRPr="00567740">
              <w:rPr>
                <w:rFonts w:cs="AL-Mohanad" w:hint="cs"/>
                <w:sz w:val="20"/>
                <w:szCs w:val="20"/>
                <w:rtl/>
              </w:rPr>
              <w:t>مخاطبة إدارة التربية والتعليم وفق نموذج (و.م.ع.ن-0</w:t>
            </w:r>
            <w:r w:rsidR="00532BDB" w:rsidRPr="00567740">
              <w:rPr>
                <w:rFonts w:cs="AL-Mohanad" w:hint="cs"/>
                <w:sz w:val="20"/>
                <w:szCs w:val="20"/>
                <w:rtl/>
              </w:rPr>
              <w:t>8</w:t>
            </w:r>
            <w:r w:rsidRPr="00567740">
              <w:rPr>
                <w:rFonts w:cs="AL-Mohanad" w:hint="cs"/>
                <w:sz w:val="20"/>
                <w:szCs w:val="20"/>
                <w:rtl/>
              </w:rPr>
              <w:t>-01)</w:t>
            </w:r>
          </w:p>
        </w:tc>
      </w:tr>
      <w:tr w:rsidR="00974602" w:rsidRPr="00567740" w:rsidTr="007950EA">
        <w:tc>
          <w:tcPr>
            <w:tcW w:w="1857" w:type="dxa"/>
            <w:vAlign w:val="center"/>
          </w:tcPr>
          <w:p w:rsidR="00974602" w:rsidRPr="00567740" w:rsidRDefault="00974602"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974602" w:rsidRPr="00567740" w:rsidRDefault="00974602" w:rsidP="002D2968">
            <w:pPr>
              <w:pStyle w:val="a4"/>
              <w:bidi/>
              <w:jc w:val="center"/>
              <w:rPr>
                <w:rFonts w:cs="AL-Mohanad"/>
                <w:sz w:val="20"/>
                <w:szCs w:val="20"/>
                <w:rtl/>
              </w:rPr>
            </w:pPr>
            <w:r w:rsidRPr="00567740">
              <w:rPr>
                <w:rFonts w:cs="AL-Mohanad" w:hint="cs"/>
                <w:sz w:val="20"/>
                <w:szCs w:val="20"/>
                <w:rtl/>
              </w:rPr>
              <w:t>5/1/1/6</w:t>
            </w:r>
          </w:p>
        </w:tc>
        <w:tc>
          <w:tcPr>
            <w:tcW w:w="7905" w:type="dxa"/>
          </w:tcPr>
          <w:p w:rsidR="00974602" w:rsidRPr="00567740" w:rsidRDefault="00974602" w:rsidP="00974602">
            <w:pPr>
              <w:pStyle w:val="a4"/>
              <w:bidi/>
              <w:rPr>
                <w:rFonts w:cs="AL-Mohanad"/>
                <w:sz w:val="20"/>
                <w:szCs w:val="20"/>
                <w:rtl/>
              </w:rPr>
            </w:pPr>
            <w:r w:rsidRPr="00567740">
              <w:rPr>
                <w:rFonts w:cs="AL-Mohanad" w:hint="cs"/>
                <w:sz w:val="20"/>
                <w:szCs w:val="20"/>
                <w:rtl/>
              </w:rPr>
              <w:t>متابعة المخاطبات التي تم رفعها إلى إدارة التربية والتعليم.</w:t>
            </w:r>
          </w:p>
        </w:tc>
      </w:tr>
      <w:tr w:rsidR="00974602" w:rsidRPr="00567740" w:rsidTr="007950EA">
        <w:tc>
          <w:tcPr>
            <w:tcW w:w="1857" w:type="dxa"/>
            <w:vAlign w:val="center"/>
          </w:tcPr>
          <w:p w:rsidR="00974602" w:rsidRPr="00567740" w:rsidRDefault="00974602" w:rsidP="002D2968">
            <w:pPr>
              <w:pStyle w:val="a4"/>
              <w:bidi/>
              <w:jc w:val="center"/>
              <w:rPr>
                <w:rFonts w:cs="AL-Mohanad"/>
                <w:sz w:val="20"/>
                <w:szCs w:val="20"/>
                <w:rtl/>
              </w:rPr>
            </w:pPr>
          </w:p>
        </w:tc>
        <w:tc>
          <w:tcPr>
            <w:tcW w:w="992" w:type="dxa"/>
            <w:vAlign w:val="center"/>
          </w:tcPr>
          <w:p w:rsidR="00974602" w:rsidRPr="00567740" w:rsidRDefault="00974602" w:rsidP="002D2968">
            <w:pPr>
              <w:pStyle w:val="a4"/>
              <w:bidi/>
              <w:jc w:val="center"/>
              <w:rPr>
                <w:rFonts w:cs="AL-Mohanad"/>
                <w:sz w:val="20"/>
                <w:szCs w:val="20"/>
                <w:rtl/>
              </w:rPr>
            </w:pPr>
            <w:r w:rsidRPr="00567740">
              <w:rPr>
                <w:rFonts w:cs="AL-Mohanad" w:hint="cs"/>
                <w:sz w:val="20"/>
                <w:szCs w:val="20"/>
                <w:rtl/>
              </w:rPr>
              <w:t>5/1/2</w:t>
            </w:r>
          </w:p>
        </w:tc>
        <w:tc>
          <w:tcPr>
            <w:tcW w:w="7905" w:type="dxa"/>
          </w:tcPr>
          <w:p w:rsidR="00974602" w:rsidRPr="00567740" w:rsidRDefault="00974602" w:rsidP="00974602">
            <w:pPr>
              <w:pStyle w:val="a4"/>
              <w:bidi/>
              <w:rPr>
                <w:rFonts w:cs="AL-Mohanad"/>
                <w:sz w:val="20"/>
                <w:szCs w:val="20"/>
                <w:rtl/>
              </w:rPr>
            </w:pPr>
            <w:r w:rsidRPr="00567740">
              <w:rPr>
                <w:rFonts w:cs="AL-Mohanad" w:hint="cs"/>
                <w:sz w:val="20"/>
                <w:szCs w:val="20"/>
                <w:rtl/>
              </w:rPr>
              <w:t>الصيانة الإصلاحية :</w:t>
            </w:r>
          </w:p>
        </w:tc>
      </w:tr>
      <w:tr w:rsidR="00532BDB" w:rsidRPr="00567740" w:rsidTr="007950EA">
        <w:tc>
          <w:tcPr>
            <w:tcW w:w="1857" w:type="dxa"/>
            <w:vMerge w:val="restart"/>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5/1/2/1</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الإشراف على الجهات التي تقوم بأعمال الصيانة.</w:t>
            </w:r>
          </w:p>
        </w:tc>
      </w:tr>
      <w:tr w:rsidR="00532BDB" w:rsidRPr="00567740" w:rsidTr="007950EA">
        <w:tc>
          <w:tcPr>
            <w:tcW w:w="1857" w:type="dxa"/>
            <w:vMerge/>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5/1/2/2</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التأكد من إتمام عمليات الصيانة بالشكل المطلوب ,وإشعار مدير المدرسة بذلك.</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32BDB" w:rsidRPr="00567740" w:rsidRDefault="00532BDB" w:rsidP="002D2968">
            <w:pPr>
              <w:pStyle w:val="a4"/>
              <w:bidi/>
              <w:jc w:val="center"/>
              <w:rPr>
                <w:rFonts w:cs="AL-Mohanad"/>
                <w:sz w:val="20"/>
                <w:szCs w:val="20"/>
              </w:rPr>
            </w:pPr>
            <w:r w:rsidRPr="00567740">
              <w:rPr>
                <w:rFonts w:cs="AL-Mohanad" w:hint="cs"/>
                <w:sz w:val="20"/>
                <w:szCs w:val="20"/>
                <w:rtl/>
              </w:rPr>
              <w:t>5/1/2/3</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اعتماد شهادة إتمام عمليات الصيانة ,وتزويد المساعد الإداري بصورة منها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5/1/2/4</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حفظ صورة من شهادة إتمام عمليات الصيانة في الملف الخاص بها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النظافة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تأمين مستلزمات النظافة :</w:t>
            </w:r>
          </w:p>
        </w:tc>
      </w:tr>
      <w:tr w:rsidR="00532BDB" w:rsidRPr="00567740" w:rsidTr="007950EA">
        <w:tc>
          <w:tcPr>
            <w:tcW w:w="1857" w:type="dxa"/>
            <w:vMerge w:val="restart"/>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5/2/1/1</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الاطلاع على الميزانية التشغيلية لبند النظافة واللوائح والتعاميم المنظمة لذلك .</w:t>
            </w:r>
          </w:p>
        </w:tc>
      </w:tr>
      <w:tr w:rsidR="00532BDB" w:rsidRPr="00567740" w:rsidTr="007950EA">
        <w:tc>
          <w:tcPr>
            <w:tcW w:w="1857" w:type="dxa"/>
            <w:vMerge/>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5/2/1/2</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تحديد مستلزمات النظافة في المدرسة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5/2/1/3</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 xml:space="preserve">إحضار عروض أسعار من مؤسسات معتمدة ورفعها إلى وكيل الشؤون المدرسية .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5/2/1/4</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عرض مستلزمات النظافة مع عروض الأسعار على لجنة الصندوق المدرسي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لجنة الصندوق المدرسي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5/2/1/5</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اعتماد وإجازة الصرف.</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5/2/1/6</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شراء متطلبات النظافة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أمين لجنة الصندوق المدرسي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5/2/1/7</w:t>
            </w:r>
          </w:p>
        </w:tc>
        <w:tc>
          <w:tcPr>
            <w:tcW w:w="7905" w:type="dxa"/>
          </w:tcPr>
          <w:p w:rsidR="00532BDB" w:rsidRPr="00567740" w:rsidRDefault="00532BDB" w:rsidP="00974602">
            <w:pPr>
              <w:pStyle w:val="a4"/>
              <w:bidi/>
              <w:rPr>
                <w:rFonts w:cs="AL-Mohanad"/>
                <w:sz w:val="20"/>
                <w:szCs w:val="20"/>
                <w:rtl/>
              </w:rPr>
            </w:pPr>
            <w:r w:rsidRPr="00567740">
              <w:rPr>
                <w:rFonts w:cs="AL-Mohanad" w:hint="cs"/>
                <w:sz w:val="20"/>
                <w:szCs w:val="20"/>
                <w:rtl/>
              </w:rPr>
              <w:t xml:space="preserve">حفظ أوامر الصرف والفواتير في الملفات الخاصة بها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تأمين عمال النظافة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lastRenderedPageBreak/>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5/2/2/1</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الاطلاع على الميزانية التشغيلية بند النظافة واللوائح والتعاميم المنظمة لذلك.</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5/2/2/2</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تحديد العدد الكافي والشروط الواجب توفرها في إعمال النظافة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5/2/2/3</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إحضار عروض أسعار من شركات معتمدة ورفعها إلى وكيل الشؤون المدرسية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5/2/2/4</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مراجعة عروض الأسعار ورفعها إلى مدير المدرسة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5/2/2/5</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دراسة العروض واعتماد الشركة الأفضل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5/2/2/6</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التأكد من جميع وثائق عمال النظافة ومن نظامية واقامتهم وشهاداتهم الصحية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5/2/2/7</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التعاقد مع الشركة وفق الشروط الواجب توفرها في عمال النظافة.</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5/2/2/8</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التأكد من التزام الشركة بالشروط والرفع بذلك لوكيل الشؤون المدرسية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5/2/2/9</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يقوم بطلب صرف المستحقات من لجنة الصندوق المدرسي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لجنة الصندوق المدرسي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5/2/2/10</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التأكد من المبالغ المرصودة وفقا لأوعية وبند النظافة ,وصرف المستحقات وتسليمها للجهة المعنية .</w:t>
            </w:r>
          </w:p>
        </w:tc>
      </w:tr>
      <w:tr w:rsidR="00532BDB" w:rsidRPr="00567740" w:rsidTr="007950EA">
        <w:tc>
          <w:tcPr>
            <w:tcW w:w="1857"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أمين لجنة الصندوق المدرسي</w:t>
            </w:r>
          </w:p>
        </w:tc>
        <w:tc>
          <w:tcPr>
            <w:tcW w:w="992" w:type="dxa"/>
            <w:vAlign w:val="center"/>
          </w:tcPr>
          <w:p w:rsidR="00532BDB" w:rsidRPr="00567740" w:rsidRDefault="00532BDB" w:rsidP="002D2968">
            <w:pPr>
              <w:pStyle w:val="a4"/>
              <w:bidi/>
              <w:jc w:val="center"/>
              <w:rPr>
                <w:rFonts w:cs="AL-Mohanad"/>
                <w:sz w:val="20"/>
                <w:szCs w:val="20"/>
                <w:rtl/>
              </w:rPr>
            </w:pPr>
            <w:r w:rsidRPr="00567740">
              <w:rPr>
                <w:rFonts w:cs="AL-Mohanad" w:hint="cs"/>
                <w:sz w:val="20"/>
                <w:szCs w:val="20"/>
                <w:rtl/>
              </w:rPr>
              <w:t>5/2/2/11</w:t>
            </w:r>
          </w:p>
        </w:tc>
        <w:tc>
          <w:tcPr>
            <w:tcW w:w="7905" w:type="dxa"/>
          </w:tcPr>
          <w:p w:rsidR="00532BDB" w:rsidRPr="00567740" w:rsidRDefault="00532BDB" w:rsidP="00993E8F">
            <w:pPr>
              <w:pStyle w:val="a4"/>
              <w:bidi/>
              <w:rPr>
                <w:rFonts w:cs="AL-Mohanad"/>
                <w:sz w:val="20"/>
                <w:szCs w:val="20"/>
                <w:rtl/>
              </w:rPr>
            </w:pPr>
            <w:r w:rsidRPr="00567740">
              <w:rPr>
                <w:rFonts w:cs="AL-Mohanad" w:hint="cs"/>
                <w:sz w:val="20"/>
                <w:szCs w:val="20"/>
                <w:rtl/>
              </w:rPr>
              <w:t>حفظ المخالصات الشهرية في الملفات الخاصة بها .</w:t>
            </w:r>
          </w:p>
        </w:tc>
      </w:tr>
    </w:tbl>
    <w:p w:rsidR="0008726B" w:rsidRPr="00567740" w:rsidRDefault="0008726B" w:rsidP="0008726B">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08726B" w:rsidRPr="00567740" w:rsidTr="007950EA">
        <w:tc>
          <w:tcPr>
            <w:tcW w:w="10754" w:type="dxa"/>
            <w:shd w:val="clear" w:color="auto" w:fill="FFFFFF" w:themeFill="background1"/>
          </w:tcPr>
          <w:p w:rsidR="0008726B" w:rsidRPr="00567740" w:rsidRDefault="0008726B" w:rsidP="00B638F3">
            <w:pPr>
              <w:pStyle w:val="a4"/>
              <w:bidi/>
              <w:rPr>
                <w:sz w:val="20"/>
                <w:szCs w:val="20"/>
                <w:rtl/>
              </w:rPr>
            </w:pPr>
            <w:r w:rsidRPr="00567740">
              <w:rPr>
                <w:rFonts w:cs="AL-Mohanad" w:hint="cs"/>
                <w:sz w:val="20"/>
                <w:szCs w:val="20"/>
                <w:rtl/>
              </w:rPr>
              <w:t>6- النماذج والسجلات</w:t>
            </w:r>
          </w:p>
        </w:tc>
      </w:tr>
    </w:tbl>
    <w:p w:rsidR="0008726B" w:rsidRPr="007950EA" w:rsidRDefault="0008726B" w:rsidP="0008726B">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4"/>
        <w:gridCol w:w="2467"/>
        <w:gridCol w:w="1559"/>
        <w:gridCol w:w="2882"/>
        <w:gridCol w:w="1762"/>
      </w:tblGrid>
      <w:tr w:rsidR="0008726B" w:rsidRPr="00567740" w:rsidTr="007950EA">
        <w:tc>
          <w:tcPr>
            <w:tcW w:w="969" w:type="pct"/>
            <w:shd w:val="clear" w:color="auto" w:fill="92D050"/>
            <w:vAlign w:val="center"/>
          </w:tcPr>
          <w:p w:rsidR="0008726B" w:rsidRPr="00567740" w:rsidRDefault="0008726B" w:rsidP="00B638F3">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08726B" w:rsidRPr="00567740" w:rsidRDefault="0008726B" w:rsidP="00B638F3">
            <w:pPr>
              <w:pStyle w:val="a4"/>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08726B" w:rsidRPr="00567740" w:rsidRDefault="0008726B" w:rsidP="00B638F3">
            <w:pPr>
              <w:pStyle w:val="a4"/>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08726B" w:rsidRPr="00567740" w:rsidRDefault="0008726B"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08726B" w:rsidRPr="00567740" w:rsidRDefault="0008726B" w:rsidP="00B638F3">
            <w:pPr>
              <w:pStyle w:val="a4"/>
              <w:bidi/>
              <w:jc w:val="center"/>
              <w:rPr>
                <w:rFonts w:cs="AL-Mohanad"/>
                <w:sz w:val="20"/>
                <w:szCs w:val="20"/>
                <w:rtl/>
              </w:rPr>
            </w:pPr>
            <w:r w:rsidRPr="00567740">
              <w:rPr>
                <w:rFonts w:cs="AL-Mohanad" w:hint="cs"/>
                <w:sz w:val="20"/>
                <w:szCs w:val="20"/>
                <w:rtl/>
              </w:rPr>
              <w:t>مدة الحفظ</w:t>
            </w:r>
          </w:p>
        </w:tc>
      </w:tr>
      <w:tr w:rsidR="004949D9" w:rsidRPr="00567740" w:rsidTr="007950EA">
        <w:tc>
          <w:tcPr>
            <w:tcW w:w="969" w:type="pct"/>
          </w:tcPr>
          <w:p w:rsidR="004949D9" w:rsidRPr="00567740" w:rsidRDefault="004949D9" w:rsidP="008B0A7F">
            <w:pPr>
              <w:pStyle w:val="a4"/>
              <w:bidi/>
              <w:jc w:val="center"/>
              <w:rPr>
                <w:rFonts w:cs="AL-Mohanad"/>
                <w:sz w:val="20"/>
                <w:szCs w:val="20"/>
                <w:rtl/>
              </w:rPr>
            </w:pPr>
            <w:r w:rsidRPr="00567740">
              <w:rPr>
                <w:rFonts w:cs="AL-Mohanad" w:hint="cs"/>
                <w:sz w:val="20"/>
                <w:szCs w:val="20"/>
                <w:rtl/>
              </w:rPr>
              <w:t>6/1</w:t>
            </w:r>
          </w:p>
        </w:tc>
        <w:tc>
          <w:tcPr>
            <w:tcW w:w="1147" w:type="pct"/>
          </w:tcPr>
          <w:p w:rsidR="004949D9" w:rsidRPr="00567740" w:rsidRDefault="004949D9" w:rsidP="008B0A7F">
            <w:pPr>
              <w:pStyle w:val="a4"/>
              <w:bidi/>
              <w:jc w:val="center"/>
              <w:rPr>
                <w:rFonts w:cs="AL-Mohanad"/>
                <w:sz w:val="20"/>
                <w:szCs w:val="20"/>
                <w:rtl/>
              </w:rPr>
            </w:pPr>
            <w:r w:rsidRPr="00567740">
              <w:rPr>
                <w:rFonts w:cs="AL-Mohanad" w:hint="cs"/>
                <w:sz w:val="20"/>
                <w:szCs w:val="20"/>
                <w:rtl/>
              </w:rPr>
              <w:t>خطاب طلب صيانة</w:t>
            </w:r>
          </w:p>
        </w:tc>
        <w:tc>
          <w:tcPr>
            <w:tcW w:w="725" w:type="pct"/>
          </w:tcPr>
          <w:p w:rsidR="004949D9" w:rsidRPr="00567740" w:rsidRDefault="004949D9" w:rsidP="00532BDB">
            <w:pPr>
              <w:pStyle w:val="a4"/>
              <w:bidi/>
              <w:jc w:val="center"/>
              <w:rPr>
                <w:rFonts w:cs="AL-Mohanad"/>
                <w:sz w:val="20"/>
                <w:szCs w:val="20"/>
                <w:rtl/>
              </w:rPr>
            </w:pPr>
            <w:r w:rsidRPr="00567740">
              <w:rPr>
                <w:rFonts w:cs="AL-Mohanad" w:hint="cs"/>
                <w:sz w:val="20"/>
                <w:szCs w:val="20"/>
                <w:rtl/>
              </w:rPr>
              <w:t>و.م.ع.ن-0</w:t>
            </w:r>
            <w:r w:rsidR="00F76EB2" w:rsidRPr="00567740">
              <w:rPr>
                <w:rFonts w:cs="AL-Mohanad" w:hint="cs"/>
                <w:sz w:val="20"/>
                <w:szCs w:val="20"/>
                <w:rtl/>
              </w:rPr>
              <w:t>8</w:t>
            </w:r>
            <w:r w:rsidRPr="00567740">
              <w:rPr>
                <w:rFonts w:cs="AL-Mohanad" w:hint="cs"/>
                <w:sz w:val="20"/>
                <w:szCs w:val="20"/>
                <w:rtl/>
              </w:rPr>
              <w:t>-01</w:t>
            </w:r>
          </w:p>
        </w:tc>
        <w:tc>
          <w:tcPr>
            <w:tcW w:w="1340" w:type="pct"/>
          </w:tcPr>
          <w:p w:rsidR="004949D9" w:rsidRPr="00567740" w:rsidRDefault="004949D9" w:rsidP="008B0A7F">
            <w:pPr>
              <w:pStyle w:val="a4"/>
              <w:bidi/>
              <w:jc w:val="center"/>
              <w:rPr>
                <w:rFonts w:cs="AL-Mohanad"/>
                <w:sz w:val="20"/>
                <w:szCs w:val="20"/>
                <w:rtl/>
              </w:rPr>
            </w:pPr>
            <w:r w:rsidRPr="00567740">
              <w:rPr>
                <w:rFonts w:cs="AL-Mohanad" w:hint="cs"/>
                <w:sz w:val="20"/>
                <w:szCs w:val="20"/>
                <w:rtl/>
              </w:rPr>
              <w:t>المساعد الإداري</w:t>
            </w:r>
          </w:p>
        </w:tc>
        <w:tc>
          <w:tcPr>
            <w:tcW w:w="819" w:type="pct"/>
          </w:tcPr>
          <w:p w:rsidR="004949D9" w:rsidRPr="00567740" w:rsidRDefault="004949D9" w:rsidP="008B0A7F">
            <w:pPr>
              <w:pStyle w:val="a4"/>
              <w:bidi/>
              <w:jc w:val="center"/>
              <w:rPr>
                <w:rFonts w:cs="AL-Mohanad"/>
                <w:sz w:val="20"/>
                <w:szCs w:val="20"/>
                <w:rtl/>
              </w:rPr>
            </w:pPr>
            <w:r w:rsidRPr="00567740">
              <w:rPr>
                <w:rFonts w:cs="AL-Mohanad" w:hint="cs"/>
                <w:sz w:val="20"/>
                <w:szCs w:val="20"/>
                <w:rtl/>
              </w:rPr>
              <w:t>عام دراسي</w:t>
            </w:r>
          </w:p>
        </w:tc>
      </w:tr>
    </w:tbl>
    <w:p w:rsidR="0008726B" w:rsidRPr="00567740" w:rsidRDefault="0008726B" w:rsidP="0008726B">
      <w:pPr>
        <w:rPr>
          <w:sz w:val="20"/>
          <w:szCs w:val="20"/>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08726B" w:rsidRPr="00567740" w:rsidRDefault="0008726B" w:rsidP="0008726B">
      <w:pPr>
        <w:bidi/>
        <w:rPr>
          <w:rFonts w:cs="AL-Mohanad"/>
          <w:sz w:val="20"/>
          <w:szCs w:val="20"/>
          <w:rtl/>
        </w:rPr>
      </w:pPr>
    </w:p>
    <w:p w:rsidR="009B2A25" w:rsidRPr="00567740" w:rsidRDefault="009B2A25" w:rsidP="009B2A25">
      <w:pPr>
        <w:bidi/>
        <w:rPr>
          <w:rFonts w:cs="AL-Mohanad"/>
          <w:sz w:val="20"/>
          <w:szCs w:val="20"/>
          <w:rtl/>
        </w:rPr>
      </w:pPr>
    </w:p>
    <w:p w:rsidR="003652A3" w:rsidRPr="00567740" w:rsidRDefault="003652A3" w:rsidP="003652A3">
      <w:pPr>
        <w:bidi/>
        <w:rPr>
          <w:rFonts w:cs="AL-Mohanad"/>
          <w:sz w:val="20"/>
          <w:szCs w:val="20"/>
          <w:rtl/>
        </w:rPr>
      </w:pPr>
    </w:p>
    <w:p w:rsidR="00AF4ADD" w:rsidRPr="00567740" w:rsidRDefault="00AF4ADD" w:rsidP="00AF4ADD">
      <w:pPr>
        <w:bidi/>
        <w:rPr>
          <w:rFonts w:cs="AL-Mohanad"/>
          <w:sz w:val="20"/>
          <w:szCs w:val="20"/>
          <w:rtl/>
        </w:rPr>
      </w:pPr>
    </w:p>
    <w:p w:rsidR="00AF4ADD" w:rsidRPr="00567740" w:rsidRDefault="00AF4ADD" w:rsidP="00AF4ADD">
      <w:pPr>
        <w:bidi/>
        <w:rPr>
          <w:rFonts w:cs="AL-Mohanad"/>
          <w:sz w:val="20"/>
          <w:szCs w:val="20"/>
          <w:rtl/>
        </w:rPr>
      </w:pPr>
    </w:p>
    <w:p w:rsidR="002D2968" w:rsidRPr="00567740" w:rsidRDefault="002D2968" w:rsidP="002D2968">
      <w:pPr>
        <w:bidi/>
        <w:rPr>
          <w:rFonts w:cs="AL-Mohanad"/>
          <w:sz w:val="20"/>
          <w:szCs w:val="20"/>
          <w:rtl/>
        </w:rPr>
      </w:pPr>
    </w:p>
    <w:p w:rsidR="00AF4ADD" w:rsidRDefault="00AF4ADD" w:rsidP="00B4687B">
      <w:pPr>
        <w:pStyle w:val="a4"/>
        <w:bidi/>
        <w:rPr>
          <w:sz w:val="20"/>
          <w:szCs w:val="20"/>
          <w:rtl/>
        </w:rPr>
      </w:pPr>
    </w:p>
    <w:p w:rsidR="00024EE4" w:rsidRDefault="00024EE4" w:rsidP="00024EE4">
      <w:pPr>
        <w:pStyle w:val="a4"/>
        <w:bidi/>
        <w:rPr>
          <w:sz w:val="20"/>
          <w:szCs w:val="20"/>
          <w:rtl/>
        </w:rPr>
      </w:pPr>
    </w:p>
    <w:p w:rsidR="00024EE4" w:rsidRDefault="00024EE4" w:rsidP="00024EE4">
      <w:pPr>
        <w:pStyle w:val="a4"/>
        <w:bidi/>
        <w:rPr>
          <w:sz w:val="20"/>
          <w:szCs w:val="20"/>
          <w:rtl/>
        </w:rPr>
      </w:pPr>
    </w:p>
    <w:p w:rsidR="00024EE4" w:rsidRDefault="00024EE4" w:rsidP="00024EE4">
      <w:pPr>
        <w:pStyle w:val="a4"/>
        <w:bidi/>
        <w:rPr>
          <w:sz w:val="20"/>
          <w:szCs w:val="20"/>
          <w:rtl/>
        </w:rPr>
      </w:pPr>
    </w:p>
    <w:p w:rsidR="00024EE4" w:rsidRPr="00567740" w:rsidRDefault="00024EE4" w:rsidP="00024EE4">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24"/>
        <w:gridCol w:w="4747"/>
        <w:gridCol w:w="3583"/>
      </w:tblGrid>
      <w:tr w:rsidR="002D2968" w:rsidRPr="00567740" w:rsidTr="00024EE4">
        <w:tc>
          <w:tcPr>
            <w:tcW w:w="1127" w:type="pct"/>
            <w:shd w:val="clear" w:color="auto" w:fill="92D050"/>
          </w:tcPr>
          <w:p w:rsidR="002D2968" w:rsidRPr="00024EE4" w:rsidRDefault="002D2968" w:rsidP="00024EE4">
            <w:pPr>
              <w:pStyle w:val="a4"/>
              <w:bidi/>
              <w:jc w:val="center"/>
              <w:rPr>
                <w:rFonts w:cs="GE SS Two Medium"/>
                <w:sz w:val="20"/>
                <w:szCs w:val="20"/>
                <w:rtl/>
              </w:rPr>
            </w:pPr>
            <w:r w:rsidRPr="00024EE4">
              <w:rPr>
                <w:rFonts w:cs="GE SS Two Medium" w:hint="cs"/>
                <w:sz w:val="20"/>
                <w:szCs w:val="20"/>
                <w:rtl/>
              </w:rPr>
              <w:t>رقم العملية: 10</w:t>
            </w:r>
          </w:p>
        </w:tc>
        <w:tc>
          <w:tcPr>
            <w:tcW w:w="2207" w:type="pct"/>
            <w:shd w:val="clear" w:color="auto" w:fill="92D050"/>
          </w:tcPr>
          <w:p w:rsidR="002D2968" w:rsidRPr="00024EE4" w:rsidRDefault="002D2968" w:rsidP="00024EE4">
            <w:pPr>
              <w:pStyle w:val="a4"/>
              <w:bidi/>
              <w:jc w:val="center"/>
              <w:rPr>
                <w:rFonts w:cs="GE SS Two Medium"/>
                <w:sz w:val="20"/>
                <w:szCs w:val="20"/>
                <w:rtl/>
              </w:rPr>
            </w:pPr>
            <w:r w:rsidRPr="00024EE4">
              <w:rPr>
                <w:rFonts w:cs="GE SS Two Medium" w:hint="cs"/>
                <w:sz w:val="20"/>
                <w:szCs w:val="20"/>
                <w:rtl/>
              </w:rPr>
              <w:t>اسم العملية: النقل المدرسي</w:t>
            </w:r>
          </w:p>
        </w:tc>
        <w:tc>
          <w:tcPr>
            <w:tcW w:w="1666" w:type="pct"/>
            <w:shd w:val="clear" w:color="auto" w:fill="92D050"/>
          </w:tcPr>
          <w:p w:rsidR="002D2968" w:rsidRPr="00024EE4" w:rsidRDefault="002D2968" w:rsidP="00024EE4">
            <w:pPr>
              <w:pStyle w:val="a4"/>
              <w:bidi/>
              <w:jc w:val="center"/>
              <w:rPr>
                <w:rFonts w:cs="GE SS Two Medium"/>
                <w:sz w:val="20"/>
                <w:szCs w:val="20"/>
                <w:rtl/>
              </w:rPr>
            </w:pPr>
            <w:r w:rsidRPr="00024EE4">
              <w:rPr>
                <w:rFonts w:cs="GE SS Two Medium" w:hint="cs"/>
                <w:sz w:val="20"/>
                <w:szCs w:val="20"/>
                <w:rtl/>
              </w:rPr>
              <w:t>رمز العملية: و.م.ع.-07</w:t>
            </w:r>
          </w:p>
        </w:tc>
      </w:tr>
    </w:tbl>
    <w:p w:rsidR="00AF4ADD" w:rsidRPr="00024EE4" w:rsidRDefault="00AF4ADD" w:rsidP="002D2968">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2D2968" w:rsidRPr="00567740" w:rsidTr="00024EE4">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2D2968" w:rsidRPr="00567740" w:rsidRDefault="002D2968" w:rsidP="00AF4ADD">
            <w:pPr>
              <w:pStyle w:val="a4"/>
              <w:bidi/>
              <w:rPr>
                <w:rFonts w:cs="AL-Mohanad"/>
                <w:sz w:val="20"/>
                <w:szCs w:val="20"/>
              </w:rPr>
            </w:pPr>
            <w:r w:rsidRPr="00567740">
              <w:rPr>
                <w:rFonts w:cs="AL-Mohanad" w:hint="cs"/>
                <w:sz w:val="20"/>
                <w:szCs w:val="20"/>
                <w:rtl/>
              </w:rPr>
              <w:t>توضيح الإجراءات المتبعة في الاشتراك بالنقل المدرسي</w:t>
            </w:r>
          </w:p>
        </w:tc>
      </w:tr>
      <w:tr w:rsidR="002D2968" w:rsidRPr="00567740" w:rsidTr="00024EE4">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2D2968" w:rsidRPr="00567740" w:rsidRDefault="002D2968" w:rsidP="00AF4ADD">
            <w:pPr>
              <w:pStyle w:val="a4"/>
              <w:bidi/>
              <w:rPr>
                <w:rFonts w:cs="AL-Mohanad"/>
                <w:sz w:val="20"/>
                <w:szCs w:val="20"/>
                <w:rtl/>
              </w:rPr>
            </w:pPr>
            <w:r w:rsidRPr="00567740">
              <w:rPr>
                <w:rFonts w:cs="AL-Mohanad" w:hint="cs"/>
                <w:sz w:val="20"/>
                <w:szCs w:val="20"/>
                <w:rtl/>
              </w:rPr>
              <w:t>من تشملهم خدمة النقل المدرسي من الطلاب</w:t>
            </w:r>
          </w:p>
        </w:tc>
      </w:tr>
      <w:tr w:rsidR="002D2968" w:rsidRPr="00567740" w:rsidTr="00024EE4">
        <w:tc>
          <w:tcPr>
            <w:tcW w:w="1857" w:type="dxa"/>
            <w:vAlign w:val="center"/>
          </w:tcPr>
          <w:p w:rsidR="002D2968" w:rsidRPr="00567740" w:rsidRDefault="002D2968" w:rsidP="00293382">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2D2968" w:rsidRPr="00567740" w:rsidRDefault="002D2968" w:rsidP="00AF4ADD">
            <w:pPr>
              <w:pStyle w:val="a4"/>
              <w:bidi/>
              <w:rPr>
                <w:rFonts w:cs="AL-Mohanad"/>
                <w:sz w:val="20"/>
                <w:szCs w:val="20"/>
                <w:rtl/>
              </w:rPr>
            </w:pPr>
            <w:r w:rsidRPr="00567740">
              <w:rPr>
                <w:rFonts w:cs="AL-Mohanad" w:hint="cs"/>
                <w:sz w:val="20"/>
                <w:szCs w:val="20"/>
                <w:rtl/>
              </w:rPr>
              <w:t>3 / 1 دليل النقل المدرسي</w:t>
            </w:r>
          </w:p>
        </w:tc>
      </w:tr>
      <w:tr w:rsidR="002D2968" w:rsidRPr="00567740" w:rsidTr="00024EE4">
        <w:tc>
          <w:tcPr>
            <w:tcW w:w="1857" w:type="dxa"/>
            <w:vAlign w:val="center"/>
          </w:tcPr>
          <w:p w:rsidR="002D2968" w:rsidRPr="00567740" w:rsidRDefault="002D2968" w:rsidP="00293382">
            <w:pPr>
              <w:pStyle w:val="a4"/>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2D2968" w:rsidRPr="00567740" w:rsidRDefault="002D2968" w:rsidP="00AF4ADD">
            <w:pPr>
              <w:pStyle w:val="a4"/>
              <w:bidi/>
              <w:rPr>
                <w:rFonts w:cs="AL-Mohanad"/>
                <w:sz w:val="20"/>
                <w:szCs w:val="20"/>
                <w:rtl/>
              </w:rPr>
            </w:pPr>
            <w:r w:rsidRPr="00567740">
              <w:rPr>
                <w:rFonts w:cs="AL-Mohanad" w:hint="cs"/>
                <w:sz w:val="20"/>
                <w:szCs w:val="20"/>
                <w:rtl/>
              </w:rPr>
              <w:t xml:space="preserve">4 / 1 النقل المدرسي : خدمة تيسير وصول الطلاب والطالبات من وإلى مدارسهم بوسيلة نقل آمنة </w:t>
            </w:r>
          </w:p>
          <w:p w:rsidR="002D2968" w:rsidRPr="00567740" w:rsidRDefault="002D2968" w:rsidP="00AF4ADD">
            <w:pPr>
              <w:pStyle w:val="a4"/>
              <w:bidi/>
              <w:rPr>
                <w:rFonts w:cs="AL-Mohanad"/>
                <w:sz w:val="20"/>
                <w:szCs w:val="20"/>
                <w:rtl/>
              </w:rPr>
            </w:pPr>
            <w:r w:rsidRPr="00567740">
              <w:rPr>
                <w:rFonts w:cs="AL-Mohanad" w:hint="cs"/>
                <w:sz w:val="20"/>
                <w:szCs w:val="20"/>
                <w:rtl/>
              </w:rPr>
              <w:t xml:space="preserve">4 / 2 الجهة المختصة: المؤسسة التي تكون مسئولة عن عملية نقل الطلاب من وإلى المدرسة </w:t>
            </w:r>
          </w:p>
        </w:tc>
      </w:tr>
      <w:tr w:rsidR="00AF4ADD" w:rsidRPr="00567740" w:rsidTr="00024EE4">
        <w:tc>
          <w:tcPr>
            <w:tcW w:w="10754" w:type="dxa"/>
            <w:gridSpan w:val="2"/>
            <w:shd w:val="clear" w:color="auto" w:fill="FFFFFF" w:themeFill="background1"/>
            <w:vAlign w:val="center"/>
          </w:tcPr>
          <w:p w:rsidR="00AF4ADD" w:rsidRPr="00567740" w:rsidRDefault="002D2968" w:rsidP="00AF4ADD">
            <w:pPr>
              <w:pStyle w:val="a4"/>
              <w:bidi/>
              <w:rPr>
                <w:rFonts w:cs="AL-Mohanad"/>
                <w:sz w:val="20"/>
                <w:szCs w:val="20"/>
                <w:rtl/>
              </w:rPr>
            </w:pPr>
            <w:r w:rsidRPr="00567740">
              <w:rPr>
                <w:rFonts w:cs="AL-Mohanad" w:hint="cs"/>
                <w:sz w:val="20"/>
                <w:szCs w:val="20"/>
                <w:rtl/>
              </w:rPr>
              <w:t>5-العملية</w:t>
            </w:r>
            <w:r w:rsidR="00AF4ADD" w:rsidRPr="00567740">
              <w:rPr>
                <w:rFonts w:cs="AL-Mohanad" w:hint="cs"/>
                <w:sz w:val="20"/>
                <w:szCs w:val="20"/>
                <w:rtl/>
              </w:rPr>
              <w:t>:</w:t>
            </w:r>
          </w:p>
        </w:tc>
      </w:tr>
    </w:tbl>
    <w:p w:rsidR="00AF4ADD" w:rsidRPr="00024EE4" w:rsidRDefault="00AF4ADD" w:rsidP="002D2968">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D2968" w:rsidRPr="00567740" w:rsidTr="00024EE4">
        <w:tc>
          <w:tcPr>
            <w:tcW w:w="1857" w:type="dxa"/>
            <w:shd w:val="clear" w:color="auto" w:fill="92D050"/>
            <w:vAlign w:val="center"/>
          </w:tcPr>
          <w:p w:rsidR="002D2968" w:rsidRPr="00567740" w:rsidRDefault="002D2968" w:rsidP="002D2968">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2D2968" w:rsidRPr="00567740" w:rsidRDefault="002D2968" w:rsidP="002D2968">
            <w:pPr>
              <w:pStyle w:val="a4"/>
              <w:bidi/>
              <w:jc w:val="center"/>
              <w:rPr>
                <w:rFonts w:cs="AL-Mohanad"/>
                <w:sz w:val="20"/>
                <w:szCs w:val="20"/>
                <w:rtl/>
              </w:rPr>
            </w:pPr>
            <w:r w:rsidRPr="00567740">
              <w:rPr>
                <w:rFonts w:cs="AL-Mohanad" w:hint="cs"/>
                <w:sz w:val="20"/>
                <w:szCs w:val="20"/>
                <w:rtl/>
              </w:rPr>
              <w:t>الإجراء</w:t>
            </w:r>
          </w:p>
        </w:tc>
      </w:tr>
      <w:tr w:rsidR="00AF4ADD" w:rsidRPr="00567740" w:rsidTr="00024EE4">
        <w:tc>
          <w:tcPr>
            <w:tcW w:w="1857" w:type="dxa"/>
            <w:vMerge w:val="restart"/>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 / 1</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مراعاة المعايير والشروط المنظمة للنقل المدرسي التي تتمثل فيما يأتي :</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5/1/1</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لا يقل عدد الطلاب المنقولين عن خمسة طلاب ويتم نقلهم لأقرب مدرسة من سكنهم </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5/1/2</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لا تقل مسافة النقل عن (2) كم في الطرق الجبلية الوعرة و (5)كم في الطرق المعبدة </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5/1/3</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لا تزيد مسافة النقل على (15) كم في الطرق الجبلية الوعرة و (25) كم في الطرق السهلة والمعبدة </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5/1/4</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تطبيق معيار البعد والقرب عن أقرب مدرسة (ينقل الأبعد ثم الأقرب) ثم معيار المرحلة الدراسية (الابتدائية ثم المتوسطة ثم الثانوية) ثم معيار وعورة الطريق ثم معيار أعداد الطلاب المنقولين</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5/2</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حصر الطلاب الراغبين في النقل وفقا للمعايير والشروط </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5/3</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إعداد خطابات موافقة ولي الأمر والرسم الكروكي للموقع نموذج (و.م.ع.ن-07-01)</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5/4</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إعداد خطاب للحصول على الموافقة على النقل المدرسي وفقا للشروط ورفعه إلى مدير المدرسة</w:t>
            </w:r>
          </w:p>
        </w:tc>
      </w:tr>
      <w:tr w:rsidR="00AF4ADD" w:rsidRPr="00567740" w:rsidTr="00024EE4">
        <w:tc>
          <w:tcPr>
            <w:tcW w:w="1857" w:type="dxa"/>
            <w:vMerge w:val="restart"/>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5/5</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مراجعة الخطاب والتأكد من الشروط وفقا للمعايير</w:t>
            </w:r>
          </w:p>
        </w:tc>
      </w:tr>
      <w:tr w:rsidR="00AF4ADD" w:rsidRPr="00567740" w:rsidTr="00024EE4">
        <w:tc>
          <w:tcPr>
            <w:tcW w:w="1857" w:type="dxa"/>
            <w:vMerge/>
            <w:vAlign w:val="center"/>
          </w:tcPr>
          <w:p w:rsidR="00AF4ADD" w:rsidRPr="00567740" w:rsidRDefault="00AF4ADD" w:rsidP="002D2968">
            <w:pPr>
              <w:pStyle w:val="a4"/>
              <w:bidi/>
              <w:jc w:val="center"/>
              <w:rPr>
                <w:rFonts w:cs="AL-Mohanad"/>
                <w:sz w:val="20"/>
                <w:szCs w:val="20"/>
                <w:rtl/>
              </w:rPr>
            </w:pP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5/6</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رفع الخطاب مع الوثائق لإدارة التربية والتعليم للحصول على موافقة النقل المدرسي </w:t>
            </w:r>
          </w:p>
        </w:tc>
      </w:tr>
      <w:tr w:rsidR="00417959" w:rsidRPr="00567740" w:rsidTr="00024EE4">
        <w:tc>
          <w:tcPr>
            <w:tcW w:w="1857" w:type="dxa"/>
            <w:vMerge w:val="restart"/>
            <w:vAlign w:val="center"/>
          </w:tcPr>
          <w:p w:rsidR="00417959" w:rsidRPr="00567740" w:rsidRDefault="00417959" w:rsidP="002D2968">
            <w:pPr>
              <w:pStyle w:val="a4"/>
              <w:bidi/>
              <w:jc w:val="center"/>
              <w:rPr>
                <w:rFonts w:cs="AL-Mohanad"/>
                <w:sz w:val="20"/>
                <w:szCs w:val="20"/>
                <w:rtl/>
              </w:rPr>
            </w:pPr>
            <w:r w:rsidRPr="00567740">
              <w:rPr>
                <w:rFonts w:cs="AL-Mohanad" w:hint="cs"/>
                <w:sz w:val="20"/>
                <w:szCs w:val="20"/>
                <w:rtl/>
              </w:rPr>
              <w:t>مدير المدرسة</w:t>
            </w:r>
          </w:p>
          <w:p w:rsidR="00417959" w:rsidRPr="00567740" w:rsidRDefault="00417959" w:rsidP="002D2968">
            <w:pPr>
              <w:pStyle w:val="a4"/>
              <w:bidi/>
              <w:jc w:val="center"/>
              <w:rPr>
                <w:rFonts w:cs="AL-Mohanad"/>
                <w:sz w:val="20"/>
                <w:szCs w:val="20"/>
                <w:rtl/>
              </w:rPr>
            </w:pPr>
            <w:r w:rsidRPr="00567740">
              <w:rPr>
                <w:rFonts w:cs="AL-Mohanad" w:hint="cs"/>
                <w:sz w:val="20"/>
                <w:szCs w:val="20"/>
                <w:rtl/>
              </w:rPr>
              <w:t>مدير الجهة المختصة بالنقل</w:t>
            </w:r>
          </w:p>
        </w:tc>
        <w:tc>
          <w:tcPr>
            <w:tcW w:w="992" w:type="dxa"/>
            <w:vAlign w:val="center"/>
          </w:tcPr>
          <w:p w:rsidR="00417959" w:rsidRPr="00567740" w:rsidRDefault="00417959" w:rsidP="002D2968">
            <w:pPr>
              <w:pStyle w:val="a4"/>
              <w:bidi/>
              <w:jc w:val="center"/>
              <w:rPr>
                <w:rFonts w:cs="AL-Mohanad"/>
                <w:sz w:val="20"/>
                <w:szCs w:val="20"/>
                <w:rtl/>
              </w:rPr>
            </w:pPr>
            <w:r w:rsidRPr="00567740">
              <w:rPr>
                <w:rFonts w:cs="AL-Mohanad" w:hint="cs"/>
                <w:sz w:val="20"/>
                <w:szCs w:val="20"/>
                <w:rtl/>
              </w:rPr>
              <w:t>5/7</w:t>
            </w:r>
          </w:p>
        </w:tc>
        <w:tc>
          <w:tcPr>
            <w:tcW w:w="7905" w:type="dxa"/>
          </w:tcPr>
          <w:p w:rsidR="00417959" w:rsidRPr="00567740" w:rsidRDefault="00417959" w:rsidP="00417959">
            <w:pPr>
              <w:pStyle w:val="a4"/>
              <w:bidi/>
              <w:rPr>
                <w:rFonts w:cs="AL-Mohanad"/>
                <w:sz w:val="20"/>
                <w:szCs w:val="20"/>
                <w:rtl/>
              </w:rPr>
            </w:pPr>
            <w:r w:rsidRPr="00567740">
              <w:rPr>
                <w:rFonts w:cs="AL-Mohanad" w:hint="cs"/>
                <w:sz w:val="20"/>
                <w:szCs w:val="20"/>
                <w:rtl/>
              </w:rPr>
              <w:t>إذا وافقت إدارة التربية والتعليم تم توقيع العقد مع الجهة المختصة بالنقل المدرسي</w:t>
            </w:r>
          </w:p>
        </w:tc>
      </w:tr>
      <w:tr w:rsidR="00417959" w:rsidRPr="00567740" w:rsidTr="00024EE4">
        <w:tc>
          <w:tcPr>
            <w:tcW w:w="1857" w:type="dxa"/>
            <w:vMerge/>
            <w:vAlign w:val="center"/>
          </w:tcPr>
          <w:p w:rsidR="00417959" w:rsidRPr="00567740" w:rsidRDefault="00417959" w:rsidP="002D2968">
            <w:pPr>
              <w:pStyle w:val="a4"/>
              <w:bidi/>
              <w:jc w:val="center"/>
              <w:rPr>
                <w:rFonts w:cs="AL-Mohanad"/>
                <w:sz w:val="20"/>
                <w:szCs w:val="20"/>
                <w:rtl/>
              </w:rPr>
            </w:pPr>
          </w:p>
        </w:tc>
        <w:tc>
          <w:tcPr>
            <w:tcW w:w="992" w:type="dxa"/>
            <w:vAlign w:val="center"/>
          </w:tcPr>
          <w:p w:rsidR="00417959" w:rsidRPr="00567740" w:rsidRDefault="00417959" w:rsidP="002D2968">
            <w:pPr>
              <w:pStyle w:val="a4"/>
              <w:bidi/>
              <w:jc w:val="center"/>
              <w:rPr>
                <w:rFonts w:cs="AL-Mohanad"/>
                <w:sz w:val="20"/>
                <w:szCs w:val="20"/>
                <w:rtl/>
              </w:rPr>
            </w:pPr>
            <w:r w:rsidRPr="00567740">
              <w:rPr>
                <w:rFonts w:cs="AL-Mohanad" w:hint="cs"/>
                <w:sz w:val="20"/>
                <w:szCs w:val="20"/>
                <w:rtl/>
              </w:rPr>
              <w:t>5/8</w:t>
            </w:r>
          </w:p>
        </w:tc>
        <w:tc>
          <w:tcPr>
            <w:tcW w:w="7905" w:type="dxa"/>
          </w:tcPr>
          <w:p w:rsidR="00417959" w:rsidRPr="00567740" w:rsidRDefault="00417959" w:rsidP="00417959">
            <w:pPr>
              <w:pStyle w:val="a4"/>
              <w:bidi/>
              <w:rPr>
                <w:rFonts w:cs="AL-Mohanad"/>
                <w:sz w:val="20"/>
                <w:szCs w:val="20"/>
                <w:rtl/>
              </w:rPr>
            </w:pPr>
            <w:r w:rsidRPr="00567740">
              <w:rPr>
                <w:rFonts w:cs="AL-Mohanad" w:hint="cs"/>
                <w:sz w:val="20"/>
                <w:szCs w:val="20"/>
                <w:rtl/>
              </w:rPr>
              <w:t>إرسال نسخة من العقد لإدارة التربية والتعليم وتسليم نسخة أخرى للجهة المختصة بالنقل</w:t>
            </w:r>
          </w:p>
        </w:tc>
      </w:tr>
      <w:tr w:rsidR="00AF4ADD" w:rsidRPr="00567740" w:rsidTr="00024EE4">
        <w:tc>
          <w:tcPr>
            <w:tcW w:w="1857"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AF4ADD" w:rsidRPr="00567740" w:rsidRDefault="00AF4ADD" w:rsidP="002D2968">
            <w:pPr>
              <w:pStyle w:val="a4"/>
              <w:bidi/>
              <w:jc w:val="center"/>
              <w:rPr>
                <w:rFonts w:cs="AL-Mohanad"/>
                <w:sz w:val="20"/>
                <w:szCs w:val="20"/>
                <w:rtl/>
              </w:rPr>
            </w:pPr>
            <w:r w:rsidRPr="00567740">
              <w:rPr>
                <w:rFonts w:cs="AL-Mohanad" w:hint="cs"/>
                <w:sz w:val="20"/>
                <w:szCs w:val="20"/>
                <w:rtl/>
              </w:rPr>
              <w:t>5/9</w:t>
            </w:r>
          </w:p>
        </w:tc>
        <w:tc>
          <w:tcPr>
            <w:tcW w:w="7905" w:type="dxa"/>
          </w:tcPr>
          <w:p w:rsidR="00AF4ADD" w:rsidRPr="00567740" w:rsidRDefault="00AF4ADD" w:rsidP="00417959">
            <w:pPr>
              <w:pStyle w:val="a4"/>
              <w:bidi/>
              <w:rPr>
                <w:rFonts w:cs="AL-Mohanad"/>
                <w:sz w:val="20"/>
                <w:szCs w:val="20"/>
                <w:rtl/>
              </w:rPr>
            </w:pPr>
            <w:r w:rsidRPr="00567740">
              <w:rPr>
                <w:rFonts w:cs="AL-Mohanad" w:hint="cs"/>
                <w:sz w:val="20"/>
                <w:szCs w:val="20"/>
                <w:rtl/>
              </w:rPr>
              <w:t xml:space="preserve">يتم الإشراف والمتابعة على عملية نقل الطلاب من وإلى المدرسة </w:t>
            </w:r>
          </w:p>
        </w:tc>
      </w:tr>
    </w:tbl>
    <w:p w:rsidR="00AF4ADD" w:rsidRPr="00567740" w:rsidRDefault="00AF4ADD" w:rsidP="00AF4ADD">
      <w:pPr>
        <w:bidi/>
        <w:rPr>
          <w:rFonts w:cs="AL-Mohanad"/>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417959" w:rsidRPr="00567740" w:rsidTr="00024EE4">
        <w:tc>
          <w:tcPr>
            <w:tcW w:w="10754" w:type="dxa"/>
            <w:shd w:val="clear" w:color="auto" w:fill="FFFFFF" w:themeFill="background1"/>
          </w:tcPr>
          <w:p w:rsidR="00417959" w:rsidRPr="00567740" w:rsidRDefault="00417959" w:rsidP="005C52F0">
            <w:pPr>
              <w:pStyle w:val="a4"/>
              <w:bidi/>
              <w:rPr>
                <w:sz w:val="20"/>
                <w:szCs w:val="20"/>
                <w:rtl/>
              </w:rPr>
            </w:pPr>
            <w:r w:rsidRPr="00567740">
              <w:rPr>
                <w:rFonts w:cs="AL-Mohanad" w:hint="cs"/>
                <w:sz w:val="20"/>
                <w:szCs w:val="20"/>
                <w:rtl/>
              </w:rPr>
              <w:t>6- النماذج والسجلات</w:t>
            </w:r>
          </w:p>
        </w:tc>
      </w:tr>
    </w:tbl>
    <w:p w:rsidR="00417959" w:rsidRPr="00024EE4" w:rsidRDefault="00417959" w:rsidP="00417959">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89"/>
        <w:gridCol w:w="4255"/>
        <w:gridCol w:w="1557"/>
        <w:gridCol w:w="1891"/>
        <w:gridCol w:w="1762"/>
      </w:tblGrid>
      <w:tr w:rsidR="00417959" w:rsidRPr="00567740" w:rsidTr="00024EE4">
        <w:tc>
          <w:tcPr>
            <w:tcW w:w="599" w:type="pct"/>
            <w:shd w:val="clear" w:color="auto" w:fill="92D050"/>
            <w:vAlign w:val="center"/>
          </w:tcPr>
          <w:p w:rsidR="00417959" w:rsidRPr="00567740" w:rsidRDefault="00417959" w:rsidP="005C52F0">
            <w:pPr>
              <w:pStyle w:val="a4"/>
              <w:bidi/>
              <w:jc w:val="center"/>
              <w:rPr>
                <w:rFonts w:cs="AL-Mohanad"/>
                <w:sz w:val="20"/>
                <w:szCs w:val="20"/>
                <w:rtl/>
              </w:rPr>
            </w:pPr>
            <w:r w:rsidRPr="00567740">
              <w:rPr>
                <w:rFonts w:cs="AL-Mohanad" w:hint="cs"/>
                <w:sz w:val="20"/>
                <w:szCs w:val="20"/>
                <w:rtl/>
              </w:rPr>
              <w:t>التسلسل</w:t>
            </w:r>
          </w:p>
        </w:tc>
        <w:tc>
          <w:tcPr>
            <w:tcW w:w="1978" w:type="pct"/>
            <w:shd w:val="clear" w:color="auto" w:fill="92D050"/>
            <w:vAlign w:val="center"/>
          </w:tcPr>
          <w:p w:rsidR="00417959" w:rsidRPr="00567740" w:rsidRDefault="00417959" w:rsidP="005C52F0">
            <w:pPr>
              <w:pStyle w:val="a4"/>
              <w:bidi/>
              <w:jc w:val="center"/>
              <w:rPr>
                <w:rFonts w:cs="AL-Mohanad"/>
                <w:sz w:val="20"/>
                <w:szCs w:val="20"/>
                <w:rtl/>
              </w:rPr>
            </w:pPr>
            <w:r w:rsidRPr="00567740">
              <w:rPr>
                <w:rFonts w:cs="AL-Mohanad" w:hint="cs"/>
                <w:sz w:val="20"/>
                <w:szCs w:val="20"/>
                <w:rtl/>
              </w:rPr>
              <w:t>اسم النموذج</w:t>
            </w:r>
          </w:p>
        </w:tc>
        <w:tc>
          <w:tcPr>
            <w:tcW w:w="724" w:type="pct"/>
            <w:shd w:val="clear" w:color="auto" w:fill="92D050"/>
            <w:vAlign w:val="center"/>
          </w:tcPr>
          <w:p w:rsidR="00417959" w:rsidRPr="00567740" w:rsidRDefault="00417959" w:rsidP="005C52F0">
            <w:pPr>
              <w:pStyle w:val="a4"/>
              <w:bidi/>
              <w:jc w:val="center"/>
              <w:rPr>
                <w:rFonts w:cs="AL-Mohanad"/>
                <w:sz w:val="20"/>
                <w:szCs w:val="20"/>
                <w:rtl/>
              </w:rPr>
            </w:pPr>
            <w:r w:rsidRPr="00567740">
              <w:rPr>
                <w:rFonts w:cs="AL-Mohanad" w:hint="cs"/>
                <w:sz w:val="20"/>
                <w:szCs w:val="20"/>
                <w:rtl/>
              </w:rPr>
              <w:t>رقم النموذج</w:t>
            </w:r>
          </w:p>
        </w:tc>
        <w:tc>
          <w:tcPr>
            <w:tcW w:w="879" w:type="pct"/>
            <w:shd w:val="clear" w:color="auto" w:fill="92D050"/>
            <w:vAlign w:val="center"/>
          </w:tcPr>
          <w:p w:rsidR="00417959" w:rsidRPr="00567740" w:rsidRDefault="00417959" w:rsidP="005C52F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417959" w:rsidRPr="00567740" w:rsidRDefault="00417959" w:rsidP="005C52F0">
            <w:pPr>
              <w:pStyle w:val="a4"/>
              <w:bidi/>
              <w:jc w:val="center"/>
              <w:rPr>
                <w:rFonts w:cs="AL-Mohanad"/>
                <w:sz w:val="20"/>
                <w:szCs w:val="20"/>
                <w:rtl/>
              </w:rPr>
            </w:pPr>
            <w:r w:rsidRPr="00567740">
              <w:rPr>
                <w:rFonts w:cs="AL-Mohanad" w:hint="cs"/>
                <w:sz w:val="20"/>
                <w:szCs w:val="20"/>
                <w:rtl/>
              </w:rPr>
              <w:t>مدة الحفظ</w:t>
            </w:r>
          </w:p>
        </w:tc>
      </w:tr>
      <w:tr w:rsidR="00417959" w:rsidRPr="00567740" w:rsidTr="00024EE4">
        <w:tc>
          <w:tcPr>
            <w:tcW w:w="599" w:type="pct"/>
            <w:vAlign w:val="center"/>
          </w:tcPr>
          <w:p w:rsidR="00417959" w:rsidRPr="00567740" w:rsidRDefault="00417959" w:rsidP="00417959">
            <w:pPr>
              <w:pStyle w:val="a4"/>
              <w:bidi/>
              <w:jc w:val="center"/>
              <w:rPr>
                <w:rFonts w:cs="AL-Mohanad"/>
                <w:sz w:val="20"/>
                <w:szCs w:val="20"/>
                <w:rtl/>
              </w:rPr>
            </w:pPr>
            <w:r w:rsidRPr="00567740">
              <w:rPr>
                <w:rFonts w:cs="AL-Mohanad" w:hint="cs"/>
                <w:sz w:val="20"/>
                <w:szCs w:val="20"/>
                <w:rtl/>
              </w:rPr>
              <w:t>6/1</w:t>
            </w:r>
          </w:p>
        </w:tc>
        <w:tc>
          <w:tcPr>
            <w:tcW w:w="1978" w:type="pct"/>
            <w:vAlign w:val="center"/>
          </w:tcPr>
          <w:p w:rsidR="00417959" w:rsidRPr="00567740" w:rsidRDefault="00417959" w:rsidP="00417959">
            <w:pPr>
              <w:pStyle w:val="a4"/>
              <w:bidi/>
              <w:jc w:val="center"/>
              <w:rPr>
                <w:rFonts w:cs="AL-Mohanad"/>
                <w:sz w:val="20"/>
                <w:szCs w:val="20"/>
                <w:rtl/>
              </w:rPr>
            </w:pPr>
            <w:r w:rsidRPr="00567740">
              <w:rPr>
                <w:rFonts w:cs="AL-Mohanad" w:hint="cs"/>
                <w:sz w:val="20"/>
                <w:szCs w:val="20"/>
                <w:rtl/>
              </w:rPr>
              <w:t>استمارة موافقة ولي أمر الطالب للاشتراك في النقل المدرسي</w:t>
            </w:r>
          </w:p>
        </w:tc>
        <w:tc>
          <w:tcPr>
            <w:tcW w:w="724" w:type="pct"/>
            <w:vAlign w:val="center"/>
          </w:tcPr>
          <w:p w:rsidR="00417959" w:rsidRPr="00567740" w:rsidRDefault="00417959" w:rsidP="00417959">
            <w:pPr>
              <w:pStyle w:val="a4"/>
              <w:bidi/>
              <w:jc w:val="center"/>
              <w:rPr>
                <w:rFonts w:cs="AL-Mohanad"/>
                <w:sz w:val="20"/>
                <w:szCs w:val="20"/>
                <w:rtl/>
              </w:rPr>
            </w:pPr>
            <w:r w:rsidRPr="00567740">
              <w:rPr>
                <w:rFonts w:cs="AL-Mohanad" w:hint="cs"/>
                <w:sz w:val="20"/>
                <w:szCs w:val="20"/>
                <w:rtl/>
              </w:rPr>
              <w:t>و.م.ع.ن -07-01</w:t>
            </w:r>
          </w:p>
        </w:tc>
        <w:tc>
          <w:tcPr>
            <w:tcW w:w="879" w:type="pct"/>
            <w:vAlign w:val="center"/>
          </w:tcPr>
          <w:p w:rsidR="00417959" w:rsidRPr="00567740" w:rsidRDefault="00417959" w:rsidP="00417959">
            <w:pPr>
              <w:pStyle w:val="a4"/>
              <w:bidi/>
              <w:jc w:val="center"/>
              <w:rPr>
                <w:rFonts w:cs="AL-Mohanad"/>
                <w:sz w:val="20"/>
                <w:szCs w:val="20"/>
                <w:rtl/>
              </w:rPr>
            </w:pPr>
            <w:r w:rsidRPr="00567740">
              <w:rPr>
                <w:rFonts w:cs="AL-Mohanad" w:hint="cs"/>
                <w:sz w:val="20"/>
                <w:szCs w:val="20"/>
                <w:rtl/>
              </w:rPr>
              <w:t>وكيل الشؤون المدرسية</w:t>
            </w:r>
          </w:p>
        </w:tc>
        <w:tc>
          <w:tcPr>
            <w:tcW w:w="819" w:type="pct"/>
            <w:vAlign w:val="center"/>
          </w:tcPr>
          <w:p w:rsidR="00417959" w:rsidRPr="00567740" w:rsidRDefault="00417959" w:rsidP="00417959">
            <w:pPr>
              <w:pStyle w:val="a4"/>
              <w:bidi/>
              <w:jc w:val="center"/>
              <w:rPr>
                <w:rFonts w:cs="AL-Mohanad"/>
                <w:sz w:val="20"/>
                <w:szCs w:val="20"/>
                <w:rtl/>
              </w:rPr>
            </w:pPr>
            <w:r w:rsidRPr="00567740">
              <w:rPr>
                <w:rFonts w:cs="AL-Mohanad" w:hint="cs"/>
                <w:sz w:val="20"/>
                <w:szCs w:val="20"/>
                <w:rtl/>
              </w:rPr>
              <w:t>عام دراسي</w:t>
            </w:r>
          </w:p>
        </w:tc>
      </w:tr>
    </w:tbl>
    <w:p w:rsidR="00417959" w:rsidRPr="00567740" w:rsidRDefault="00417959" w:rsidP="00417959">
      <w:pPr>
        <w:bidi/>
        <w:rPr>
          <w:rFonts w:cs="AL-Mohanad"/>
          <w:sz w:val="20"/>
          <w:szCs w:val="20"/>
          <w:rtl/>
        </w:rPr>
      </w:pPr>
    </w:p>
    <w:p w:rsidR="00B4687B" w:rsidRPr="00567740" w:rsidRDefault="00B4687B" w:rsidP="00B4687B">
      <w:pPr>
        <w:bidi/>
        <w:rPr>
          <w:rFonts w:cs="AL-Mohanad"/>
          <w:sz w:val="20"/>
          <w:szCs w:val="20"/>
          <w:rtl/>
        </w:rPr>
      </w:pPr>
    </w:p>
    <w:p w:rsidR="007325D7" w:rsidRDefault="007325D7" w:rsidP="007325D7">
      <w:pPr>
        <w:bidi/>
        <w:rPr>
          <w:sz w:val="20"/>
          <w:szCs w:val="20"/>
          <w:rtl/>
        </w:rPr>
      </w:pPr>
    </w:p>
    <w:p w:rsidR="00024EE4" w:rsidRDefault="00024EE4" w:rsidP="00024EE4">
      <w:pPr>
        <w:bidi/>
        <w:rPr>
          <w:sz w:val="20"/>
          <w:szCs w:val="20"/>
          <w:rtl/>
        </w:rPr>
      </w:pPr>
    </w:p>
    <w:p w:rsidR="00024EE4" w:rsidRDefault="00024EE4" w:rsidP="00024EE4">
      <w:pPr>
        <w:bidi/>
        <w:rPr>
          <w:sz w:val="20"/>
          <w:szCs w:val="20"/>
          <w:rtl/>
        </w:rPr>
      </w:pPr>
    </w:p>
    <w:p w:rsidR="00024EE4" w:rsidRPr="00567740" w:rsidRDefault="00024EE4" w:rsidP="00024EE4">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24"/>
        <w:gridCol w:w="4747"/>
        <w:gridCol w:w="3583"/>
      </w:tblGrid>
      <w:tr w:rsidR="007325D7" w:rsidRPr="00567740" w:rsidTr="00024EE4">
        <w:tc>
          <w:tcPr>
            <w:tcW w:w="1127" w:type="pct"/>
            <w:shd w:val="clear" w:color="auto" w:fill="92D050"/>
          </w:tcPr>
          <w:p w:rsidR="007325D7" w:rsidRPr="00024EE4" w:rsidRDefault="007325D7" w:rsidP="00024EE4">
            <w:pPr>
              <w:pStyle w:val="a4"/>
              <w:bidi/>
              <w:jc w:val="center"/>
              <w:rPr>
                <w:rFonts w:cs="GE SS Two Medium"/>
                <w:sz w:val="20"/>
                <w:szCs w:val="20"/>
                <w:rtl/>
              </w:rPr>
            </w:pPr>
            <w:r w:rsidRPr="00024EE4">
              <w:rPr>
                <w:rFonts w:cs="GE SS Two Medium" w:hint="cs"/>
                <w:sz w:val="20"/>
                <w:szCs w:val="20"/>
                <w:rtl/>
              </w:rPr>
              <w:t>رقم العملية:</w:t>
            </w:r>
            <w:r w:rsidR="00047F7B" w:rsidRPr="00024EE4">
              <w:rPr>
                <w:rFonts w:cs="GE SS Two Medium" w:hint="cs"/>
                <w:sz w:val="20"/>
                <w:szCs w:val="20"/>
                <w:rtl/>
              </w:rPr>
              <w:t xml:space="preserve"> 11</w:t>
            </w:r>
          </w:p>
        </w:tc>
        <w:tc>
          <w:tcPr>
            <w:tcW w:w="2207" w:type="pct"/>
            <w:shd w:val="clear" w:color="auto" w:fill="92D050"/>
          </w:tcPr>
          <w:p w:rsidR="007325D7" w:rsidRPr="00024EE4" w:rsidRDefault="007325D7" w:rsidP="00024EE4">
            <w:pPr>
              <w:pStyle w:val="a4"/>
              <w:bidi/>
              <w:jc w:val="center"/>
              <w:rPr>
                <w:rFonts w:cs="GE SS Two Medium"/>
                <w:sz w:val="20"/>
                <w:szCs w:val="20"/>
                <w:rtl/>
              </w:rPr>
            </w:pPr>
            <w:r w:rsidRPr="00024EE4">
              <w:rPr>
                <w:rFonts w:cs="GE SS Two Medium" w:hint="cs"/>
                <w:sz w:val="20"/>
                <w:szCs w:val="20"/>
                <w:rtl/>
              </w:rPr>
              <w:t>اسم العملية:</w:t>
            </w:r>
            <w:r w:rsidR="00047F7B" w:rsidRPr="00024EE4">
              <w:rPr>
                <w:rFonts w:cs="GE SS Two Medium" w:hint="cs"/>
                <w:sz w:val="20"/>
                <w:szCs w:val="20"/>
                <w:rtl/>
              </w:rPr>
              <w:t xml:space="preserve"> الأمن والسلامة المدرسية</w:t>
            </w:r>
          </w:p>
        </w:tc>
        <w:tc>
          <w:tcPr>
            <w:tcW w:w="1666" w:type="pct"/>
            <w:shd w:val="clear" w:color="auto" w:fill="92D050"/>
          </w:tcPr>
          <w:p w:rsidR="007325D7" w:rsidRPr="00024EE4" w:rsidRDefault="007325D7" w:rsidP="00024EE4">
            <w:pPr>
              <w:pStyle w:val="a4"/>
              <w:bidi/>
              <w:jc w:val="center"/>
              <w:rPr>
                <w:rFonts w:cs="GE SS Two Medium"/>
                <w:sz w:val="20"/>
                <w:szCs w:val="20"/>
                <w:rtl/>
              </w:rPr>
            </w:pPr>
            <w:r w:rsidRPr="00024EE4">
              <w:rPr>
                <w:rFonts w:cs="GE SS Two Medium" w:hint="cs"/>
                <w:sz w:val="20"/>
                <w:szCs w:val="20"/>
                <w:rtl/>
              </w:rPr>
              <w:t>رمز العملية:</w:t>
            </w:r>
            <w:r w:rsidR="00047F7B" w:rsidRPr="00024EE4">
              <w:rPr>
                <w:rFonts w:cs="GE SS Two Medium" w:hint="cs"/>
                <w:sz w:val="20"/>
                <w:szCs w:val="20"/>
                <w:rtl/>
              </w:rPr>
              <w:t xml:space="preserve"> ( و . م . ع </w:t>
            </w:r>
            <w:r w:rsidR="00047F7B" w:rsidRPr="00024EE4">
              <w:rPr>
                <w:rFonts w:ascii="Times New Roman" w:hAnsi="Times New Roman" w:cs="Times New Roman" w:hint="cs"/>
                <w:sz w:val="20"/>
                <w:szCs w:val="20"/>
                <w:rtl/>
              </w:rPr>
              <w:t>–</w:t>
            </w:r>
            <w:r w:rsidR="00047F7B" w:rsidRPr="00024EE4">
              <w:rPr>
                <w:rFonts w:cs="GE SS Two Medium" w:hint="cs"/>
                <w:sz w:val="20"/>
                <w:szCs w:val="20"/>
                <w:rtl/>
              </w:rPr>
              <w:t xml:space="preserve"> 020 )</w:t>
            </w:r>
          </w:p>
        </w:tc>
      </w:tr>
    </w:tbl>
    <w:p w:rsidR="007325D7" w:rsidRPr="00024EE4" w:rsidRDefault="007325D7" w:rsidP="007325D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976D1E" w:rsidRPr="00567740" w:rsidTr="00024EE4">
        <w:tc>
          <w:tcPr>
            <w:tcW w:w="1857" w:type="dxa"/>
            <w:vAlign w:val="center"/>
          </w:tcPr>
          <w:p w:rsidR="00976D1E" w:rsidRPr="00567740" w:rsidRDefault="00976D1E" w:rsidP="00293382">
            <w:pPr>
              <w:pStyle w:val="a4"/>
              <w:bidi/>
              <w:jc w:val="center"/>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976D1E" w:rsidRPr="00567740" w:rsidRDefault="00976D1E" w:rsidP="005C52F0">
            <w:pPr>
              <w:pStyle w:val="a4"/>
              <w:bidi/>
              <w:rPr>
                <w:rFonts w:cs="AL-Mohanad"/>
                <w:sz w:val="20"/>
                <w:szCs w:val="20"/>
                <w:rtl/>
              </w:rPr>
            </w:pPr>
            <w:r w:rsidRPr="00567740">
              <w:rPr>
                <w:rFonts w:cs="AL-Mohanad" w:hint="cs"/>
                <w:sz w:val="20"/>
                <w:szCs w:val="20"/>
                <w:rtl/>
              </w:rPr>
              <w:t>توضيح الاجراءات المتبعة في تحقيق الأمن والسلامة داخل المدرسة عن طريق تعبئة استمارة تفقد وتقييم السلامة بالمدرسة . وكذلك متابعة تعبئة وتحديث البيانات المتعلقة بالسلامة في سجل الأمن والسلامة المدرسية .</w:t>
            </w:r>
          </w:p>
        </w:tc>
      </w:tr>
      <w:tr w:rsidR="00976D1E" w:rsidRPr="00567740" w:rsidTr="00024EE4">
        <w:tc>
          <w:tcPr>
            <w:tcW w:w="1857" w:type="dxa"/>
            <w:vAlign w:val="center"/>
          </w:tcPr>
          <w:p w:rsidR="00976D1E" w:rsidRPr="00567740" w:rsidRDefault="00976D1E" w:rsidP="00293382">
            <w:pPr>
              <w:pStyle w:val="a4"/>
              <w:bidi/>
              <w:jc w:val="center"/>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976D1E" w:rsidRPr="00567740" w:rsidRDefault="00976D1E" w:rsidP="005C52F0">
            <w:pPr>
              <w:pStyle w:val="a4"/>
              <w:bidi/>
              <w:rPr>
                <w:rFonts w:cs="AL-Mohanad"/>
                <w:sz w:val="20"/>
                <w:szCs w:val="20"/>
                <w:rtl/>
              </w:rPr>
            </w:pPr>
            <w:r w:rsidRPr="00567740">
              <w:rPr>
                <w:rFonts w:cs="AL-Mohanad" w:hint="cs"/>
                <w:sz w:val="20"/>
                <w:szCs w:val="20"/>
                <w:rtl/>
              </w:rPr>
              <w:t>يطبق هذا الاجراء على منسوبي المدرسة من موظفين وطلاب في قييم السلامة وتحديث البيانات المتعلقة بها.</w:t>
            </w:r>
          </w:p>
        </w:tc>
      </w:tr>
      <w:tr w:rsidR="00976D1E" w:rsidRPr="00567740" w:rsidTr="00024EE4">
        <w:tc>
          <w:tcPr>
            <w:tcW w:w="1857" w:type="dxa"/>
            <w:vAlign w:val="center"/>
          </w:tcPr>
          <w:p w:rsidR="00976D1E" w:rsidRPr="00567740" w:rsidRDefault="00976D1E" w:rsidP="00293382">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976D1E" w:rsidRPr="00567740" w:rsidRDefault="00976D1E" w:rsidP="005C52F0">
            <w:pPr>
              <w:pStyle w:val="a4"/>
              <w:bidi/>
              <w:rPr>
                <w:rFonts w:cs="AL-Mohanad"/>
                <w:sz w:val="20"/>
                <w:szCs w:val="20"/>
                <w:rtl/>
              </w:rPr>
            </w:pPr>
            <w:r w:rsidRPr="00567740">
              <w:rPr>
                <w:rFonts w:cs="AL-Mohanad" w:hint="cs"/>
                <w:sz w:val="20"/>
                <w:szCs w:val="20"/>
                <w:rtl/>
              </w:rPr>
              <w:t>3/1 الدليل التنظيمي للأمن والسلامة المدرسية في مدارس التعليم العام .</w:t>
            </w:r>
          </w:p>
        </w:tc>
      </w:tr>
      <w:tr w:rsidR="00976D1E" w:rsidRPr="00567740" w:rsidTr="00024EE4">
        <w:tc>
          <w:tcPr>
            <w:tcW w:w="1857" w:type="dxa"/>
            <w:vAlign w:val="center"/>
          </w:tcPr>
          <w:p w:rsidR="00976D1E" w:rsidRPr="00567740" w:rsidRDefault="00976D1E" w:rsidP="00293382">
            <w:pPr>
              <w:pStyle w:val="a4"/>
              <w:bidi/>
              <w:jc w:val="center"/>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976D1E" w:rsidRPr="00567740" w:rsidRDefault="00976D1E" w:rsidP="005C52F0">
            <w:pPr>
              <w:pStyle w:val="a4"/>
              <w:bidi/>
              <w:rPr>
                <w:rFonts w:cs="AL-Mohanad"/>
                <w:sz w:val="20"/>
                <w:szCs w:val="20"/>
                <w:rtl/>
              </w:rPr>
            </w:pPr>
            <w:r w:rsidRPr="00567740">
              <w:rPr>
                <w:rFonts w:cs="AL-Mohanad" w:hint="cs"/>
                <w:sz w:val="20"/>
                <w:szCs w:val="20"/>
                <w:rtl/>
              </w:rPr>
              <w:t>4/1 السلامة المدرسية : مجموعة اجراءات وقواعد ومتطلبات تعمل على توفير بيئة آمنة لجميع منسوبي المدرسة ، وتقليل مصادر الخطر وأسباب وقوع الاصابة أو الحوادث قدر الامكان .</w:t>
            </w:r>
          </w:p>
          <w:p w:rsidR="00976D1E" w:rsidRPr="00567740" w:rsidRDefault="00976D1E" w:rsidP="005C52F0">
            <w:pPr>
              <w:pStyle w:val="a4"/>
              <w:bidi/>
              <w:rPr>
                <w:rFonts w:cs="AL-Mohanad"/>
                <w:sz w:val="20"/>
                <w:szCs w:val="20"/>
                <w:rtl/>
              </w:rPr>
            </w:pPr>
            <w:r w:rsidRPr="00567740">
              <w:rPr>
                <w:rFonts w:cs="AL-Mohanad" w:hint="cs"/>
                <w:sz w:val="20"/>
                <w:szCs w:val="20"/>
                <w:rtl/>
              </w:rPr>
              <w:t>4/2 المستفيد : جميع الطلاب والعاملين في المدرسة .</w:t>
            </w:r>
          </w:p>
        </w:tc>
      </w:tr>
      <w:tr w:rsidR="00047F7B" w:rsidRPr="00567740" w:rsidTr="00024EE4">
        <w:tc>
          <w:tcPr>
            <w:tcW w:w="10754" w:type="dxa"/>
            <w:gridSpan w:val="2"/>
            <w:shd w:val="clear" w:color="auto" w:fill="FFFFFF" w:themeFill="background1"/>
            <w:vAlign w:val="center"/>
          </w:tcPr>
          <w:p w:rsidR="00047F7B" w:rsidRPr="00567740" w:rsidRDefault="00976D1E" w:rsidP="005C52F0">
            <w:pPr>
              <w:pStyle w:val="a4"/>
              <w:bidi/>
              <w:rPr>
                <w:rFonts w:cs="AL-Mohanad"/>
                <w:sz w:val="20"/>
                <w:szCs w:val="20"/>
                <w:rtl/>
              </w:rPr>
            </w:pPr>
            <w:r w:rsidRPr="00567740">
              <w:rPr>
                <w:rFonts w:cs="AL-Mohanad" w:hint="cs"/>
                <w:sz w:val="20"/>
                <w:szCs w:val="20"/>
                <w:rtl/>
              </w:rPr>
              <w:t>5-العملية</w:t>
            </w:r>
            <w:r w:rsidR="00047F7B" w:rsidRPr="00567740">
              <w:rPr>
                <w:rFonts w:cs="AL-Mohanad" w:hint="cs"/>
                <w:sz w:val="20"/>
                <w:szCs w:val="20"/>
                <w:rtl/>
              </w:rPr>
              <w:t>:</w:t>
            </w:r>
          </w:p>
        </w:tc>
      </w:tr>
    </w:tbl>
    <w:p w:rsidR="007325D7" w:rsidRPr="00024EE4" w:rsidRDefault="007325D7" w:rsidP="007325D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976D1E" w:rsidRPr="00567740" w:rsidTr="00024EE4">
        <w:tc>
          <w:tcPr>
            <w:tcW w:w="1857" w:type="dxa"/>
            <w:shd w:val="clear" w:color="auto" w:fill="92D050"/>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976D1E" w:rsidRPr="00567740" w:rsidRDefault="00976D1E" w:rsidP="005C52F0">
            <w:pPr>
              <w:pStyle w:val="a4"/>
              <w:bidi/>
              <w:jc w:val="center"/>
              <w:rPr>
                <w:rFonts w:cs="AL-Mohanad"/>
                <w:sz w:val="20"/>
                <w:szCs w:val="20"/>
                <w:rtl/>
              </w:rPr>
            </w:pPr>
            <w:r w:rsidRPr="00567740">
              <w:rPr>
                <w:rFonts w:cs="AL-Mohanad" w:hint="cs"/>
                <w:sz w:val="20"/>
                <w:szCs w:val="20"/>
                <w:rtl/>
              </w:rPr>
              <w:t>الإجراء</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5/1</w:t>
            </w:r>
          </w:p>
        </w:tc>
        <w:tc>
          <w:tcPr>
            <w:tcW w:w="7905" w:type="dxa"/>
          </w:tcPr>
          <w:p w:rsidR="00047F7B" w:rsidRPr="00567740" w:rsidRDefault="00047F7B" w:rsidP="005C52F0">
            <w:pPr>
              <w:pStyle w:val="a4"/>
              <w:bidi/>
              <w:rPr>
                <w:rFonts w:cs="AL-Mohanad"/>
                <w:sz w:val="20"/>
                <w:szCs w:val="20"/>
                <w:rtl/>
              </w:rPr>
            </w:pPr>
            <w:r w:rsidRPr="00567740">
              <w:rPr>
                <w:rFonts w:cs="AL-Mohanad" w:hint="cs"/>
                <w:sz w:val="20"/>
                <w:szCs w:val="20"/>
                <w:rtl/>
              </w:rPr>
              <w:t xml:space="preserve">تعبئة استمارة السلامة بالمدرسة </w:t>
            </w:r>
          </w:p>
        </w:tc>
      </w:tr>
      <w:tr w:rsidR="00976D1E" w:rsidRPr="00567740" w:rsidTr="00024EE4">
        <w:tc>
          <w:tcPr>
            <w:tcW w:w="1857" w:type="dxa"/>
            <w:vMerge w:val="restart"/>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5/1/1</w:t>
            </w:r>
          </w:p>
        </w:tc>
        <w:tc>
          <w:tcPr>
            <w:tcW w:w="7905" w:type="dxa"/>
          </w:tcPr>
          <w:p w:rsidR="00976D1E" w:rsidRPr="00567740" w:rsidRDefault="00976D1E" w:rsidP="005C52F0">
            <w:pPr>
              <w:pStyle w:val="a4"/>
              <w:bidi/>
              <w:rPr>
                <w:rFonts w:cs="AL-Mohanad"/>
                <w:sz w:val="20"/>
                <w:szCs w:val="20"/>
                <w:rtl/>
              </w:rPr>
            </w:pPr>
            <w:r w:rsidRPr="00567740">
              <w:rPr>
                <w:rFonts w:cs="AL-Mohanad" w:hint="cs"/>
                <w:sz w:val="20"/>
                <w:szCs w:val="20"/>
                <w:rtl/>
              </w:rPr>
              <w:t xml:space="preserve">وضع خطة تطبيق الاستمارة وتحديد مواعيد التقويم والمسؤولين عنه بما لا يقل عن مرة واحدة فصليا </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5/1/2</w:t>
            </w:r>
          </w:p>
        </w:tc>
        <w:tc>
          <w:tcPr>
            <w:tcW w:w="7905" w:type="dxa"/>
          </w:tcPr>
          <w:p w:rsidR="00976D1E" w:rsidRPr="00567740" w:rsidRDefault="00976D1E" w:rsidP="005C52F0">
            <w:pPr>
              <w:pStyle w:val="a4"/>
              <w:bidi/>
              <w:rPr>
                <w:rFonts w:cs="AL-Mohanad"/>
                <w:sz w:val="20"/>
                <w:szCs w:val="20"/>
                <w:rtl/>
              </w:rPr>
            </w:pPr>
            <w:r w:rsidRPr="00567740">
              <w:rPr>
                <w:rFonts w:cs="AL-Mohanad" w:hint="cs"/>
                <w:sz w:val="20"/>
                <w:szCs w:val="20"/>
                <w:rtl/>
              </w:rPr>
              <w:t xml:space="preserve">تشكيل فريق عمل لتطبيق الاستمارة برئاسة وكيل الشؤون المدرسية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5/1/3</w:t>
            </w:r>
          </w:p>
        </w:tc>
        <w:tc>
          <w:tcPr>
            <w:tcW w:w="7905" w:type="dxa"/>
          </w:tcPr>
          <w:p w:rsidR="00047F7B" w:rsidRPr="00567740" w:rsidRDefault="00047F7B" w:rsidP="005C52F0">
            <w:pPr>
              <w:pStyle w:val="a4"/>
              <w:bidi/>
              <w:rPr>
                <w:rFonts w:cs="AL-Mohanad"/>
                <w:sz w:val="20"/>
                <w:szCs w:val="20"/>
                <w:rtl/>
              </w:rPr>
            </w:pPr>
            <w:r w:rsidRPr="00567740">
              <w:rPr>
                <w:rFonts w:cs="AL-Mohanad" w:hint="cs"/>
                <w:sz w:val="20"/>
                <w:szCs w:val="20"/>
                <w:rtl/>
              </w:rPr>
              <w:t xml:space="preserve">إصدار قرار تشكيل فريق تطبيق الاستمارة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نائب رئيس لجنة الأمن والسلامة</w:t>
            </w: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5/1/4</w:t>
            </w:r>
          </w:p>
        </w:tc>
        <w:tc>
          <w:tcPr>
            <w:tcW w:w="7905" w:type="dxa"/>
          </w:tcPr>
          <w:p w:rsidR="00047F7B" w:rsidRPr="00567740" w:rsidRDefault="00047F7B" w:rsidP="005C52F0">
            <w:pPr>
              <w:pStyle w:val="a4"/>
              <w:bidi/>
              <w:rPr>
                <w:rFonts w:cs="AL-Mohanad"/>
                <w:sz w:val="20"/>
                <w:szCs w:val="20"/>
                <w:rtl/>
              </w:rPr>
            </w:pPr>
            <w:r w:rsidRPr="00567740">
              <w:rPr>
                <w:rFonts w:cs="AL-Mohanad" w:hint="cs"/>
                <w:sz w:val="20"/>
                <w:szCs w:val="20"/>
                <w:rtl/>
              </w:rPr>
              <w:t xml:space="preserve">التحضير لعمل الفريق قبل موعد التطبيق بأسبوع من حيث تجهيز المواد اللازمة وتذكير الأعضاء وتحديد الوقت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فريق العمل</w:t>
            </w: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5/1/5</w:t>
            </w:r>
          </w:p>
        </w:tc>
        <w:tc>
          <w:tcPr>
            <w:tcW w:w="7905" w:type="dxa"/>
          </w:tcPr>
          <w:p w:rsidR="00047F7B" w:rsidRPr="00567740" w:rsidRDefault="00047F7B" w:rsidP="005C52F0">
            <w:pPr>
              <w:pStyle w:val="a4"/>
              <w:bidi/>
              <w:rPr>
                <w:rFonts w:cs="AL-Mohanad"/>
                <w:sz w:val="20"/>
                <w:szCs w:val="20"/>
                <w:rtl/>
              </w:rPr>
            </w:pPr>
            <w:r w:rsidRPr="00567740">
              <w:rPr>
                <w:rFonts w:cs="AL-Mohanad" w:hint="cs"/>
                <w:sz w:val="20"/>
                <w:szCs w:val="20"/>
                <w:rtl/>
              </w:rPr>
              <w:t>تطبيق الاستمارة في اليوم المحدد وفق النموذج ( و.م.ع.ن -02-01)</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نائب رئيس لجنة الأمن والسلامة</w:t>
            </w: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5/1/6</w:t>
            </w:r>
          </w:p>
        </w:tc>
        <w:tc>
          <w:tcPr>
            <w:tcW w:w="7905" w:type="dxa"/>
          </w:tcPr>
          <w:p w:rsidR="00047F7B" w:rsidRPr="00567740" w:rsidRDefault="00047F7B" w:rsidP="005C52F0">
            <w:pPr>
              <w:pStyle w:val="a4"/>
              <w:bidi/>
              <w:rPr>
                <w:rFonts w:cs="AL-Mohanad"/>
                <w:sz w:val="20"/>
                <w:szCs w:val="20"/>
                <w:rtl/>
              </w:rPr>
            </w:pPr>
            <w:r w:rsidRPr="00567740">
              <w:rPr>
                <w:rFonts w:cs="AL-Mohanad" w:hint="cs"/>
                <w:sz w:val="20"/>
                <w:szCs w:val="20"/>
                <w:rtl/>
              </w:rPr>
              <w:t xml:space="preserve">عرض نتائج التطبيق على لجنة السلامة المدرسية مرفقا بها الخطة المقترحة لمعالجة الملاحظات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5/2</w:t>
            </w:r>
          </w:p>
        </w:tc>
        <w:tc>
          <w:tcPr>
            <w:tcW w:w="7905" w:type="dxa"/>
            <w:vAlign w:val="center"/>
          </w:tcPr>
          <w:p w:rsidR="00047F7B" w:rsidRPr="00567740" w:rsidRDefault="00047F7B" w:rsidP="00976D1E">
            <w:pPr>
              <w:pStyle w:val="a4"/>
              <w:bidi/>
              <w:rPr>
                <w:rFonts w:cs="AL-Mohanad"/>
                <w:sz w:val="20"/>
                <w:szCs w:val="20"/>
                <w:rtl/>
              </w:rPr>
            </w:pPr>
            <w:r w:rsidRPr="00567740">
              <w:rPr>
                <w:rFonts w:cs="AL-Mohanad" w:hint="cs"/>
                <w:sz w:val="20"/>
                <w:szCs w:val="20"/>
                <w:rtl/>
              </w:rPr>
              <w:t>معالجة الملاحظات على تقويم السلامة بالمدرسة</w:t>
            </w:r>
          </w:p>
        </w:tc>
      </w:tr>
      <w:tr w:rsidR="00976D1E" w:rsidRPr="00567740" w:rsidTr="00024EE4">
        <w:tc>
          <w:tcPr>
            <w:tcW w:w="1857" w:type="dxa"/>
            <w:vMerge w:val="restart"/>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5/2/1</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 xml:space="preserve">اجتماع اللجنة للاطلاع على تقرير نتائج التطبيق </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5/2/2</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 xml:space="preserve">مناقشة الملاحظات والعمل على تفاديها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نائب رئيس لجنة الأمن والسلامة</w:t>
            </w: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5/2/3</w:t>
            </w:r>
          </w:p>
        </w:tc>
        <w:tc>
          <w:tcPr>
            <w:tcW w:w="7905" w:type="dxa"/>
            <w:vAlign w:val="center"/>
          </w:tcPr>
          <w:p w:rsidR="00047F7B" w:rsidRPr="00567740" w:rsidRDefault="00047F7B" w:rsidP="00976D1E">
            <w:pPr>
              <w:pStyle w:val="a4"/>
              <w:bidi/>
              <w:rPr>
                <w:rFonts w:cs="AL-Mohanad"/>
                <w:sz w:val="20"/>
                <w:szCs w:val="20"/>
                <w:rtl/>
              </w:rPr>
            </w:pPr>
            <w:r w:rsidRPr="00567740">
              <w:rPr>
                <w:rFonts w:cs="AL-Mohanad" w:hint="cs"/>
                <w:sz w:val="20"/>
                <w:szCs w:val="20"/>
                <w:rtl/>
              </w:rPr>
              <w:t xml:space="preserve">إعداد خطاب إلى إدارة التعليم في حالة وجود ملاحظات رئيسة تحتاج إلى مخاطبة الادارة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5/2/4</w:t>
            </w:r>
          </w:p>
        </w:tc>
        <w:tc>
          <w:tcPr>
            <w:tcW w:w="7905" w:type="dxa"/>
            <w:vAlign w:val="center"/>
          </w:tcPr>
          <w:p w:rsidR="00047F7B" w:rsidRPr="00567740" w:rsidRDefault="00047F7B" w:rsidP="00976D1E">
            <w:pPr>
              <w:pStyle w:val="a4"/>
              <w:bidi/>
              <w:rPr>
                <w:rFonts w:cs="AL-Mohanad"/>
                <w:sz w:val="20"/>
                <w:szCs w:val="20"/>
                <w:rtl/>
              </w:rPr>
            </w:pPr>
            <w:r w:rsidRPr="00567740">
              <w:rPr>
                <w:rFonts w:cs="AL-Mohanad" w:hint="cs"/>
                <w:sz w:val="20"/>
                <w:szCs w:val="20"/>
                <w:rtl/>
              </w:rPr>
              <w:t xml:space="preserve">يتابع تنفيذ خطة المعالجة وترفع تقارير أسبوعية إلى الجهات المعنية </w:t>
            </w:r>
          </w:p>
        </w:tc>
      </w:tr>
      <w:tr w:rsidR="00047F7B" w:rsidRPr="00567740" w:rsidTr="00024EE4">
        <w:tc>
          <w:tcPr>
            <w:tcW w:w="1857" w:type="dxa"/>
            <w:vAlign w:val="center"/>
          </w:tcPr>
          <w:p w:rsidR="00047F7B" w:rsidRPr="00567740" w:rsidRDefault="00047F7B" w:rsidP="00976D1E">
            <w:pPr>
              <w:pStyle w:val="a4"/>
              <w:bidi/>
              <w:jc w:val="center"/>
              <w:rPr>
                <w:rFonts w:cs="AL-Mohanad"/>
                <w:sz w:val="20"/>
                <w:szCs w:val="20"/>
                <w:rtl/>
              </w:rPr>
            </w:pPr>
          </w:p>
        </w:tc>
        <w:tc>
          <w:tcPr>
            <w:tcW w:w="992" w:type="dxa"/>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5/3</w:t>
            </w:r>
          </w:p>
        </w:tc>
        <w:tc>
          <w:tcPr>
            <w:tcW w:w="7905" w:type="dxa"/>
            <w:vAlign w:val="center"/>
          </w:tcPr>
          <w:p w:rsidR="00047F7B" w:rsidRPr="00567740" w:rsidRDefault="00047F7B" w:rsidP="00976D1E">
            <w:pPr>
              <w:pStyle w:val="a4"/>
              <w:bidi/>
              <w:rPr>
                <w:rFonts w:cs="AL-Mohanad"/>
                <w:sz w:val="20"/>
                <w:szCs w:val="20"/>
                <w:rtl/>
              </w:rPr>
            </w:pPr>
            <w:r w:rsidRPr="00567740">
              <w:rPr>
                <w:rFonts w:cs="AL-Mohanad" w:hint="cs"/>
                <w:sz w:val="20"/>
                <w:szCs w:val="20"/>
                <w:rtl/>
              </w:rPr>
              <w:t>تعبئة سجل الأمن والسلامة بالمدرسة</w:t>
            </w:r>
          </w:p>
        </w:tc>
      </w:tr>
      <w:tr w:rsidR="00976D1E" w:rsidRPr="00567740" w:rsidTr="00024EE4">
        <w:tc>
          <w:tcPr>
            <w:tcW w:w="1857" w:type="dxa"/>
            <w:vMerge w:val="restart"/>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نائب رئيس لجنة الأمن والسلامة</w:t>
            </w: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5/3/1</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 xml:space="preserve">تعبئة البيانات الأساسية عن المدرسة وفق النموذج (و.م.ن.ع-02-02) </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5/3/2</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 xml:space="preserve">تختم جميع صفحات السجل قبل العمل به </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5/3/3</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إبلاغ الدفاع المدني عن أية إضافات أو تعديل للمدرسة أو تغيير للمعلومات التي يتضمنها السجل</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5/3/4</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 xml:space="preserve">عند الكشف على أجهزة ومعدات السلامة تتم تعبئة جميع الفقرات الخاصة بذلك في بند الكشف الذاتي </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5/3/5</w:t>
            </w:r>
          </w:p>
        </w:tc>
        <w:tc>
          <w:tcPr>
            <w:tcW w:w="7905" w:type="dxa"/>
            <w:vAlign w:val="center"/>
          </w:tcPr>
          <w:p w:rsidR="00976D1E" w:rsidRPr="00567740" w:rsidRDefault="00976D1E" w:rsidP="00976D1E">
            <w:pPr>
              <w:pStyle w:val="a4"/>
              <w:bidi/>
              <w:rPr>
                <w:rFonts w:cs="AL-Mohanad"/>
                <w:sz w:val="20"/>
                <w:szCs w:val="20"/>
                <w:rtl/>
              </w:rPr>
            </w:pPr>
            <w:r w:rsidRPr="00567740">
              <w:rPr>
                <w:rFonts w:cs="AL-Mohanad" w:hint="cs"/>
                <w:sz w:val="20"/>
                <w:szCs w:val="20"/>
                <w:rtl/>
              </w:rPr>
              <w:t>عند قيام شركات صيانة أجهزة ومعدات السلامة بتركيب أو صيانة أي من أجهزة ومعدات السلامة الخاصة بالمدرسة تتم تعبئة جميع الفقرات الخاصة بذلك في بند الصيانة</w:t>
            </w:r>
          </w:p>
        </w:tc>
      </w:tr>
      <w:tr w:rsidR="00976D1E" w:rsidRPr="00567740" w:rsidTr="00024EE4">
        <w:tc>
          <w:tcPr>
            <w:tcW w:w="1857" w:type="dxa"/>
            <w:vMerge/>
            <w:vAlign w:val="center"/>
          </w:tcPr>
          <w:p w:rsidR="00976D1E" w:rsidRPr="00567740" w:rsidRDefault="00976D1E" w:rsidP="00976D1E">
            <w:pPr>
              <w:pStyle w:val="a4"/>
              <w:bidi/>
              <w:jc w:val="center"/>
              <w:rPr>
                <w:rFonts w:cs="AL-Mohanad"/>
                <w:sz w:val="20"/>
                <w:szCs w:val="20"/>
                <w:rtl/>
              </w:rPr>
            </w:pPr>
          </w:p>
        </w:tc>
        <w:tc>
          <w:tcPr>
            <w:tcW w:w="992" w:type="dxa"/>
            <w:vAlign w:val="center"/>
          </w:tcPr>
          <w:p w:rsidR="00976D1E" w:rsidRPr="00567740" w:rsidRDefault="00976D1E" w:rsidP="00976D1E">
            <w:pPr>
              <w:pStyle w:val="a4"/>
              <w:bidi/>
              <w:jc w:val="center"/>
              <w:rPr>
                <w:rFonts w:cs="AL-Mohanad"/>
                <w:sz w:val="20"/>
                <w:szCs w:val="20"/>
                <w:rtl/>
              </w:rPr>
            </w:pPr>
            <w:r w:rsidRPr="00567740">
              <w:rPr>
                <w:rFonts w:cs="AL-Mohanad" w:hint="cs"/>
                <w:sz w:val="20"/>
                <w:szCs w:val="20"/>
                <w:rtl/>
              </w:rPr>
              <w:t>5/3/6</w:t>
            </w:r>
          </w:p>
        </w:tc>
        <w:tc>
          <w:tcPr>
            <w:tcW w:w="7905" w:type="dxa"/>
          </w:tcPr>
          <w:p w:rsidR="00976D1E" w:rsidRPr="00567740" w:rsidRDefault="00976D1E" w:rsidP="005C52F0">
            <w:pPr>
              <w:pStyle w:val="a4"/>
              <w:bidi/>
              <w:rPr>
                <w:rFonts w:cs="AL-Mohanad"/>
                <w:sz w:val="20"/>
                <w:szCs w:val="20"/>
                <w:rtl/>
              </w:rPr>
            </w:pPr>
            <w:r w:rsidRPr="00567740">
              <w:rPr>
                <w:rFonts w:cs="AL-Mohanad" w:hint="cs"/>
                <w:sz w:val="20"/>
                <w:szCs w:val="20"/>
                <w:rtl/>
              </w:rPr>
              <w:t>عند عقد أية دورة تدريبية للعاملين في المدرسة من الهيئة الادارية والتعليمية أو من جهات أخرى تتم تعبئة جميع الفقرات الخاصة بذلك في بند التدريب .</w:t>
            </w:r>
          </w:p>
        </w:tc>
      </w:tr>
    </w:tbl>
    <w:p w:rsidR="007325D7" w:rsidRDefault="007325D7" w:rsidP="007325D7">
      <w:pPr>
        <w:pStyle w:val="a4"/>
        <w:bidi/>
        <w:rPr>
          <w:sz w:val="20"/>
          <w:szCs w:val="20"/>
          <w:rtl/>
        </w:rPr>
      </w:pPr>
    </w:p>
    <w:p w:rsidR="00024EE4" w:rsidRDefault="00024EE4" w:rsidP="00024EE4">
      <w:pPr>
        <w:pStyle w:val="a4"/>
        <w:bidi/>
        <w:rPr>
          <w:sz w:val="20"/>
          <w:szCs w:val="20"/>
          <w:rtl/>
        </w:rPr>
      </w:pPr>
    </w:p>
    <w:p w:rsidR="00024EE4" w:rsidRDefault="00024EE4" w:rsidP="00024EE4">
      <w:pPr>
        <w:pStyle w:val="a4"/>
        <w:bidi/>
        <w:rPr>
          <w:sz w:val="20"/>
          <w:szCs w:val="20"/>
          <w:rtl/>
        </w:rPr>
      </w:pPr>
    </w:p>
    <w:p w:rsidR="00024EE4" w:rsidRPr="00567740" w:rsidRDefault="00024EE4" w:rsidP="00024EE4">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7325D7" w:rsidRPr="00567740" w:rsidTr="00024EE4">
        <w:tc>
          <w:tcPr>
            <w:tcW w:w="10754" w:type="dxa"/>
            <w:shd w:val="clear" w:color="auto" w:fill="FFFFFF" w:themeFill="background1"/>
          </w:tcPr>
          <w:p w:rsidR="007325D7" w:rsidRPr="00567740" w:rsidRDefault="007325D7" w:rsidP="005C52F0">
            <w:pPr>
              <w:pStyle w:val="a4"/>
              <w:bidi/>
              <w:rPr>
                <w:sz w:val="20"/>
                <w:szCs w:val="20"/>
                <w:rtl/>
              </w:rPr>
            </w:pPr>
            <w:r w:rsidRPr="00567740">
              <w:rPr>
                <w:rFonts w:cs="AL-Mohanad" w:hint="cs"/>
                <w:sz w:val="20"/>
                <w:szCs w:val="20"/>
                <w:rtl/>
              </w:rPr>
              <w:t>6- النماذج والسجلات</w:t>
            </w:r>
          </w:p>
        </w:tc>
      </w:tr>
    </w:tbl>
    <w:p w:rsidR="007325D7" w:rsidRPr="00024EE4" w:rsidRDefault="007325D7" w:rsidP="007325D7">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4"/>
        <w:gridCol w:w="2551"/>
        <w:gridCol w:w="1985"/>
        <w:gridCol w:w="2882"/>
        <w:gridCol w:w="1762"/>
      </w:tblGrid>
      <w:tr w:rsidR="007325D7" w:rsidRPr="00567740" w:rsidTr="00024EE4">
        <w:tc>
          <w:tcPr>
            <w:tcW w:w="732" w:type="pct"/>
            <w:shd w:val="clear" w:color="auto" w:fill="92D050"/>
            <w:vAlign w:val="center"/>
          </w:tcPr>
          <w:p w:rsidR="007325D7" w:rsidRPr="00567740" w:rsidRDefault="007325D7" w:rsidP="00976D1E">
            <w:pPr>
              <w:pStyle w:val="a4"/>
              <w:bidi/>
              <w:jc w:val="center"/>
              <w:rPr>
                <w:rFonts w:cs="AL-Mohanad"/>
                <w:sz w:val="20"/>
                <w:szCs w:val="20"/>
                <w:rtl/>
              </w:rPr>
            </w:pPr>
            <w:r w:rsidRPr="00567740">
              <w:rPr>
                <w:rFonts w:cs="AL-Mohanad" w:hint="cs"/>
                <w:sz w:val="20"/>
                <w:szCs w:val="20"/>
                <w:rtl/>
              </w:rPr>
              <w:lastRenderedPageBreak/>
              <w:t>التسلسل</w:t>
            </w:r>
          </w:p>
        </w:tc>
        <w:tc>
          <w:tcPr>
            <w:tcW w:w="1186" w:type="pct"/>
            <w:shd w:val="clear" w:color="auto" w:fill="92D050"/>
            <w:vAlign w:val="center"/>
          </w:tcPr>
          <w:p w:rsidR="007325D7" w:rsidRPr="00567740" w:rsidRDefault="007325D7" w:rsidP="00976D1E">
            <w:pPr>
              <w:pStyle w:val="a4"/>
              <w:bidi/>
              <w:jc w:val="center"/>
              <w:rPr>
                <w:rFonts w:cs="AL-Mohanad"/>
                <w:sz w:val="20"/>
                <w:szCs w:val="20"/>
                <w:rtl/>
              </w:rPr>
            </w:pPr>
            <w:r w:rsidRPr="00567740">
              <w:rPr>
                <w:rFonts w:cs="AL-Mohanad" w:hint="cs"/>
                <w:sz w:val="20"/>
                <w:szCs w:val="20"/>
                <w:rtl/>
              </w:rPr>
              <w:t>اسم النموذج</w:t>
            </w:r>
          </w:p>
        </w:tc>
        <w:tc>
          <w:tcPr>
            <w:tcW w:w="923" w:type="pct"/>
            <w:shd w:val="clear" w:color="auto" w:fill="92D050"/>
            <w:vAlign w:val="center"/>
          </w:tcPr>
          <w:p w:rsidR="007325D7" w:rsidRPr="00567740" w:rsidRDefault="007325D7" w:rsidP="00976D1E">
            <w:pPr>
              <w:pStyle w:val="a4"/>
              <w:bidi/>
              <w:jc w:val="center"/>
              <w:rPr>
                <w:rFonts w:cs="AL-Mohanad"/>
                <w:sz w:val="20"/>
                <w:szCs w:val="20"/>
                <w:rtl/>
              </w:rPr>
            </w:pPr>
            <w:r w:rsidRPr="00567740">
              <w:rPr>
                <w:rFonts w:cs="AL-Mohanad" w:hint="cs"/>
                <w:sz w:val="20"/>
                <w:szCs w:val="20"/>
                <w:rtl/>
              </w:rPr>
              <w:t>رقم النموذج</w:t>
            </w:r>
            <w:r w:rsidR="00976D1E" w:rsidRPr="00567740">
              <w:rPr>
                <w:rFonts w:cs="AL-Mohanad" w:hint="cs"/>
                <w:sz w:val="20"/>
                <w:szCs w:val="20"/>
                <w:rtl/>
              </w:rPr>
              <w:t>/السجل</w:t>
            </w:r>
          </w:p>
        </w:tc>
        <w:tc>
          <w:tcPr>
            <w:tcW w:w="1340" w:type="pct"/>
            <w:shd w:val="clear" w:color="auto" w:fill="92D050"/>
            <w:vAlign w:val="center"/>
          </w:tcPr>
          <w:p w:rsidR="007325D7" w:rsidRPr="00567740" w:rsidRDefault="007325D7" w:rsidP="00976D1E">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7325D7" w:rsidRPr="00567740" w:rsidRDefault="007325D7" w:rsidP="00976D1E">
            <w:pPr>
              <w:pStyle w:val="a4"/>
              <w:bidi/>
              <w:jc w:val="center"/>
              <w:rPr>
                <w:rFonts w:cs="AL-Mohanad"/>
                <w:sz w:val="20"/>
                <w:szCs w:val="20"/>
                <w:rtl/>
              </w:rPr>
            </w:pPr>
            <w:r w:rsidRPr="00567740">
              <w:rPr>
                <w:rFonts w:cs="AL-Mohanad" w:hint="cs"/>
                <w:sz w:val="20"/>
                <w:szCs w:val="20"/>
                <w:rtl/>
              </w:rPr>
              <w:t>مدة الحفظ</w:t>
            </w:r>
          </w:p>
        </w:tc>
      </w:tr>
      <w:tr w:rsidR="00047F7B" w:rsidRPr="00567740" w:rsidTr="00024EE4">
        <w:tc>
          <w:tcPr>
            <w:tcW w:w="732"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6/1</w:t>
            </w:r>
          </w:p>
        </w:tc>
        <w:tc>
          <w:tcPr>
            <w:tcW w:w="1186"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استمارة تقويم السلامة بالمدرسة</w:t>
            </w:r>
          </w:p>
        </w:tc>
        <w:tc>
          <w:tcPr>
            <w:tcW w:w="923"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و.م.ع.ن-02-01</w:t>
            </w:r>
          </w:p>
        </w:tc>
        <w:tc>
          <w:tcPr>
            <w:tcW w:w="1340"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وكيل الشؤون المدرسية</w:t>
            </w:r>
          </w:p>
        </w:tc>
        <w:tc>
          <w:tcPr>
            <w:tcW w:w="819"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ثلاث سنوات</w:t>
            </w:r>
          </w:p>
        </w:tc>
      </w:tr>
      <w:tr w:rsidR="00047F7B" w:rsidRPr="00567740" w:rsidTr="00024EE4">
        <w:tc>
          <w:tcPr>
            <w:tcW w:w="732"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6/2</w:t>
            </w:r>
          </w:p>
        </w:tc>
        <w:tc>
          <w:tcPr>
            <w:tcW w:w="1186"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سجل الأمن والسلامة بالمدرسة</w:t>
            </w:r>
          </w:p>
        </w:tc>
        <w:tc>
          <w:tcPr>
            <w:tcW w:w="923"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و.م.ع.ن-02-02</w:t>
            </w:r>
          </w:p>
        </w:tc>
        <w:tc>
          <w:tcPr>
            <w:tcW w:w="1340"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وكيل الشؤون المدرسية</w:t>
            </w:r>
          </w:p>
        </w:tc>
        <w:tc>
          <w:tcPr>
            <w:tcW w:w="819" w:type="pct"/>
            <w:vAlign w:val="center"/>
          </w:tcPr>
          <w:p w:rsidR="00047F7B" w:rsidRPr="00567740" w:rsidRDefault="00047F7B" w:rsidP="00976D1E">
            <w:pPr>
              <w:pStyle w:val="a4"/>
              <w:bidi/>
              <w:jc w:val="center"/>
              <w:rPr>
                <w:rFonts w:cs="AL-Mohanad"/>
                <w:sz w:val="20"/>
                <w:szCs w:val="20"/>
                <w:rtl/>
              </w:rPr>
            </w:pPr>
            <w:r w:rsidRPr="00567740">
              <w:rPr>
                <w:rFonts w:cs="AL-Mohanad" w:hint="cs"/>
                <w:sz w:val="20"/>
                <w:szCs w:val="20"/>
                <w:rtl/>
              </w:rPr>
              <w:t>مستمر</w:t>
            </w:r>
          </w:p>
        </w:tc>
      </w:tr>
    </w:tbl>
    <w:p w:rsidR="00F76EB2" w:rsidRPr="00567740" w:rsidRDefault="00F76EB2" w:rsidP="00F76EB2">
      <w:pPr>
        <w:bidi/>
        <w:rPr>
          <w:rFonts w:cs="AL-Mohanad"/>
          <w:sz w:val="20"/>
          <w:szCs w:val="20"/>
          <w:rtl/>
        </w:rPr>
      </w:pPr>
    </w:p>
    <w:p w:rsidR="00F76EB2" w:rsidRPr="00567740" w:rsidRDefault="00F76EB2" w:rsidP="00F76EB2">
      <w:pPr>
        <w:bidi/>
        <w:rPr>
          <w:rFonts w:cs="AL-Mohanad"/>
          <w:sz w:val="20"/>
          <w:szCs w:val="20"/>
          <w:rtl/>
        </w:rPr>
      </w:pPr>
    </w:p>
    <w:p w:rsidR="00F76EB2" w:rsidRPr="00567740" w:rsidRDefault="00F76EB2" w:rsidP="00F76EB2">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274333" w:rsidRPr="00567740" w:rsidRDefault="00274333" w:rsidP="00274333">
      <w:pPr>
        <w:bidi/>
        <w:rPr>
          <w:rFonts w:cs="AL-Mohanad"/>
          <w:sz w:val="20"/>
          <w:szCs w:val="20"/>
          <w:rtl/>
        </w:rPr>
      </w:pPr>
    </w:p>
    <w:p w:rsidR="00B45858" w:rsidRDefault="00B45858" w:rsidP="00B45858">
      <w:pPr>
        <w:bidi/>
        <w:rPr>
          <w:rFonts w:cs="AL-Mohanad"/>
          <w:sz w:val="20"/>
          <w:szCs w:val="20"/>
          <w:rtl/>
        </w:rPr>
      </w:pPr>
    </w:p>
    <w:p w:rsidR="00024EE4" w:rsidRDefault="00024EE4" w:rsidP="00024EE4">
      <w:pPr>
        <w:bidi/>
        <w:rPr>
          <w:rFonts w:cs="AL-Mohanad"/>
          <w:sz w:val="20"/>
          <w:szCs w:val="20"/>
          <w:rtl/>
        </w:rPr>
      </w:pPr>
    </w:p>
    <w:p w:rsidR="00024EE4" w:rsidRDefault="00024EE4" w:rsidP="00024EE4">
      <w:pPr>
        <w:bidi/>
        <w:rPr>
          <w:rFonts w:cs="AL-Mohanad"/>
          <w:sz w:val="20"/>
          <w:szCs w:val="20"/>
          <w:rtl/>
        </w:rPr>
      </w:pPr>
    </w:p>
    <w:p w:rsidR="00024EE4" w:rsidRPr="00567740" w:rsidRDefault="00024EE4" w:rsidP="00024EE4">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850"/>
        <w:gridCol w:w="4321"/>
        <w:gridCol w:w="3583"/>
      </w:tblGrid>
      <w:tr w:rsidR="00274333" w:rsidRPr="00567740" w:rsidTr="00024EE4">
        <w:tc>
          <w:tcPr>
            <w:tcW w:w="1325" w:type="pct"/>
            <w:shd w:val="clear" w:color="auto" w:fill="92D050"/>
          </w:tcPr>
          <w:p w:rsidR="00274333" w:rsidRPr="00024EE4" w:rsidRDefault="00274333" w:rsidP="00024EE4">
            <w:pPr>
              <w:pStyle w:val="a4"/>
              <w:bidi/>
              <w:jc w:val="center"/>
              <w:rPr>
                <w:rFonts w:cs="GE SS Two Medium"/>
                <w:sz w:val="20"/>
                <w:szCs w:val="20"/>
                <w:rtl/>
              </w:rPr>
            </w:pPr>
            <w:r w:rsidRPr="00024EE4">
              <w:rPr>
                <w:rFonts w:cs="GE SS Two Medium" w:hint="cs"/>
                <w:sz w:val="20"/>
                <w:szCs w:val="20"/>
                <w:rtl/>
              </w:rPr>
              <w:lastRenderedPageBreak/>
              <w:t>رقم العملية: 12</w:t>
            </w:r>
          </w:p>
        </w:tc>
        <w:tc>
          <w:tcPr>
            <w:tcW w:w="2009" w:type="pct"/>
            <w:shd w:val="clear" w:color="auto" w:fill="92D050"/>
          </w:tcPr>
          <w:p w:rsidR="00274333" w:rsidRPr="00024EE4" w:rsidRDefault="00274333" w:rsidP="00024EE4">
            <w:pPr>
              <w:pStyle w:val="a4"/>
              <w:bidi/>
              <w:jc w:val="center"/>
              <w:rPr>
                <w:rFonts w:cs="GE SS Two Medium"/>
                <w:sz w:val="20"/>
                <w:szCs w:val="20"/>
                <w:rtl/>
              </w:rPr>
            </w:pPr>
            <w:r w:rsidRPr="00024EE4">
              <w:rPr>
                <w:rFonts w:cs="GE SS Two Medium" w:hint="cs"/>
                <w:sz w:val="20"/>
                <w:szCs w:val="20"/>
                <w:rtl/>
              </w:rPr>
              <w:t>اسم العملية: الإرشاد الطلابي</w:t>
            </w:r>
          </w:p>
        </w:tc>
        <w:tc>
          <w:tcPr>
            <w:tcW w:w="1666" w:type="pct"/>
            <w:shd w:val="clear" w:color="auto" w:fill="92D050"/>
          </w:tcPr>
          <w:p w:rsidR="00274333" w:rsidRPr="00024EE4" w:rsidRDefault="00274333" w:rsidP="00024EE4">
            <w:pPr>
              <w:pStyle w:val="a4"/>
              <w:bidi/>
              <w:jc w:val="center"/>
              <w:rPr>
                <w:rFonts w:cs="GE SS Two Medium"/>
                <w:sz w:val="20"/>
                <w:szCs w:val="20"/>
                <w:rtl/>
              </w:rPr>
            </w:pPr>
            <w:r w:rsidRPr="00024EE4">
              <w:rPr>
                <w:rFonts w:cs="GE SS Two Medium" w:hint="cs"/>
                <w:sz w:val="20"/>
                <w:szCs w:val="20"/>
                <w:rtl/>
              </w:rPr>
              <w:t xml:space="preserve">رمز العملية: ( و . ط . ع </w:t>
            </w:r>
            <w:r w:rsidRPr="00024EE4">
              <w:rPr>
                <w:rFonts w:ascii="Times New Roman" w:hAnsi="Times New Roman" w:cs="Times New Roman" w:hint="cs"/>
                <w:sz w:val="20"/>
                <w:szCs w:val="20"/>
                <w:rtl/>
              </w:rPr>
              <w:t>–</w:t>
            </w:r>
            <w:r w:rsidRPr="00024EE4">
              <w:rPr>
                <w:rFonts w:cs="GE SS Two Medium" w:hint="cs"/>
                <w:sz w:val="20"/>
                <w:szCs w:val="20"/>
                <w:rtl/>
              </w:rPr>
              <w:t xml:space="preserve"> 06 )</w:t>
            </w:r>
          </w:p>
        </w:tc>
      </w:tr>
    </w:tbl>
    <w:p w:rsidR="00274333" w:rsidRPr="00024EE4" w:rsidRDefault="00274333" w:rsidP="00274333">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B45858" w:rsidRPr="00567740" w:rsidTr="00024EE4">
        <w:tc>
          <w:tcPr>
            <w:tcW w:w="1857" w:type="dxa"/>
            <w:vAlign w:val="center"/>
          </w:tcPr>
          <w:p w:rsidR="00B45858" w:rsidRPr="00567740" w:rsidRDefault="00B45858" w:rsidP="00024EE4">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B45858" w:rsidRPr="00567740" w:rsidRDefault="00B45858" w:rsidP="005C52F0">
            <w:pPr>
              <w:pStyle w:val="a4"/>
              <w:bidi/>
              <w:rPr>
                <w:rFonts w:cs="AL-Mohanad"/>
                <w:sz w:val="20"/>
                <w:szCs w:val="20"/>
                <w:rtl/>
              </w:rPr>
            </w:pPr>
            <w:r w:rsidRPr="00567740">
              <w:rPr>
                <w:rFonts w:cs="AL-Mohanad" w:hint="cs"/>
                <w:sz w:val="20"/>
                <w:szCs w:val="20"/>
                <w:rtl/>
              </w:rPr>
              <w:t>توضح هذه الاجراءات عملية إعداد وتنفيذ البرامج والأنشطة الرئيسية للتوجيه والارشاد الطلابي في المدرسة والتي تسهم في تحقيق رعاية ومعالجة جميع القضايا الطلابية فيها .</w:t>
            </w:r>
          </w:p>
        </w:tc>
      </w:tr>
      <w:tr w:rsidR="00B45858" w:rsidRPr="00567740" w:rsidTr="00024EE4">
        <w:tc>
          <w:tcPr>
            <w:tcW w:w="1857" w:type="dxa"/>
            <w:vAlign w:val="center"/>
          </w:tcPr>
          <w:p w:rsidR="00B45858" w:rsidRPr="00567740" w:rsidRDefault="00B45858" w:rsidP="00024EE4">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B45858" w:rsidRPr="00567740" w:rsidRDefault="00B45858" w:rsidP="005C52F0">
            <w:pPr>
              <w:pStyle w:val="a4"/>
              <w:bidi/>
              <w:rPr>
                <w:rFonts w:cs="AL-Mohanad"/>
                <w:sz w:val="20"/>
                <w:szCs w:val="20"/>
                <w:rtl/>
              </w:rPr>
            </w:pPr>
            <w:r w:rsidRPr="00567740">
              <w:rPr>
                <w:rFonts w:cs="AL-Mohanad" w:hint="cs"/>
                <w:sz w:val="20"/>
                <w:szCs w:val="20"/>
                <w:rtl/>
              </w:rPr>
              <w:t>2/1  جميع النشاطات المتعلقة بالبرامج والأنشطة الرئيسة للتوجيه والارشاد .</w:t>
            </w:r>
          </w:p>
          <w:p w:rsidR="00B45858" w:rsidRPr="00567740" w:rsidRDefault="00B45858" w:rsidP="005C52F0">
            <w:pPr>
              <w:pStyle w:val="a4"/>
              <w:bidi/>
              <w:rPr>
                <w:rFonts w:cs="AL-Mohanad"/>
                <w:sz w:val="20"/>
                <w:szCs w:val="20"/>
                <w:rtl/>
              </w:rPr>
            </w:pPr>
            <w:r w:rsidRPr="00567740">
              <w:rPr>
                <w:rFonts w:cs="AL-Mohanad" w:hint="cs"/>
                <w:sz w:val="20"/>
                <w:szCs w:val="20"/>
                <w:rtl/>
              </w:rPr>
              <w:t xml:space="preserve">2/2 طلاب المدرسة </w:t>
            </w:r>
          </w:p>
        </w:tc>
      </w:tr>
      <w:tr w:rsidR="00B45858" w:rsidRPr="00567740" w:rsidTr="00024EE4">
        <w:tc>
          <w:tcPr>
            <w:tcW w:w="1857" w:type="dxa"/>
            <w:vAlign w:val="center"/>
          </w:tcPr>
          <w:p w:rsidR="00B45858" w:rsidRPr="00567740" w:rsidRDefault="00B45858" w:rsidP="00024EE4">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B45858" w:rsidRPr="00567740" w:rsidRDefault="00B45858" w:rsidP="005C52F0">
            <w:pPr>
              <w:pStyle w:val="a4"/>
              <w:bidi/>
              <w:rPr>
                <w:rFonts w:cs="AL-Mohanad"/>
                <w:sz w:val="20"/>
                <w:szCs w:val="20"/>
                <w:rtl/>
              </w:rPr>
            </w:pPr>
            <w:r w:rsidRPr="00567740">
              <w:rPr>
                <w:rFonts w:cs="AL-Mohanad" w:hint="cs"/>
                <w:sz w:val="20"/>
                <w:szCs w:val="20"/>
                <w:rtl/>
              </w:rPr>
              <w:t xml:space="preserve">3/1  دليل المرشد الطلابي لمدارس التربية والتعليم </w:t>
            </w:r>
          </w:p>
          <w:p w:rsidR="00B45858" w:rsidRPr="00567740" w:rsidRDefault="00B45858" w:rsidP="005C52F0">
            <w:pPr>
              <w:pStyle w:val="a4"/>
              <w:bidi/>
              <w:rPr>
                <w:rFonts w:cs="AL-Mohanad"/>
                <w:sz w:val="20"/>
                <w:szCs w:val="20"/>
                <w:rtl/>
              </w:rPr>
            </w:pPr>
            <w:r w:rsidRPr="00567740">
              <w:rPr>
                <w:rFonts w:cs="AL-Mohanad" w:hint="cs"/>
                <w:sz w:val="20"/>
                <w:szCs w:val="20"/>
                <w:rtl/>
              </w:rPr>
              <w:t xml:space="preserve">3/2 الميثاق الأخلاقي للتوجيه والارشاد </w:t>
            </w:r>
          </w:p>
          <w:p w:rsidR="00B45858" w:rsidRPr="00567740" w:rsidRDefault="00B45858" w:rsidP="005C52F0">
            <w:pPr>
              <w:pStyle w:val="a4"/>
              <w:bidi/>
              <w:rPr>
                <w:rFonts w:cs="AL-Mohanad"/>
                <w:sz w:val="20"/>
                <w:szCs w:val="20"/>
                <w:rtl/>
              </w:rPr>
            </w:pPr>
            <w:r w:rsidRPr="00567740">
              <w:rPr>
                <w:rFonts w:cs="AL-Mohanad" w:hint="cs"/>
                <w:sz w:val="20"/>
                <w:szCs w:val="20"/>
                <w:rtl/>
              </w:rPr>
              <w:t>3/3 قواعد تنظيم السلوك والمواظبة لمراحل التعليم العام</w:t>
            </w:r>
          </w:p>
        </w:tc>
      </w:tr>
      <w:tr w:rsidR="00B45858" w:rsidRPr="00567740" w:rsidTr="00024EE4">
        <w:tc>
          <w:tcPr>
            <w:tcW w:w="1857" w:type="dxa"/>
            <w:vAlign w:val="center"/>
          </w:tcPr>
          <w:p w:rsidR="00B45858" w:rsidRPr="00567740" w:rsidRDefault="00B45858" w:rsidP="00024EE4">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B45858" w:rsidRPr="00567740" w:rsidRDefault="00B45858" w:rsidP="005C52F0">
            <w:pPr>
              <w:pStyle w:val="a4"/>
              <w:bidi/>
              <w:rPr>
                <w:rFonts w:cs="AL-Mohanad"/>
                <w:sz w:val="20"/>
                <w:szCs w:val="20"/>
                <w:rtl/>
              </w:rPr>
            </w:pPr>
            <w:r w:rsidRPr="00567740">
              <w:rPr>
                <w:rFonts w:cs="AL-Mohanad" w:hint="cs"/>
                <w:sz w:val="20"/>
                <w:szCs w:val="20"/>
                <w:rtl/>
              </w:rPr>
              <w:t xml:space="preserve">4/1 ولي أمر الطالب : والده أو وليه شرعا </w:t>
            </w:r>
          </w:p>
          <w:p w:rsidR="00B45858" w:rsidRPr="00567740" w:rsidRDefault="00B45858" w:rsidP="00274333">
            <w:pPr>
              <w:pStyle w:val="a4"/>
              <w:bidi/>
              <w:jc w:val="both"/>
              <w:rPr>
                <w:rFonts w:cs="AL-Mohanad"/>
                <w:sz w:val="20"/>
                <w:szCs w:val="20"/>
                <w:rtl/>
              </w:rPr>
            </w:pPr>
            <w:r w:rsidRPr="00567740">
              <w:rPr>
                <w:rFonts w:cs="AL-Mohanad" w:hint="cs"/>
                <w:sz w:val="20"/>
                <w:szCs w:val="20"/>
                <w:rtl/>
              </w:rPr>
              <w:t>4/2 التوجيه والارشاد : عملية مخططة منظمة ومستمرة تهدف إلى مساعدة الطالب كي يفهم ذاته ويعرف قدراته وينمي إمكانياته ، ويحل مشاكله ليصل إلى تحقيق توافقه النفسي والاجتماعي والتربوي والمهني وتحقيق أهدافه في إطار تعاليم الدين الاسلامي .</w:t>
            </w:r>
          </w:p>
        </w:tc>
      </w:tr>
      <w:tr w:rsidR="00274333" w:rsidRPr="00567740" w:rsidTr="00024EE4">
        <w:tc>
          <w:tcPr>
            <w:tcW w:w="10754" w:type="dxa"/>
            <w:gridSpan w:val="2"/>
            <w:shd w:val="clear" w:color="auto" w:fill="FFFFFF" w:themeFill="background1"/>
            <w:vAlign w:val="center"/>
          </w:tcPr>
          <w:p w:rsidR="00274333" w:rsidRPr="00567740" w:rsidRDefault="00274333" w:rsidP="005C52F0">
            <w:pPr>
              <w:pStyle w:val="a4"/>
              <w:bidi/>
              <w:rPr>
                <w:rFonts w:cs="AL-Mohanad"/>
                <w:sz w:val="20"/>
                <w:szCs w:val="20"/>
                <w:rtl/>
              </w:rPr>
            </w:pPr>
            <w:r w:rsidRPr="00567740">
              <w:rPr>
                <w:rFonts w:cs="AL-Mohanad" w:hint="cs"/>
                <w:sz w:val="20"/>
                <w:szCs w:val="20"/>
                <w:rtl/>
              </w:rPr>
              <w:t>5</w:t>
            </w:r>
            <w:r w:rsidR="00B45858" w:rsidRPr="00567740">
              <w:rPr>
                <w:rFonts w:cs="AL-Mohanad" w:hint="cs"/>
                <w:sz w:val="20"/>
                <w:szCs w:val="20"/>
                <w:rtl/>
              </w:rPr>
              <w:t>-العملية</w:t>
            </w:r>
            <w:r w:rsidRPr="00567740">
              <w:rPr>
                <w:rFonts w:cs="AL-Mohanad" w:hint="cs"/>
                <w:sz w:val="20"/>
                <w:szCs w:val="20"/>
                <w:rtl/>
              </w:rPr>
              <w:t>:</w:t>
            </w:r>
          </w:p>
        </w:tc>
      </w:tr>
    </w:tbl>
    <w:p w:rsidR="00274333" w:rsidRPr="00024EE4" w:rsidRDefault="00274333" w:rsidP="00274333">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4"/>
        <w:gridCol w:w="1161"/>
        <w:gridCol w:w="7759"/>
      </w:tblGrid>
      <w:tr w:rsidR="00274333" w:rsidRPr="00567740" w:rsidTr="00024EE4">
        <w:trPr>
          <w:tblHeader/>
        </w:trPr>
        <w:tc>
          <w:tcPr>
            <w:tcW w:w="1834" w:type="dxa"/>
            <w:shd w:val="clear" w:color="auto" w:fill="92D050"/>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المختص</w:t>
            </w:r>
          </w:p>
        </w:tc>
        <w:tc>
          <w:tcPr>
            <w:tcW w:w="8920" w:type="dxa"/>
            <w:gridSpan w:val="2"/>
            <w:shd w:val="clear" w:color="auto" w:fill="92D050"/>
            <w:vAlign w:val="center"/>
          </w:tcPr>
          <w:p w:rsidR="00274333" w:rsidRPr="00567740" w:rsidRDefault="00274333" w:rsidP="001778B1">
            <w:pPr>
              <w:pStyle w:val="a4"/>
              <w:bidi/>
              <w:jc w:val="center"/>
              <w:rPr>
                <w:rFonts w:cs="AL-Mohanad"/>
                <w:sz w:val="20"/>
                <w:szCs w:val="20"/>
                <w:rtl/>
              </w:rPr>
            </w:pPr>
            <w:r w:rsidRPr="00567740">
              <w:rPr>
                <w:rFonts w:cs="AL-Mohanad" w:hint="cs"/>
                <w:sz w:val="20"/>
                <w:szCs w:val="20"/>
                <w:rtl/>
              </w:rPr>
              <w:t>الإجراء</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الإرشاد الطلابي</w:t>
            </w:r>
            <w:r w:rsidR="000D13C0">
              <w:rPr>
                <w:rFonts w:cs="AL-Mohanad" w:hint="cs"/>
                <w:sz w:val="20"/>
                <w:szCs w:val="20"/>
                <w:rtl/>
              </w:rPr>
              <w:t>:</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5/1/1</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إعداد الخطة العامة للإرشاد الطلابي قبل بداية العام الدراسي وفق التعاميم الصادرة بهذا الشأن.</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5/2</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مراجعة الخطة العامة ورفعها لمدير المدرسة لاعتمادها بعد عرضها على لجنة التوجيه والإرشاد.</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مدير المدرسة</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5/3</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مراجعة الخطة من مدير المدرسة واعتمادها</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تجهيز الملفات والسجلات الخاصة بالإرشاد من ملف التعاميم وسجل زيارة أولياء الأمور والعمل على برنامج الإرشاد الحاسوبي</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توزيع نشرة خاصة عن خصائص النمو حسب المرحلة الدراسية والمعدة من الإدارة العامة للتوجيه والإرشاد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توزيع استمارة أولية على جميع الطلاب لحصر الحالات الصحية والاجتماعية والنفسية بعد بدء العام الدراسي وتفريغها في البرنامج الحاسوبي المعتمد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حصر الحالات الصحية والاجتماعية والنفسية وتوثيقها بعد التأكد منها في البرنامج الحاسوبي المعتمد للإرشاد</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5/8</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إعداد كشف بالحالات المرضية التي يعاني منها الطلاب وتقديمها لوكيل شؤون الطلاب وفقا للنموذج (و.ط.ع.ن-06-01)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5/9</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التعميم على جميع العاملين في المدرسة بالطلاب ذوي الحالات المرضية وضرور</w:t>
            </w:r>
            <w:r w:rsidRPr="00567740">
              <w:rPr>
                <w:rFonts w:cs="AL-Mohanad" w:hint="eastAsia"/>
                <w:sz w:val="20"/>
                <w:szCs w:val="20"/>
                <w:rtl/>
              </w:rPr>
              <w:t>ة</w:t>
            </w:r>
            <w:r w:rsidRPr="00567740">
              <w:rPr>
                <w:rFonts w:cs="AL-Mohanad" w:hint="cs"/>
                <w:sz w:val="20"/>
                <w:szCs w:val="20"/>
                <w:rtl/>
              </w:rPr>
              <w:t xml:space="preserve"> مراعاة كل منهم وأخذ توقيعاتهم بالعلم وفقا للنموذج ( و.ط.ع.ن -06-02)</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مجالات الإرشاد الطلابي:</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w:t>
            </w:r>
          </w:p>
        </w:tc>
        <w:tc>
          <w:tcPr>
            <w:tcW w:w="7759" w:type="dxa"/>
            <w:vAlign w:val="center"/>
          </w:tcPr>
          <w:p w:rsidR="005C52F0" w:rsidRPr="00567740" w:rsidRDefault="005C52F0" w:rsidP="005C52F0">
            <w:pPr>
              <w:pStyle w:val="a4"/>
              <w:bidi/>
              <w:rPr>
                <w:rFonts w:cs="AL-Mohanad"/>
                <w:sz w:val="20"/>
                <w:szCs w:val="20"/>
                <w:rtl/>
              </w:rPr>
            </w:pPr>
            <w:r w:rsidRPr="00567740">
              <w:rPr>
                <w:rFonts w:cs="AL-Mohanad" w:hint="cs"/>
                <w:sz w:val="20"/>
                <w:szCs w:val="20"/>
                <w:rtl/>
              </w:rPr>
              <w:t>رعاية الطلاب المعيدين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 xml:space="preserve">حصر الطلاب المعيدين في بداية العام الدراسي من واقع نتائج التقويم </w:t>
            </w:r>
            <w:r w:rsidRPr="00567740">
              <w:rPr>
                <w:rFonts w:cs="AL-Mohanad"/>
                <w:sz w:val="20"/>
                <w:szCs w:val="20"/>
                <w:rtl/>
              </w:rPr>
              <w:t>–</w:t>
            </w:r>
            <w:r w:rsidRPr="00567740">
              <w:rPr>
                <w:rFonts w:cs="AL-Mohanad" w:hint="cs"/>
                <w:sz w:val="20"/>
                <w:szCs w:val="20"/>
                <w:rtl/>
              </w:rPr>
              <w:t xml:space="preserve"> الاختبارات </w:t>
            </w:r>
            <w:r w:rsidRPr="00567740">
              <w:rPr>
                <w:rFonts w:cs="AL-Mohanad"/>
                <w:sz w:val="20"/>
                <w:szCs w:val="20"/>
                <w:rtl/>
              </w:rPr>
              <w:t>–</w:t>
            </w:r>
            <w:r w:rsidRPr="00567740">
              <w:rPr>
                <w:rFonts w:cs="AL-Mohanad" w:hint="cs"/>
                <w:sz w:val="20"/>
                <w:szCs w:val="20"/>
                <w:rtl/>
              </w:rPr>
              <w:t xml:space="preserve"> في العام الماضي والتعرف أيضا على متكرري الرسوب وكذلك المواد التي يتكرر الرسوب فيها</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فتح صفحة مستقلة لكل معيد في البرنامج الحاسوبي المعتمد ومتابعة حالته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5/10/1/3</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جمع معلومات عن الطالب المعيد للاطلاع على ظروفه الاجتماعية والصحية والنفسية من خلال مقابلته وولي أمره ومدرسي الطالب في العام الماضي مع المحافظة على سرية المعلومات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عقد جلسات إرشادية للطلاب المعيدين في بداية العام الدراسي</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الاجتماع بأولياء أمور الطلاب المعيدين وتذكيرهم بأهمية رعاية أبنائهم وحثهم على متابعتهم من بداية العام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حث المعلمين على متابعة الطلاب المعيدين دراسيا من خلال الاجتماع معهم والتركيز عليهم داخل الفصل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المعلمون</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5/10/1/7</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تزويد المرشد الطلابي بما يطرأ ويستجد على الطلاب المعيدين داخل الفصول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lastRenderedPageBreak/>
              <w:t>المرشد الطلابي</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5/10/1/8</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إعداد الخطة العلاجية التي تتناسب مع مستوى الطالب المعيد بالتعاون مع الهيئة التعليمية</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5/10/1/9</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متابعة أداء الطلاب المعيدين من خلال سجل الواجبات وكراس الواجبات والنشاط والرجوع إلى معلميه وأي أمور ذات علاقة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5/10/1/10</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حث الطلاب المعيدين وأولياء أمورهم على الالتحاق بمراكز الخدمات التربوية أو أي برنامج تربوي يعالج أوضاعهم الدراسية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حصر الطلاب الذين تحسن مستوى أدائهم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تقديم التوصيات لوكيل شؤون الطلاب لتكريم الطلاب الذين تحسن مستواهم من واقع سجلات الواجبات والدفاتر والتقارير المقدمة من المعلمين للطلاب المعيدين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5/10/1/13</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الرفع لمدير المدرسة بتكريم الطلاب الذين تحسن مستواهم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مدير المدرسة</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5/10/1/14</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تكريم الطلاب الذين تحسن مستواهم والإشادة بهم في الإذاعة والاحتفالات وغيرها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دراسة حالة كل طالب لم يتحسن مستواه وتوثيقها في البرنامج الحاسوبي المعتمد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تنفيذ التوصيات الواردة في الدراسة وعقد إرشاد جمعي لهذه الفئة لمعرفة المستجدات للرفع من دافعيتهم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تحويل الطلاب المحتاجين إلى مركز الخدمات التربوية بعد موافقة ولي أمره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5/10/1/18</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استمرار المتابعة لجميع حالات الطلاب المعيدين خلال العام الدراسي بشكل عام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5/10/1/19</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توثيق ما سبق في البرنامج الحاسوبي المعتمد وكذلك في سجل الإرشاد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5/10/2</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رعاية الطلاب المتأخرين دراسيا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 xml:space="preserve">حصر الطلاب المتأخرين دراسيا من واقع نتائج تقويم </w:t>
            </w:r>
            <w:r w:rsidRPr="00567740">
              <w:rPr>
                <w:rFonts w:cs="AL-Mohanad"/>
                <w:sz w:val="20"/>
                <w:szCs w:val="20"/>
                <w:rtl/>
              </w:rPr>
              <w:t>–</w:t>
            </w:r>
            <w:r w:rsidRPr="00567740">
              <w:rPr>
                <w:rFonts w:cs="AL-Mohanad" w:hint="cs"/>
                <w:sz w:val="20"/>
                <w:szCs w:val="20"/>
                <w:rtl/>
              </w:rPr>
              <w:t xml:space="preserve"> اختبارات </w:t>
            </w:r>
            <w:r w:rsidRPr="00567740">
              <w:rPr>
                <w:rFonts w:cs="AL-Mohanad"/>
                <w:sz w:val="20"/>
                <w:szCs w:val="20"/>
                <w:rtl/>
              </w:rPr>
              <w:t>–</w:t>
            </w:r>
            <w:r w:rsidRPr="00567740">
              <w:rPr>
                <w:rFonts w:cs="AL-Mohanad" w:hint="cs"/>
                <w:sz w:val="20"/>
                <w:szCs w:val="20"/>
                <w:rtl/>
              </w:rPr>
              <w:t xml:space="preserve"> الطلاب في العام السابق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تدوين أسماء الطلاب في سجل الطلاب المتأخرين دراسيا</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5/10/2/3</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تصنيف الطلاب حسب مستوى التأخر (منخفض. متوسط .عال)</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عقد جلسات إرشادية مكثفة مع الطلاب للتعرف على أسباب التأخر الدراسي وتدوينها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الاجتماع مع معلمي المواد التي يكثر فيها التأخر للتعرف على اسباب التأخر والحلول المقترحة من وجهة نظرهم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إعداد خطة علاج مناسبة لمعالجة أوضاع الطلاب المتأخرين دراسيا بالتعاون مع الهيئة التعليمية في المدرسة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p w:rsidR="00274333" w:rsidRPr="00567740" w:rsidRDefault="00274333"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5/10/2/7</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عقد اللقاءات مع أولياء الأمور للاستفادة منهم وتوضيح الطلاق التربوية لزيادة التحصيل الدراسي لدى أبنائهم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المرشد الطلابي + المعلمون</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5/10/2/8</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متابعة أداء الطلاب من خلال (أعمالهم الكتابية ، مذكرة الواجبات ، مواقع جلوسهم .. إلخ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5/10/2/9</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عقد لقاءات مع الطلاب وتوجيههم للالتحاق بمراكز الخدمات التربوية أو أي برنامج تربوي يعالج أوضاعهم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5/10/2/10</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حصر الطلاب الذين تحسن مستوى أدائهم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تقديم التوصيات لوكيل شؤون الطلاب لتكريم الطلاب الذين تحسن مستواهم من واقع سجلات الواجبات وأعمالهم الكتابية والتقارير المقدمة من المعلمين للطلاب المعيدين .</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5/10/2/12</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الرفع لمدير المدرسة بتكريم الطلاب الذين تحسن مستواهم</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مدير المدرسة</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5/10/2/13</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تكريم الطلاب الذين تحسن مستواهم والاشادة بهم</w:t>
            </w:r>
          </w:p>
        </w:tc>
      </w:tr>
      <w:tr w:rsidR="005C52F0" w:rsidRPr="00567740" w:rsidTr="00761E34">
        <w:trPr>
          <w:trHeight w:val="478"/>
        </w:trPr>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دراسة حالة كل طالب لم يتحسن وفق البرنامج الحاسوبي المعتمد</w:t>
            </w:r>
          </w:p>
        </w:tc>
      </w:tr>
      <w:tr w:rsidR="005C52F0" w:rsidRPr="00567740" w:rsidTr="00761E34">
        <w:trPr>
          <w:trHeight w:val="413"/>
        </w:trPr>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تنفيذ التوصيات التي تم التوصل إليها في دراسة حالات الطلاب المتأخرين دراسيا</w:t>
            </w:r>
          </w:p>
        </w:tc>
      </w:tr>
      <w:tr w:rsidR="005C52F0" w:rsidRPr="00567740" w:rsidTr="00761E34">
        <w:trPr>
          <w:trHeight w:val="361"/>
        </w:trPr>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استمرار متابعة جميع حالات الطلاب المتأخرين دراسيا خلال العام الدراسي بشكل عام</w:t>
            </w:r>
          </w:p>
        </w:tc>
      </w:tr>
      <w:tr w:rsidR="005C52F0" w:rsidRPr="00567740" w:rsidTr="00761E34">
        <w:trPr>
          <w:trHeight w:val="450"/>
        </w:trPr>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5/10/2/17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توثيق ما سبق من إجراءات في البرنامج الحاسوبي المعتمد وكذلك في سجل الارشاد</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5/10/3</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متابعة حالات الغياب والتأخر الصباحي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يتم حصر الطلاب الذين يتكرر غيابهم أو تأخرهم عن الحضور الصباحي</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تدوين أسماء الطلاب في سجل الطلاب الذين يتكرر غيابهم أو تأخرهم</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وكيل شؤون الطلاب 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5/10/3/3</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تنفيذ جلسات إرشادية للطلاب متكرري الغياب والتأخر للتعرف على الأسباب وتدوينها</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عقد اللقاءات مع أولياء أمور الطلاب للتغلب على أسباب التأخر أو الغياب والحد منها</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إعداد خطة علاج مناسبة بالتعاون مع وكيل شؤون الطلاب يعرض فيها مقترحات للحد من ظاهرة التأخر والغياب لعرضها على مدير المدرسة</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عمل دراسة حالة لكل طالب متكرر الغياب أو التأخر لم يتحسن وفق النموذج الصادر من إدارة التربية والتعليم لكل طالب متكرر التأخر والغياب أو البرنامج الحاسوبي المعتمد</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تنفيذ التوصيات الواردة في دراسة حالات الغياب والتأخر الصباحي</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5/10/3/8</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تحويل الطالب لوكيل شؤون الطلاب وفقا للنموذج (و.ط.ع.ن-06-03)</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5/10/3/9</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تطبيق قواعد السلوك والمواظبة من خلال رصد الحسم من درجات المواظبة</w:t>
            </w:r>
          </w:p>
        </w:tc>
      </w:tr>
      <w:tr w:rsidR="00274333" w:rsidRPr="00567740" w:rsidTr="00024EE4">
        <w:tc>
          <w:tcPr>
            <w:tcW w:w="1834" w:type="dxa"/>
            <w:vAlign w:val="center"/>
          </w:tcPr>
          <w:p w:rsidR="00274333" w:rsidRPr="00567740" w:rsidRDefault="00274333" w:rsidP="00274333">
            <w:pPr>
              <w:pStyle w:val="a4"/>
              <w:bidi/>
              <w:jc w:val="center"/>
              <w:rPr>
                <w:rFonts w:cs="AL-Mohanad"/>
                <w:sz w:val="20"/>
                <w:szCs w:val="20"/>
                <w:rtl/>
              </w:rPr>
            </w:pPr>
          </w:p>
        </w:tc>
        <w:tc>
          <w:tcPr>
            <w:tcW w:w="1161" w:type="dxa"/>
            <w:vAlign w:val="center"/>
          </w:tcPr>
          <w:p w:rsidR="00274333" w:rsidRPr="00567740" w:rsidRDefault="00274333" w:rsidP="00274333">
            <w:pPr>
              <w:pStyle w:val="a4"/>
              <w:bidi/>
              <w:jc w:val="center"/>
              <w:rPr>
                <w:rFonts w:cs="AL-Mohanad"/>
                <w:sz w:val="20"/>
                <w:szCs w:val="20"/>
                <w:rtl/>
              </w:rPr>
            </w:pPr>
            <w:r w:rsidRPr="00567740">
              <w:rPr>
                <w:rFonts w:cs="AL-Mohanad" w:hint="cs"/>
                <w:sz w:val="20"/>
                <w:szCs w:val="20"/>
                <w:rtl/>
              </w:rPr>
              <w:t>5/10/4</w:t>
            </w:r>
          </w:p>
        </w:tc>
        <w:tc>
          <w:tcPr>
            <w:tcW w:w="7759" w:type="dxa"/>
            <w:vAlign w:val="center"/>
          </w:tcPr>
          <w:p w:rsidR="00274333" w:rsidRPr="00567740" w:rsidRDefault="00274333" w:rsidP="00274333">
            <w:pPr>
              <w:pStyle w:val="a4"/>
              <w:bidi/>
              <w:rPr>
                <w:rFonts w:cs="AL-Mohanad"/>
                <w:sz w:val="20"/>
                <w:szCs w:val="20"/>
                <w:rtl/>
              </w:rPr>
            </w:pPr>
            <w:r w:rsidRPr="00567740">
              <w:rPr>
                <w:rFonts w:cs="AL-Mohanad" w:hint="cs"/>
                <w:sz w:val="20"/>
                <w:szCs w:val="20"/>
                <w:rtl/>
              </w:rPr>
              <w:t>رعاية الطلاب المتفوقين</w:t>
            </w:r>
            <w:r w:rsidR="005C52F0" w:rsidRPr="00567740">
              <w:rPr>
                <w:rFonts w:cs="AL-Mohanad" w:hint="cs"/>
                <w:sz w:val="20"/>
                <w:szCs w:val="20"/>
                <w:rtl/>
              </w:rPr>
              <w:t>:</w:t>
            </w:r>
          </w:p>
        </w:tc>
      </w:tr>
      <w:tr w:rsidR="005C52F0" w:rsidRPr="00567740" w:rsidTr="00024EE4">
        <w:tc>
          <w:tcPr>
            <w:tcW w:w="1834" w:type="dxa"/>
            <w:vMerge w:val="restart"/>
            <w:vAlign w:val="center"/>
          </w:tcPr>
          <w:p w:rsidR="005C52F0" w:rsidRPr="00567740" w:rsidRDefault="005C52F0" w:rsidP="005C52F0">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حصر الطلاب المتفوقين في بداية كل فصل دراسي من واقع البرنامج الحاسوبي المعتمد</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تدوين أسماء الطلاب في لوحة الشرف وفي سجل الطلاب المتفوقين</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5/10/4/3</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الإعداد والتنظيم لتكريم الطلاب المتفوقين بالتنسيق مع رائد النشاط</w:t>
            </w:r>
          </w:p>
        </w:tc>
      </w:tr>
      <w:tr w:rsidR="005C52F0" w:rsidRPr="00567740" w:rsidTr="00024EE4">
        <w:tc>
          <w:tcPr>
            <w:tcW w:w="1834"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مدير المدرسة</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تكريم الطلاب المتفوقين من إدارة المدرسة</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إعداد خطاب شكر لولي أمر الطالب المتفوق</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تزويد المعلمين بأسماء الطلاب المتفوقين للعناية بهم ورعايتهم</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الإشادة بهم بشكل متكرر في الإذاعة المدرسية وأمام زملائهم وفي مناسبات المدرسة وتقديم الخدمات المساندة والداعمة لاستمرار تفوقهم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5/10/4/8</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توثيق كل سبق في البرنامج الحاسوبي المعتمد .</w:t>
            </w:r>
          </w:p>
        </w:tc>
      </w:tr>
      <w:tr w:rsidR="005C52F0" w:rsidRPr="00567740" w:rsidTr="00024EE4">
        <w:tc>
          <w:tcPr>
            <w:tcW w:w="1834" w:type="dxa"/>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المواقف السلوكية اليومية :</w:t>
            </w:r>
          </w:p>
        </w:tc>
      </w:tr>
      <w:tr w:rsidR="005C52F0" w:rsidRPr="00567740" w:rsidTr="00024EE4">
        <w:tc>
          <w:tcPr>
            <w:tcW w:w="1834" w:type="dxa"/>
            <w:vMerge w:val="restart"/>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5/10/5/1</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تدوين المواقف السلوكية اليومية في البرنامج الخاص بذلك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5/10/5/2</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دراسة المواقف السلوكية اليومية والوقوف على أسبابها وتحليلها .</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5/10/5/3</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تقديم ومعالجة المواقف السلوكية اليومية وفقا لكل حالة وموقف</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5/10/5/4</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استخدام الأساليب الإرشادية للتعامل مع المواقف السلوكية</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5/10/5/5</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متابعة الطالب وعمل جلسات إرشادية</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فتح دراسة حالة للطالب وفق البرنامج الحاسوبي المعتمد</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تنفيذ التوصيات الواردة في دراسة حالة الطالب الذي تتكرر منه المواقف السلوكية اليومية</w:t>
            </w:r>
          </w:p>
        </w:tc>
      </w:tr>
      <w:tr w:rsidR="005C52F0" w:rsidRPr="00567740" w:rsidTr="00024EE4">
        <w:tc>
          <w:tcPr>
            <w:tcW w:w="1834" w:type="dxa"/>
            <w:vMerge/>
            <w:vAlign w:val="center"/>
          </w:tcPr>
          <w:p w:rsidR="005C52F0" w:rsidRPr="00567740" w:rsidRDefault="005C52F0" w:rsidP="00274333">
            <w:pPr>
              <w:pStyle w:val="a4"/>
              <w:bidi/>
              <w:jc w:val="center"/>
              <w:rPr>
                <w:rFonts w:cs="AL-Mohanad"/>
                <w:sz w:val="20"/>
                <w:szCs w:val="20"/>
                <w:rtl/>
              </w:rPr>
            </w:pP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5/10/5/8</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تحويل الطالب لوكيل شؤون الطلاب وفقا للنموذج (و.ط.ع.ن-06-03)</w:t>
            </w:r>
          </w:p>
        </w:tc>
      </w:tr>
      <w:tr w:rsidR="005C52F0" w:rsidRPr="00567740" w:rsidTr="00024EE4">
        <w:tc>
          <w:tcPr>
            <w:tcW w:w="1834"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5/10/5/9</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تطبيق قواعد السلوك والمواظبة من خلال رصد الحسم من درجات السلوك</w:t>
            </w:r>
          </w:p>
        </w:tc>
      </w:tr>
      <w:tr w:rsidR="002A26E8" w:rsidRPr="00567740" w:rsidTr="00024EE4">
        <w:tc>
          <w:tcPr>
            <w:tcW w:w="1834" w:type="dxa"/>
            <w:vMerge w:val="restart"/>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المرشد الطلابي</w:t>
            </w: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مجالات الارشاد الطلابي :</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توعية الطلاب خلال العام الدراسي وتثقيفهم من خلال لقاءات ونشرات ومطويات مختلفة على أن تشمل التالي :</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5/10/6/1/1</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والارشاد الديني والأخلاقي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5/10/6/1/2</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والارشاد التربوي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5/10/6/1/3</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والارشاد الاجتماعي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5/10/6/1/4</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والارشاد النفسي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5/10/6/1/5</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والارشاد الوقائي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5/10/6/1/6</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التوعية والتوجيه والإرشاد التعليمي والمهني</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5/10/6/2</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 xml:space="preserve">تتعامل مدارس نظام المقررات مع الحالات التالية ( الطلاب المتعثرين </w:t>
            </w:r>
            <w:r w:rsidRPr="00567740">
              <w:rPr>
                <w:rFonts w:cs="AL-Mohanad"/>
                <w:sz w:val="20"/>
                <w:szCs w:val="20"/>
                <w:rtl/>
              </w:rPr>
              <w:t>–</w:t>
            </w:r>
            <w:r w:rsidRPr="00567740">
              <w:rPr>
                <w:rFonts w:cs="AL-Mohanad" w:hint="cs"/>
                <w:sz w:val="20"/>
                <w:szCs w:val="20"/>
                <w:rtl/>
              </w:rPr>
              <w:t xml:space="preserve"> الطلاب المؤجلين </w:t>
            </w:r>
            <w:r w:rsidRPr="00567740">
              <w:rPr>
                <w:rFonts w:cs="AL-Mohanad"/>
                <w:sz w:val="20"/>
                <w:szCs w:val="20"/>
                <w:rtl/>
              </w:rPr>
              <w:t>–</w:t>
            </w:r>
            <w:r w:rsidRPr="00567740">
              <w:rPr>
                <w:rFonts w:cs="AL-Mohanad" w:hint="cs"/>
                <w:sz w:val="20"/>
                <w:szCs w:val="20"/>
                <w:rtl/>
              </w:rPr>
              <w:t xml:space="preserve"> الطلاب المؤجلين من مسار إلى آخر </w:t>
            </w:r>
            <w:r w:rsidRPr="00567740">
              <w:rPr>
                <w:rFonts w:cs="AL-Mohanad"/>
                <w:sz w:val="20"/>
                <w:szCs w:val="20"/>
                <w:rtl/>
              </w:rPr>
              <w:t>–</w:t>
            </w:r>
            <w:r w:rsidRPr="00567740">
              <w:rPr>
                <w:rFonts w:cs="AL-Mohanad" w:hint="cs"/>
                <w:sz w:val="20"/>
                <w:szCs w:val="20"/>
                <w:rtl/>
              </w:rPr>
              <w:t xml:space="preserve"> الطلاب المحرمين </w:t>
            </w:r>
            <w:r w:rsidRPr="00567740">
              <w:rPr>
                <w:rFonts w:cs="AL-Mohanad"/>
                <w:sz w:val="20"/>
                <w:szCs w:val="20"/>
                <w:rtl/>
              </w:rPr>
              <w:t>–</w:t>
            </w:r>
            <w:r w:rsidRPr="00567740">
              <w:rPr>
                <w:rFonts w:cs="AL-Mohanad" w:hint="cs"/>
                <w:sz w:val="20"/>
                <w:szCs w:val="20"/>
                <w:rtl/>
              </w:rPr>
              <w:t xml:space="preserve"> الطلاب الحاصلين على الإنذار الأكاديمي ... ) *</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5/10/6/3</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توثيق البرامج المنفذة من قبل الإرشاد الطلابي في المدرسة وفقا للنموذج</w:t>
            </w:r>
            <w:r w:rsidRPr="00567740">
              <w:rPr>
                <w:rFonts w:cs="AL-Mohanad"/>
                <w:sz w:val="20"/>
                <w:szCs w:val="20"/>
                <w:rtl/>
              </w:rPr>
              <w:br/>
            </w:r>
            <w:r w:rsidRPr="00567740">
              <w:rPr>
                <w:rFonts w:cs="AL-Mohanad" w:hint="cs"/>
                <w:sz w:val="20"/>
                <w:szCs w:val="20"/>
                <w:rtl/>
              </w:rPr>
              <w:t>(و.ط.ع.ن-06-04)</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5/10/6/4</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التعامل مع التعاميم الواردة من الجهات المختلفة حسب محتوى التعميم .</w:t>
            </w:r>
          </w:p>
        </w:tc>
      </w:tr>
      <w:tr w:rsidR="002A26E8" w:rsidRPr="00567740" w:rsidTr="00024EE4">
        <w:tc>
          <w:tcPr>
            <w:tcW w:w="1834" w:type="dxa"/>
            <w:vMerge/>
            <w:vAlign w:val="center"/>
          </w:tcPr>
          <w:p w:rsidR="002A26E8" w:rsidRPr="00567740" w:rsidRDefault="002A26E8" w:rsidP="00274333">
            <w:pPr>
              <w:pStyle w:val="a4"/>
              <w:bidi/>
              <w:jc w:val="center"/>
              <w:rPr>
                <w:rFonts w:cs="AL-Mohanad"/>
                <w:sz w:val="20"/>
                <w:szCs w:val="20"/>
                <w:rtl/>
              </w:rPr>
            </w:pPr>
          </w:p>
        </w:tc>
        <w:tc>
          <w:tcPr>
            <w:tcW w:w="1161" w:type="dxa"/>
            <w:vAlign w:val="center"/>
          </w:tcPr>
          <w:p w:rsidR="002A26E8" w:rsidRPr="00567740" w:rsidRDefault="002A26E8" w:rsidP="00274333">
            <w:pPr>
              <w:pStyle w:val="a4"/>
              <w:bidi/>
              <w:jc w:val="center"/>
              <w:rPr>
                <w:rFonts w:cs="AL-Mohanad"/>
                <w:sz w:val="20"/>
                <w:szCs w:val="20"/>
                <w:rtl/>
              </w:rPr>
            </w:pPr>
            <w:r w:rsidRPr="00567740">
              <w:rPr>
                <w:rFonts w:cs="AL-Mohanad" w:hint="cs"/>
                <w:sz w:val="20"/>
                <w:szCs w:val="20"/>
                <w:rtl/>
              </w:rPr>
              <w:t>5/10/6/5</w:t>
            </w:r>
          </w:p>
        </w:tc>
        <w:tc>
          <w:tcPr>
            <w:tcW w:w="7759" w:type="dxa"/>
            <w:vAlign w:val="center"/>
          </w:tcPr>
          <w:p w:rsidR="002A26E8" w:rsidRPr="00567740" w:rsidRDefault="002A26E8" w:rsidP="00274333">
            <w:pPr>
              <w:pStyle w:val="a4"/>
              <w:bidi/>
              <w:rPr>
                <w:rFonts w:cs="AL-Mohanad"/>
                <w:sz w:val="20"/>
                <w:szCs w:val="20"/>
                <w:rtl/>
              </w:rPr>
            </w:pPr>
            <w:r w:rsidRPr="00567740">
              <w:rPr>
                <w:rFonts w:cs="AL-Mohanad" w:hint="cs"/>
                <w:sz w:val="20"/>
                <w:szCs w:val="20"/>
                <w:rtl/>
              </w:rPr>
              <w:t>إعداد تقرير شهري عن سير العمل وتقديمه لوكيل الشؤون التعليمية وفقا للنموذج (و.ط.ع.ن-06-05)</w:t>
            </w:r>
          </w:p>
        </w:tc>
      </w:tr>
      <w:tr w:rsidR="005C52F0" w:rsidRPr="00567740" w:rsidTr="00024EE4">
        <w:tc>
          <w:tcPr>
            <w:tcW w:w="1834"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وكيل شؤون الطلاب</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5/10/6/6</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متابعة أعمال الإرشاد الطلابي ورفع التقارير الشهرية والتقرير الختامي لمدير المدرسة بعد مراجعتها</w:t>
            </w:r>
          </w:p>
        </w:tc>
      </w:tr>
      <w:tr w:rsidR="005C52F0" w:rsidRPr="00567740" w:rsidTr="00024EE4">
        <w:tc>
          <w:tcPr>
            <w:tcW w:w="1834"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مدير المدرسة</w:t>
            </w:r>
          </w:p>
        </w:tc>
        <w:tc>
          <w:tcPr>
            <w:tcW w:w="1161" w:type="dxa"/>
            <w:vAlign w:val="center"/>
          </w:tcPr>
          <w:p w:rsidR="005C52F0" w:rsidRPr="00567740" w:rsidRDefault="005C52F0" w:rsidP="00274333">
            <w:pPr>
              <w:pStyle w:val="a4"/>
              <w:bidi/>
              <w:jc w:val="center"/>
              <w:rPr>
                <w:rFonts w:cs="AL-Mohanad"/>
                <w:sz w:val="20"/>
                <w:szCs w:val="20"/>
                <w:rtl/>
              </w:rPr>
            </w:pPr>
            <w:r w:rsidRPr="00567740">
              <w:rPr>
                <w:rFonts w:cs="AL-Mohanad" w:hint="cs"/>
                <w:sz w:val="20"/>
                <w:szCs w:val="20"/>
                <w:rtl/>
              </w:rPr>
              <w:t>5/10/6/7</w:t>
            </w:r>
          </w:p>
        </w:tc>
        <w:tc>
          <w:tcPr>
            <w:tcW w:w="7759" w:type="dxa"/>
            <w:vAlign w:val="center"/>
          </w:tcPr>
          <w:p w:rsidR="005C52F0" w:rsidRPr="00567740" w:rsidRDefault="005C52F0" w:rsidP="00274333">
            <w:pPr>
              <w:pStyle w:val="a4"/>
              <w:bidi/>
              <w:rPr>
                <w:rFonts w:cs="AL-Mohanad"/>
                <w:sz w:val="20"/>
                <w:szCs w:val="20"/>
                <w:rtl/>
              </w:rPr>
            </w:pPr>
            <w:r w:rsidRPr="00567740">
              <w:rPr>
                <w:rFonts w:cs="AL-Mohanad" w:hint="cs"/>
                <w:sz w:val="20"/>
                <w:szCs w:val="20"/>
                <w:rtl/>
              </w:rPr>
              <w:t>رفع التقرير النهائي لأعمال الإرشاد الطلابي لإدارة التربية والتعليم</w:t>
            </w:r>
          </w:p>
        </w:tc>
      </w:tr>
    </w:tbl>
    <w:p w:rsidR="00274333" w:rsidRPr="00567740" w:rsidRDefault="00274333" w:rsidP="00274333">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274333" w:rsidRPr="00567740" w:rsidTr="001725B5">
        <w:tc>
          <w:tcPr>
            <w:tcW w:w="10754" w:type="dxa"/>
            <w:shd w:val="clear" w:color="auto" w:fill="FFFFFF" w:themeFill="background1"/>
          </w:tcPr>
          <w:p w:rsidR="00274333" w:rsidRPr="00567740" w:rsidRDefault="00274333" w:rsidP="005C52F0">
            <w:pPr>
              <w:pStyle w:val="a4"/>
              <w:bidi/>
              <w:rPr>
                <w:sz w:val="20"/>
                <w:szCs w:val="20"/>
                <w:rtl/>
              </w:rPr>
            </w:pPr>
            <w:r w:rsidRPr="00567740">
              <w:rPr>
                <w:rFonts w:cs="AL-Mohanad" w:hint="cs"/>
                <w:sz w:val="20"/>
                <w:szCs w:val="20"/>
                <w:rtl/>
              </w:rPr>
              <w:t>6- النماذج والسجلات</w:t>
            </w:r>
          </w:p>
        </w:tc>
      </w:tr>
    </w:tbl>
    <w:p w:rsidR="00274333" w:rsidRPr="001725B5" w:rsidRDefault="00274333" w:rsidP="00274333">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0"/>
        <w:gridCol w:w="3263"/>
        <w:gridCol w:w="1983"/>
        <w:gridCol w:w="2456"/>
        <w:gridCol w:w="1762"/>
      </w:tblGrid>
      <w:tr w:rsidR="00274333" w:rsidRPr="00567740" w:rsidTr="001725B5">
        <w:tc>
          <w:tcPr>
            <w:tcW w:w="600" w:type="pct"/>
            <w:shd w:val="clear" w:color="auto" w:fill="92D050"/>
            <w:vAlign w:val="center"/>
          </w:tcPr>
          <w:p w:rsidR="00274333" w:rsidRPr="00567740" w:rsidRDefault="00274333" w:rsidP="005C52F0">
            <w:pPr>
              <w:pStyle w:val="a4"/>
              <w:bidi/>
              <w:jc w:val="center"/>
              <w:rPr>
                <w:rFonts w:cs="AL-Mohanad"/>
                <w:sz w:val="20"/>
                <w:szCs w:val="20"/>
                <w:rtl/>
              </w:rPr>
            </w:pPr>
            <w:r w:rsidRPr="00567740">
              <w:rPr>
                <w:rFonts w:cs="AL-Mohanad" w:hint="cs"/>
                <w:sz w:val="20"/>
                <w:szCs w:val="20"/>
                <w:rtl/>
              </w:rPr>
              <w:t>التسلسل</w:t>
            </w:r>
          </w:p>
        </w:tc>
        <w:tc>
          <w:tcPr>
            <w:tcW w:w="1517" w:type="pct"/>
            <w:shd w:val="clear" w:color="auto" w:fill="92D050"/>
            <w:vAlign w:val="center"/>
          </w:tcPr>
          <w:p w:rsidR="00274333" w:rsidRPr="00567740" w:rsidRDefault="00274333" w:rsidP="005C52F0">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274333" w:rsidRPr="00567740" w:rsidRDefault="00274333" w:rsidP="005C52F0">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274333" w:rsidRPr="00567740" w:rsidRDefault="00274333" w:rsidP="005C52F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274333" w:rsidRPr="00567740" w:rsidRDefault="00274333" w:rsidP="005C52F0">
            <w:pPr>
              <w:pStyle w:val="a4"/>
              <w:bidi/>
              <w:jc w:val="center"/>
              <w:rPr>
                <w:rFonts w:cs="AL-Mohanad"/>
                <w:sz w:val="20"/>
                <w:szCs w:val="20"/>
                <w:rtl/>
              </w:rPr>
            </w:pPr>
            <w:r w:rsidRPr="00567740">
              <w:rPr>
                <w:rFonts w:cs="AL-Mohanad" w:hint="cs"/>
                <w:sz w:val="20"/>
                <w:szCs w:val="20"/>
                <w:rtl/>
              </w:rPr>
              <w:t>مدة الحفظ</w:t>
            </w:r>
          </w:p>
        </w:tc>
      </w:tr>
      <w:tr w:rsidR="002A26E8" w:rsidRPr="00567740" w:rsidTr="001725B5">
        <w:tc>
          <w:tcPr>
            <w:tcW w:w="600"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6/1</w:t>
            </w:r>
          </w:p>
        </w:tc>
        <w:tc>
          <w:tcPr>
            <w:tcW w:w="1517"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كشف بالحالات المرضية للطلاب في المدرسة</w:t>
            </w:r>
          </w:p>
        </w:tc>
        <w:tc>
          <w:tcPr>
            <w:tcW w:w="92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و.ط.ع.ن-06-01</w:t>
            </w:r>
          </w:p>
        </w:tc>
        <w:tc>
          <w:tcPr>
            <w:tcW w:w="114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عام دراسي</w:t>
            </w:r>
          </w:p>
        </w:tc>
      </w:tr>
      <w:tr w:rsidR="002A26E8" w:rsidRPr="00567740" w:rsidTr="001725B5">
        <w:tc>
          <w:tcPr>
            <w:tcW w:w="600"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6/2</w:t>
            </w:r>
          </w:p>
        </w:tc>
        <w:tc>
          <w:tcPr>
            <w:tcW w:w="1517"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إبلاغ عن حالة طالب</w:t>
            </w:r>
          </w:p>
        </w:tc>
        <w:tc>
          <w:tcPr>
            <w:tcW w:w="92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و.ط.ع.ن-06-02</w:t>
            </w:r>
          </w:p>
        </w:tc>
        <w:tc>
          <w:tcPr>
            <w:tcW w:w="114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2A26E8" w:rsidRPr="00567740" w:rsidRDefault="002A26E8" w:rsidP="002A26E8">
            <w:pPr>
              <w:pStyle w:val="a4"/>
              <w:bidi/>
              <w:jc w:val="center"/>
              <w:rPr>
                <w:rFonts w:cs="AL-Mohanad"/>
                <w:sz w:val="20"/>
                <w:szCs w:val="20"/>
              </w:rPr>
            </w:pPr>
            <w:r w:rsidRPr="00567740">
              <w:rPr>
                <w:rFonts w:cs="AL-Mohanad" w:hint="cs"/>
                <w:sz w:val="20"/>
                <w:szCs w:val="20"/>
                <w:rtl/>
              </w:rPr>
              <w:t>عام دراسي</w:t>
            </w:r>
          </w:p>
        </w:tc>
      </w:tr>
      <w:tr w:rsidR="002A26E8" w:rsidRPr="00567740" w:rsidTr="001725B5">
        <w:tc>
          <w:tcPr>
            <w:tcW w:w="600"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6/3</w:t>
            </w:r>
          </w:p>
        </w:tc>
        <w:tc>
          <w:tcPr>
            <w:tcW w:w="1517"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تحويل طالب متكرر الغياب والتأخر لوكيل شؤون الطلاب</w:t>
            </w:r>
          </w:p>
        </w:tc>
        <w:tc>
          <w:tcPr>
            <w:tcW w:w="92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و.ط.ع.ن-06-03</w:t>
            </w:r>
          </w:p>
        </w:tc>
        <w:tc>
          <w:tcPr>
            <w:tcW w:w="114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2A26E8" w:rsidRPr="00567740" w:rsidRDefault="002A26E8" w:rsidP="002A26E8">
            <w:pPr>
              <w:pStyle w:val="a4"/>
              <w:bidi/>
              <w:jc w:val="center"/>
              <w:rPr>
                <w:rFonts w:cs="AL-Mohanad"/>
                <w:sz w:val="20"/>
                <w:szCs w:val="20"/>
              </w:rPr>
            </w:pPr>
            <w:r w:rsidRPr="00567740">
              <w:rPr>
                <w:rFonts w:cs="AL-Mohanad" w:hint="cs"/>
                <w:sz w:val="20"/>
                <w:szCs w:val="20"/>
                <w:rtl/>
              </w:rPr>
              <w:t>عام دراسي</w:t>
            </w:r>
          </w:p>
        </w:tc>
      </w:tr>
      <w:tr w:rsidR="002A26E8" w:rsidRPr="00567740" w:rsidTr="001725B5">
        <w:tc>
          <w:tcPr>
            <w:tcW w:w="600"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6/4</w:t>
            </w:r>
          </w:p>
        </w:tc>
        <w:tc>
          <w:tcPr>
            <w:tcW w:w="1517"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البرامج الارشادية المقدمة للطالب</w:t>
            </w:r>
          </w:p>
        </w:tc>
        <w:tc>
          <w:tcPr>
            <w:tcW w:w="92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و.ط.ع.ن-06-04</w:t>
            </w:r>
          </w:p>
        </w:tc>
        <w:tc>
          <w:tcPr>
            <w:tcW w:w="114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2A26E8" w:rsidRPr="00567740" w:rsidRDefault="002A26E8" w:rsidP="002A26E8">
            <w:pPr>
              <w:pStyle w:val="a4"/>
              <w:bidi/>
              <w:jc w:val="center"/>
              <w:rPr>
                <w:rFonts w:cs="AL-Mohanad"/>
                <w:sz w:val="20"/>
                <w:szCs w:val="20"/>
              </w:rPr>
            </w:pPr>
            <w:r w:rsidRPr="00567740">
              <w:rPr>
                <w:rFonts w:cs="AL-Mohanad" w:hint="cs"/>
                <w:sz w:val="20"/>
                <w:szCs w:val="20"/>
                <w:rtl/>
              </w:rPr>
              <w:t>عام دراسي</w:t>
            </w:r>
          </w:p>
        </w:tc>
      </w:tr>
      <w:tr w:rsidR="002A26E8" w:rsidRPr="00567740" w:rsidTr="001725B5">
        <w:tc>
          <w:tcPr>
            <w:tcW w:w="600"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6/5</w:t>
            </w:r>
          </w:p>
        </w:tc>
        <w:tc>
          <w:tcPr>
            <w:tcW w:w="1517"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التقرير الشهري للارشاد الطلابي</w:t>
            </w:r>
          </w:p>
        </w:tc>
        <w:tc>
          <w:tcPr>
            <w:tcW w:w="92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و.ط.ع.ن-06-05</w:t>
            </w:r>
          </w:p>
        </w:tc>
        <w:tc>
          <w:tcPr>
            <w:tcW w:w="1142" w:type="pct"/>
            <w:vAlign w:val="center"/>
          </w:tcPr>
          <w:p w:rsidR="002A26E8" w:rsidRPr="00567740" w:rsidRDefault="002A26E8" w:rsidP="002A26E8">
            <w:pPr>
              <w:pStyle w:val="a4"/>
              <w:bidi/>
              <w:jc w:val="center"/>
              <w:rPr>
                <w:rFonts w:cs="AL-Mohanad"/>
                <w:sz w:val="20"/>
                <w:szCs w:val="20"/>
                <w:rtl/>
              </w:rPr>
            </w:pPr>
            <w:r w:rsidRPr="00567740">
              <w:rPr>
                <w:rFonts w:cs="AL-Mohanad" w:hint="cs"/>
                <w:sz w:val="20"/>
                <w:szCs w:val="20"/>
                <w:rtl/>
              </w:rPr>
              <w:t>المرشد الطلابي</w:t>
            </w:r>
          </w:p>
        </w:tc>
        <w:tc>
          <w:tcPr>
            <w:tcW w:w="819" w:type="pct"/>
            <w:vAlign w:val="center"/>
          </w:tcPr>
          <w:p w:rsidR="002A26E8" w:rsidRPr="00567740" w:rsidRDefault="002A26E8" w:rsidP="002A26E8">
            <w:pPr>
              <w:pStyle w:val="a4"/>
              <w:bidi/>
              <w:jc w:val="center"/>
              <w:rPr>
                <w:rFonts w:cs="AL-Mohanad"/>
                <w:sz w:val="20"/>
                <w:szCs w:val="20"/>
              </w:rPr>
            </w:pPr>
            <w:r w:rsidRPr="00567740">
              <w:rPr>
                <w:rFonts w:cs="AL-Mohanad" w:hint="cs"/>
                <w:sz w:val="20"/>
                <w:szCs w:val="20"/>
                <w:rtl/>
              </w:rPr>
              <w:t>عام دراسي</w:t>
            </w:r>
          </w:p>
        </w:tc>
      </w:tr>
    </w:tbl>
    <w:p w:rsidR="00274333" w:rsidRPr="00567740" w:rsidRDefault="00274333" w:rsidP="00274333">
      <w:pPr>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1778B1" w:rsidRPr="00567740" w:rsidRDefault="001778B1" w:rsidP="001778B1">
      <w:pPr>
        <w:pStyle w:val="a4"/>
        <w:bidi/>
        <w:rPr>
          <w:rFonts w:cs="AL-Mohanad"/>
          <w:sz w:val="20"/>
          <w:szCs w:val="20"/>
          <w:rtl/>
        </w:rPr>
      </w:pPr>
    </w:p>
    <w:p w:rsidR="001778B1" w:rsidRPr="00567740" w:rsidRDefault="001778B1" w:rsidP="001778B1">
      <w:pPr>
        <w:pStyle w:val="a4"/>
        <w:bidi/>
        <w:rPr>
          <w:rFonts w:cs="AL-Mohanad"/>
          <w:sz w:val="20"/>
          <w:szCs w:val="20"/>
          <w:rtl/>
        </w:rPr>
      </w:pPr>
    </w:p>
    <w:p w:rsidR="001778B1" w:rsidRPr="00567740" w:rsidRDefault="001778B1" w:rsidP="001778B1">
      <w:pPr>
        <w:pStyle w:val="a4"/>
        <w:bidi/>
        <w:rPr>
          <w:rFonts w:cs="AL-Mohanad"/>
          <w:sz w:val="20"/>
          <w:szCs w:val="20"/>
          <w:rtl/>
        </w:rPr>
      </w:pPr>
    </w:p>
    <w:p w:rsidR="001778B1" w:rsidRPr="00567740" w:rsidRDefault="001778B1" w:rsidP="001778B1">
      <w:pPr>
        <w:pStyle w:val="a4"/>
        <w:bidi/>
        <w:rPr>
          <w:rFonts w:cs="AL-Mohanad"/>
          <w:sz w:val="20"/>
          <w:szCs w:val="20"/>
          <w:rtl/>
        </w:rPr>
      </w:pPr>
    </w:p>
    <w:p w:rsidR="001778B1" w:rsidRPr="00567740" w:rsidRDefault="001778B1" w:rsidP="001778B1">
      <w:pPr>
        <w:pStyle w:val="a4"/>
        <w:bidi/>
        <w:rPr>
          <w:rFonts w:cs="AL-Mohanad"/>
          <w:sz w:val="20"/>
          <w:szCs w:val="20"/>
          <w:rtl/>
        </w:rPr>
      </w:pPr>
    </w:p>
    <w:p w:rsidR="001778B1" w:rsidRPr="00567740" w:rsidRDefault="001778B1" w:rsidP="001778B1">
      <w:pPr>
        <w:pStyle w:val="a4"/>
        <w:bidi/>
        <w:rPr>
          <w:rFonts w:cs="AL-Mohanad"/>
          <w:sz w:val="20"/>
          <w:szCs w:val="20"/>
          <w:rtl/>
        </w:rPr>
      </w:pPr>
    </w:p>
    <w:p w:rsidR="007F4A50" w:rsidRPr="00567740" w:rsidRDefault="007F4A50" w:rsidP="00AC4233">
      <w:pPr>
        <w:pStyle w:val="a4"/>
        <w:bidi/>
        <w:rPr>
          <w:rFonts w:cs="AL-Mohanad"/>
          <w:sz w:val="20"/>
          <w:szCs w:val="20"/>
          <w:rtl/>
        </w:rPr>
      </w:pPr>
      <w:r w:rsidRPr="00567740">
        <w:rPr>
          <w:rFonts w:cs="AL-Mohanad" w:hint="cs"/>
          <w:sz w:val="20"/>
          <w:szCs w:val="20"/>
          <w:rtl/>
        </w:rPr>
        <w:t>* خاص بمدارس نظام المقررات .</w:t>
      </w:r>
    </w:p>
    <w:p w:rsidR="002A26E8" w:rsidRPr="00567740" w:rsidRDefault="002A26E8" w:rsidP="00AC4233">
      <w:pPr>
        <w:pStyle w:val="a4"/>
        <w:bidi/>
        <w:rPr>
          <w:rFonts w:cs="AL-Mohanad"/>
          <w:sz w:val="20"/>
          <w:szCs w:val="20"/>
          <w:rtl/>
        </w:rPr>
      </w:pPr>
    </w:p>
    <w:p w:rsidR="002A26E8" w:rsidRPr="00567740" w:rsidRDefault="002A26E8" w:rsidP="002A26E8">
      <w:pPr>
        <w:pStyle w:val="a4"/>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2A26E8" w:rsidRPr="00567740" w:rsidTr="001725B5">
        <w:tc>
          <w:tcPr>
            <w:tcW w:w="1259" w:type="pct"/>
            <w:shd w:val="clear" w:color="auto" w:fill="92D050"/>
          </w:tcPr>
          <w:p w:rsidR="002A26E8" w:rsidRPr="001725B5" w:rsidRDefault="002A26E8" w:rsidP="001725B5">
            <w:pPr>
              <w:pStyle w:val="a4"/>
              <w:bidi/>
              <w:jc w:val="center"/>
              <w:rPr>
                <w:rFonts w:cs="GE SS Two Medium"/>
                <w:sz w:val="20"/>
                <w:szCs w:val="20"/>
                <w:rtl/>
              </w:rPr>
            </w:pPr>
            <w:r w:rsidRPr="001725B5">
              <w:rPr>
                <w:rFonts w:cs="GE SS Two Medium" w:hint="cs"/>
                <w:sz w:val="20"/>
                <w:szCs w:val="20"/>
                <w:rtl/>
              </w:rPr>
              <w:lastRenderedPageBreak/>
              <w:t>رقم العملية: 13</w:t>
            </w:r>
          </w:p>
        </w:tc>
        <w:tc>
          <w:tcPr>
            <w:tcW w:w="2075" w:type="pct"/>
            <w:shd w:val="clear" w:color="auto" w:fill="92D050"/>
          </w:tcPr>
          <w:p w:rsidR="002A26E8" w:rsidRPr="001725B5" w:rsidRDefault="002A26E8" w:rsidP="001725B5">
            <w:pPr>
              <w:pStyle w:val="a4"/>
              <w:bidi/>
              <w:jc w:val="center"/>
              <w:rPr>
                <w:rFonts w:cs="GE SS Two Medium"/>
                <w:sz w:val="20"/>
                <w:szCs w:val="20"/>
                <w:rtl/>
              </w:rPr>
            </w:pPr>
            <w:r w:rsidRPr="001725B5">
              <w:rPr>
                <w:rFonts w:cs="GE SS Two Medium" w:hint="cs"/>
                <w:sz w:val="20"/>
                <w:szCs w:val="20"/>
                <w:rtl/>
              </w:rPr>
              <w:t>اسم العملية: النشاط الطلابي</w:t>
            </w:r>
          </w:p>
        </w:tc>
        <w:tc>
          <w:tcPr>
            <w:tcW w:w="1666" w:type="pct"/>
            <w:shd w:val="clear" w:color="auto" w:fill="92D050"/>
          </w:tcPr>
          <w:p w:rsidR="002A26E8" w:rsidRPr="001725B5" w:rsidRDefault="002A26E8" w:rsidP="001725B5">
            <w:pPr>
              <w:pStyle w:val="a4"/>
              <w:bidi/>
              <w:jc w:val="center"/>
              <w:rPr>
                <w:rFonts w:cs="GE SS Two Medium"/>
                <w:sz w:val="20"/>
                <w:szCs w:val="20"/>
                <w:rtl/>
              </w:rPr>
            </w:pPr>
            <w:r w:rsidRPr="001725B5">
              <w:rPr>
                <w:rFonts w:cs="GE SS Two Medium" w:hint="cs"/>
                <w:sz w:val="20"/>
                <w:szCs w:val="20"/>
                <w:rtl/>
              </w:rPr>
              <w:t>رمز العملية: ( و . ط . ع-05 )</w:t>
            </w:r>
          </w:p>
        </w:tc>
      </w:tr>
    </w:tbl>
    <w:p w:rsidR="002A26E8" w:rsidRPr="001725B5" w:rsidRDefault="002A26E8" w:rsidP="002A26E8">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1778B1" w:rsidRPr="00567740" w:rsidTr="001725B5">
        <w:tc>
          <w:tcPr>
            <w:tcW w:w="1857" w:type="dxa"/>
            <w:vAlign w:val="center"/>
          </w:tcPr>
          <w:p w:rsidR="001778B1" w:rsidRPr="00567740" w:rsidRDefault="001778B1" w:rsidP="001725B5">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1778B1" w:rsidRPr="00567740" w:rsidRDefault="001778B1" w:rsidP="004D1B34">
            <w:pPr>
              <w:pStyle w:val="a4"/>
              <w:bidi/>
              <w:rPr>
                <w:rFonts w:cs="AL-Mohanad"/>
                <w:sz w:val="20"/>
                <w:szCs w:val="20"/>
                <w:rtl/>
              </w:rPr>
            </w:pPr>
            <w:r w:rsidRPr="00567740">
              <w:rPr>
                <w:rFonts w:cs="AL-Mohanad" w:hint="cs"/>
                <w:sz w:val="20"/>
                <w:szCs w:val="20"/>
                <w:rtl/>
              </w:rPr>
              <w:t xml:space="preserve">تحديد جميع الاجراءات المتعلقة بالنشاط الطلابي وذلك لتفعيل وتنفيذ الأنشطة الطلابية وفقا لاحتياجات الطلاب وميولهم ورغباتهم من خلال خطط محددة وفاعلة تتوافق مع سياسة التعليم في المملكة </w:t>
            </w:r>
          </w:p>
        </w:tc>
      </w:tr>
      <w:tr w:rsidR="001778B1" w:rsidRPr="00567740" w:rsidTr="001725B5">
        <w:tc>
          <w:tcPr>
            <w:tcW w:w="1857" w:type="dxa"/>
            <w:vAlign w:val="center"/>
          </w:tcPr>
          <w:p w:rsidR="001778B1" w:rsidRPr="00567740" w:rsidRDefault="001778B1" w:rsidP="001725B5">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1778B1" w:rsidRPr="00567740" w:rsidRDefault="001778B1" w:rsidP="004D1B34">
            <w:pPr>
              <w:pStyle w:val="a4"/>
              <w:bidi/>
              <w:rPr>
                <w:rFonts w:cs="AL-Mohanad"/>
                <w:sz w:val="20"/>
                <w:szCs w:val="20"/>
                <w:rtl/>
              </w:rPr>
            </w:pPr>
            <w:r w:rsidRPr="00567740">
              <w:rPr>
                <w:rFonts w:cs="AL-Mohanad" w:hint="cs"/>
                <w:sz w:val="20"/>
                <w:szCs w:val="20"/>
                <w:rtl/>
              </w:rPr>
              <w:t xml:space="preserve">2/1 البرامج والانشطة المتعلقة بالنشاط الطلابي </w:t>
            </w:r>
          </w:p>
          <w:p w:rsidR="001778B1" w:rsidRPr="00567740" w:rsidRDefault="001778B1" w:rsidP="004D1B34">
            <w:pPr>
              <w:pStyle w:val="a4"/>
              <w:bidi/>
              <w:rPr>
                <w:rFonts w:cs="AL-Mohanad"/>
                <w:sz w:val="20"/>
                <w:szCs w:val="20"/>
                <w:rtl/>
              </w:rPr>
            </w:pPr>
            <w:r w:rsidRPr="00567740">
              <w:rPr>
                <w:rFonts w:cs="AL-Mohanad" w:hint="cs"/>
                <w:sz w:val="20"/>
                <w:szCs w:val="20"/>
                <w:rtl/>
              </w:rPr>
              <w:t>2/2 طلاب المدرسة</w:t>
            </w:r>
          </w:p>
        </w:tc>
      </w:tr>
      <w:tr w:rsidR="001778B1" w:rsidRPr="00567740" w:rsidTr="001725B5">
        <w:tc>
          <w:tcPr>
            <w:tcW w:w="1857" w:type="dxa"/>
            <w:vAlign w:val="center"/>
          </w:tcPr>
          <w:p w:rsidR="001778B1" w:rsidRPr="00567740" w:rsidRDefault="001778B1" w:rsidP="001725B5">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1778B1" w:rsidRPr="00567740" w:rsidRDefault="001778B1" w:rsidP="004D1B34">
            <w:pPr>
              <w:pStyle w:val="a4"/>
              <w:bidi/>
              <w:rPr>
                <w:rFonts w:cs="AL-Mohanad"/>
                <w:sz w:val="20"/>
                <w:szCs w:val="20"/>
                <w:rtl/>
              </w:rPr>
            </w:pPr>
            <w:r w:rsidRPr="00567740">
              <w:rPr>
                <w:rFonts w:cs="AL-Mohanad" w:hint="cs"/>
                <w:sz w:val="20"/>
                <w:szCs w:val="20"/>
                <w:rtl/>
              </w:rPr>
              <w:t>3/1 دليل الأنشطة الطلابية</w:t>
            </w:r>
          </w:p>
        </w:tc>
      </w:tr>
      <w:tr w:rsidR="001778B1" w:rsidRPr="00567740" w:rsidTr="001725B5">
        <w:tc>
          <w:tcPr>
            <w:tcW w:w="1857" w:type="dxa"/>
            <w:vAlign w:val="center"/>
          </w:tcPr>
          <w:p w:rsidR="001778B1" w:rsidRPr="00567740" w:rsidRDefault="001778B1" w:rsidP="001725B5">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1778B1" w:rsidRPr="00567740" w:rsidRDefault="001778B1" w:rsidP="004D1B34">
            <w:pPr>
              <w:pStyle w:val="a4"/>
              <w:bidi/>
              <w:rPr>
                <w:rFonts w:cs="AL-Mohanad"/>
                <w:sz w:val="20"/>
                <w:szCs w:val="20"/>
                <w:rtl/>
              </w:rPr>
            </w:pPr>
            <w:r w:rsidRPr="00567740">
              <w:rPr>
                <w:rFonts w:cs="AL-Mohanad" w:hint="cs"/>
                <w:sz w:val="20"/>
                <w:szCs w:val="20"/>
                <w:rtl/>
              </w:rPr>
              <w:t xml:space="preserve">4/1  النشاط الطلابي : مجموعة من الخبرات والبرامج والفعاليات التي يمارسها جميع الطلاب حسب مراحلهم العمرية وفقا لاحتياجاتهم وميولهم ورغباتهم بخطة محددة وفاعلة تحت إشراف المدرسة وبتوجيه من معلميهم لتحقيق الأهداف التربوية التعليمية </w:t>
            </w:r>
          </w:p>
          <w:p w:rsidR="001778B1" w:rsidRPr="00567740" w:rsidRDefault="001778B1" w:rsidP="004D1B34">
            <w:pPr>
              <w:pStyle w:val="a4"/>
              <w:bidi/>
              <w:rPr>
                <w:rFonts w:cs="AL-Mohanad"/>
                <w:sz w:val="20"/>
                <w:szCs w:val="20"/>
                <w:rtl/>
              </w:rPr>
            </w:pPr>
            <w:r w:rsidRPr="00567740">
              <w:rPr>
                <w:rFonts w:cs="AL-Mohanad" w:hint="cs"/>
                <w:sz w:val="20"/>
                <w:szCs w:val="20"/>
                <w:rtl/>
              </w:rPr>
              <w:t>4/2 المعلم : الذي يتولى مسئولية إدارة النشاط الموكل إليه بداية كل عام دراسي</w:t>
            </w:r>
          </w:p>
        </w:tc>
      </w:tr>
      <w:tr w:rsidR="002A26E8" w:rsidRPr="00567740" w:rsidTr="001725B5">
        <w:tc>
          <w:tcPr>
            <w:tcW w:w="10754" w:type="dxa"/>
            <w:gridSpan w:val="2"/>
            <w:shd w:val="clear" w:color="auto" w:fill="FFFFFF" w:themeFill="background1"/>
            <w:vAlign w:val="center"/>
          </w:tcPr>
          <w:p w:rsidR="002A26E8" w:rsidRPr="00567740" w:rsidRDefault="00F36A55" w:rsidP="004D1B34">
            <w:pPr>
              <w:pStyle w:val="a4"/>
              <w:bidi/>
              <w:rPr>
                <w:rFonts w:cs="AL-Mohanad"/>
                <w:sz w:val="20"/>
                <w:szCs w:val="20"/>
                <w:rtl/>
              </w:rPr>
            </w:pPr>
            <w:r w:rsidRPr="00567740">
              <w:rPr>
                <w:rFonts w:cs="AL-Mohanad" w:hint="cs"/>
                <w:sz w:val="20"/>
                <w:szCs w:val="20"/>
                <w:rtl/>
              </w:rPr>
              <w:t>5-العملية</w:t>
            </w:r>
            <w:r w:rsidR="002A26E8" w:rsidRPr="00567740">
              <w:rPr>
                <w:rFonts w:cs="AL-Mohanad" w:hint="cs"/>
                <w:sz w:val="20"/>
                <w:szCs w:val="20"/>
                <w:rtl/>
              </w:rPr>
              <w:t>:</w:t>
            </w:r>
          </w:p>
        </w:tc>
      </w:tr>
    </w:tbl>
    <w:p w:rsidR="002A26E8" w:rsidRPr="001725B5" w:rsidRDefault="002A26E8" w:rsidP="002A26E8">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F36A55" w:rsidRPr="00567740" w:rsidTr="001725B5">
        <w:trPr>
          <w:tblHeader/>
        </w:trPr>
        <w:tc>
          <w:tcPr>
            <w:tcW w:w="1857" w:type="dxa"/>
            <w:shd w:val="clear" w:color="auto" w:fill="92D050"/>
            <w:vAlign w:val="center"/>
          </w:tcPr>
          <w:p w:rsidR="00F36A55" w:rsidRPr="00567740" w:rsidRDefault="00F36A55" w:rsidP="00F36A55">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F36A55" w:rsidRPr="00567740" w:rsidRDefault="00F36A55" w:rsidP="00F36A55">
            <w:pPr>
              <w:pStyle w:val="a4"/>
              <w:bidi/>
              <w:jc w:val="center"/>
              <w:rPr>
                <w:rFonts w:cs="AL-Mohanad"/>
                <w:sz w:val="20"/>
                <w:szCs w:val="20"/>
                <w:rtl/>
              </w:rPr>
            </w:pPr>
            <w:r w:rsidRPr="00567740">
              <w:rPr>
                <w:rFonts w:cs="AL-Mohanad" w:hint="cs"/>
                <w:sz w:val="20"/>
                <w:szCs w:val="20"/>
                <w:rtl/>
              </w:rPr>
              <w:t>الإجراء</w:t>
            </w:r>
          </w:p>
        </w:tc>
      </w:tr>
      <w:tr w:rsidR="00F36A55" w:rsidRPr="00567740" w:rsidTr="001725B5">
        <w:tc>
          <w:tcPr>
            <w:tcW w:w="1857" w:type="dxa"/>
            <w:vMerge w:val="restart"/>
            <w:vAlign w:val="center"/>
          </w:tcPr>
          <w:p w:rsidR="00F36A55" w:rsidRPr="00567740" w:rsidRDefault="00F36A55" w:rsidP="00F36A55">
            <w:pPr>
              <w:pStyle w:val="a4"/>
              <w:bidi/>
              <w:jc w:val="center"/>
              <w:rPr>
                <w:rFonts w:cs="AL-Mohanad"/>
                <w:sz w:val="20"/>
                <w:szCs w:val="20"/>
                <w:rtl/>
              </w:rPr>
            </w:pPr>
            <w:r w:rsidRPr="00567740">
              <w:rPr>
                <w:rFonts w:cs="AL-Mohanad" w:hint="cs"/>
                <w:sz w:val="20"/>
                <w:szCs w:val="20"/>
                <w:rtl/>
              </w:rPr>
              <w:t>رائد النشاط الطلابي</w:t>
            </w:r>
          </w:p>
          <w:p w:rsidR="00F36A55" w:rsidRPr="00567740" w:rsidRDefault="00F36A55" w:rsidP="00F36A55">
            <w:pPr>
              <w:pStyle w:val="a4"/>
              <w:bidi/>
              <w:jc w:val="center"/>
              <w:rPr>
                <w:rFonts w:cs="AL-Mohanad"/>
                <w:sz w:val="20"/>
                <w:szCs w:val="20"/>
                <w:rtl/>
              </w:rPr>
            </w:pPr>
            <w:r w:rsidRPr="00567740">
              <w:rPr>
                <w:rFonts w:cs="AL-Mohanad" w:hint="cs"/>
                <w:sz w:val="20"/>
                <w:szCs w:val="20"/>
                <w:rtl/>
              </w:rPr>
              <w:t>+</w:t>
            </w:r>
          </w:p>
          <w:p w:rsidR="00F36A55" w:rsidRPr="00567740" w:rsidRDefault="00F36A55" w:rsidP="00F36A55">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F36A55" w:rsidRPr="00567740" w:rsidRDefault="00F36A55" w:rsidP="00F36A55">
            <w:pPr>
              <w:pStyle w:val="a4"/>
              <w:bidi/>
              <w:jc w:val="center"/>
              <w:rPr>
                <w:rFonts w:cs="AL-Mohanad"/>
                <w:sz w:val="20"/>
                <w:szCs w:val="20"/>
                <w:rtl/>
              </w:rPr>
            </w:pPr>
            <w:r w:rsidRPr="00567740">
              <w:rPr>
                <w:rFonts w:cs="AL-Mohanad" w:hint="cs"/>
                <w:sz w:val="20"/>
                <w:szCs w:val="20"/>
                <w:rtl/>
              </w:rPr>
              <w:t>5/1</w:t>
            </w:r>
          </w:p>
        </w:tc>
        <w:tc>
          <w:tcPr>
            <w:tcW w:w="7905" w:type="dxa"/>
            <w:vAlign w:val="center"/>
          </w:tcPr>
          <w:p w:rsidR="00F36A55" w:rsidRPr="00567740" w:rsidRDefault="00F36A55" w:rsidP="002A26E8">
            <w:pPr>
              <w:pStyle w:val="a4"/>
              <w:bidi/>
              <w:jc w:val="both"/>
              <w:rPr>
                <w:rFonts w:cs="AL-Mohanad"/>
                <w:sz w:val="20"/>
                <w:szCs w:val="20"/>
                <w:rtl/>
              </w:rPr>
            </w:pPr>
            <w:r w:rsidRPr="00567740">
              <w:rPr>
                <w:rFonts w:cs="AL-Mohanad" w:hint="cs"/>
                <w:sz w:val="20"/>
                <w:szCs w:val="20"/>
                <w:rtl/>
              </w:rPr>
              <w:t xml:space="preserve">إعداد البرامج حسب المرحلة الدراسية وفق التعاميم الصادرة بهذا الشأن موضحا فيها البرامج وأوقاتها والميزانية التقديرية لكل نشاط وذلك قبل بداية العام الدراسي </w:t>
            </w:r>
          </w:p>
        </w:tc>
      </w:tr>
      <w:tr w:rsidR="00F36A55" w:rsidRPr="00567740" w:rsidTr="001725B5">
        <w:tc>
          <w:tcPr>
            <w:tcW w:w="1857" w:type="dxa"/>
            <w:vMerge/>
            <w:vAlign w:val="center"/>
          </w:tcPr>
          <w:p w:rsidR="00F36A55" w:rsidRPr="00567740" w:rsidRDefault="00F36A55" w:rsidP="00F36A55">
            <w:pPr>
              <w:pStyle w:val="a4"/>
              <w:bidi/>
              <w:jc w:val="center"/>
              <w:rPr>
                <w:rFonts w:cs="AL-Mohanad"/>
                <w:sz w:val="20"/>
                <w:szCs w:val="20"/>
                <w:rtl/>
              </w:rPr>
            </w:pPr>
          </w:p>
        </w:tc>
        <w:tc>
          <w:tcPr>
            <w:tcW w:w="992" w:type="dxa"/>
            <w:vAlign w:val="center"/>
          </w:tcPr>
          <w:p w:rsidR="00F36A55" w:rsidRPr="00567740" w:rsidRDefault="00F36A55" w:rsidP="00F36A55">
            <w:pPr>
              <w:pStyle w:val="a4"/>
              <w:bidi/>
              <w:jc w:val="center"/>
              <w:rPr>
                <w:rFonts w:cs="AL-Mohanad"/>
                <w:sz w:val="20"/>
                <w:szCs w:val="20"/>
                <w:rtl/>
              </w:rPr>
            </w:pPr>
            <w:r w:rsidRPr="00567740">
              <w:rPr>
                <w:rFonts w:cs="AL-Mohanad" w:hint="cs"/>
                <w:sz w:val="20"/>
                <w:szCs w:val="20"/>
                <w:rtl/>
              </w:rPr>
              <w:t>5/2</w:t>
            </w:r>
          </w:p>
        </w:tc>
        <w:tc>
          <w:tcPr>
            <w:tcW w:w="7905" w:type="dxa"/>
            <w:vAlign w:val="center"/>
          </w:tcPr>
          <w:p w:rsidR="00F36A55" w:rsidRPr="00567740" w:rsidRDefault="00F36A55" w:rsidP="002A26E8">
            <w:pPr>
              <w:pStyle w:val="a4"/>
              <w:bidi/>
              <w:jc w:val="both"/>
              <w:rPr>
                <w:rFonts w:cs="AL-Mohanad"/>
                <w:sz w:val="20"/>
                <w:szCs w:val="20"/>
                <w:rtl/>
              </w:rPr>
            </w:pPr>
            <w:r w:rsidRPr="00567740">
              <w:rPr>
                <w:rFonts w:cs="AL-Mohanad" w:hint="cs"/>
                <w:sz w:val="20"/>
                <w:szCs w:val="20"/>
                <w:rtl/>
              </w:rPr>
              <w:t>المشاركة في اختبار المعلمين المشرفين على مجالات النشاط مع مراعاة التخصص المطلوب لكل نشاط والخبرات والمهارات ونصاب المعلم</w:t>
            </w:r>
          </w:p>
        </w:tc>
      </w:tr>
      <w:tr w:rsidR="00B812B9" w:rsidRPr="00567740" w:rsidTr="001725B5">
        <w:tc>
          <w:tcPr>
            <w:tcW w:w="1857" w:type="dxa"/>
            <w:vMerge w:val="restart"/>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5/2/1</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الاشراف على جميع الأنشطة الطلابية والتي تشمل المجالات التالية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5/2/1/1</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النشاط العلمي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5/2/1/2</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النشاط الاجتماعي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5/2/1/3</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النشاط الثقافي</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5/2/1/4</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النشاط الكشفي</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5/2/1/5</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النشاط الرياضي</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5/2/1/6</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البرامج العامة والتدريب</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5/2/1/7</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النشاط الفني والمهني</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Pr>
            </w:pPr>
            <w:r w:rsidRPr="00567740">
              <w:rPr>
                <w:rFonts w:cs="AL-Mohanad" w:hint="cs"/>
                <w:sz w:val="20"/>
                <w:szCs w:val="20"/>
                <w:rtl/>
              </w:rPr>
              <w:t>5/2/1/8</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نشاط التوعية الاسلامية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5/3</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تدوين مجالات النشاط بعد اختيار وتحديد المشرفين عليها بعد أخذ رأي مدير المدرسة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5/4</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تصميم وتوزيع استمارة على الطلاب للمشاركة في الأنشطة حسب ميولهم واتجاهاتهم ورغباتهم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5/5</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تسمية ( عرفاء الفصول ، رؤساء المجالات والأنشطة ..... وغيرهم )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5/6</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مراجعة تشكيل مجالات الانشطة الطلابية والمشرفين عليها من المعلمين في المدرسة واعتمادها</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5/7</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إعداد خطط المجالات بالتنسيق مع المعلمين المشرفين عليها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المعلم</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5/8</w:t>
            </w:r>
          </w:p>
        </w:tc>
        <w:tc>
          <w:tcPr>
            <w:tcW w:w="7905" w:type="dxa"/>
            <w:vAlign w:val="center"/>
          </w:tcPr>
          <w:p w:rsidR="002A26E8" w:rsidRPr="00567740" w:rsidRDefault="002A26E8" w:rsidP="00B812B9">
            <w:pPr>
              <w:pStyle w:val="a4"/>
              <w:bidi/>
              <w:jc w:val="both"/>
              <w:rPr>
                <w:rFonts w:cs="AL-Mohanad"/>
                <w:sz w:val="20"/>
                <w:szCs w:val="20"/>
                <w:rtl/>
              </w:rPr>
            </w:pPr>
            <w:r w:rsidRPr="00567740">
              <w:rPr>
                <w:rFonts w:cs="AL-Mohanad" w:hint="cs"/>
                <w:sz w:val="20"/>
                <w:szCs w:val="20"/>
                <w:rtl/>
              </w:rPr>
              <w:t>توثيق حضور الطلاب لجميع المجالات وتزويد رائد النشاط بنسخة وفق النموذج</w:t>
            </w:r>
            <w:r w:rsidR="00B812B9" w:rsidRPr="00567740">
              <w:rPr>
                <w:rFonts w:cs="AL-Mohanad" w:hint="cs"/>
                <w:sz w:val="20"/>
                <w:szCs w:val="20"/>
                <w:rtl/>
              </w:rPr>
              <w:t xml:space="preserve"> </w:t>
            </w:r>
            <w:r w:rsidRPr="00567740">
              <w:rPr>
                <w:rFonts w:cs="AL-Mohanad" w:hint="cs"/>
                <w:sz w:val="20"/>
                <w:szCs w:val="20"/>
                <w:rtl/>
              </w:rPr>
              <w:t xml:space="preserve">( و.ط.ع.ن-05-01) </w:t>
            </w:r>
          </w:p>
        </w:tc>
      </w:tr>
      <w:tr w:rsidR="00B812B9" w:rsidRPr="00567740" w:rsidTr="001725B5">
        <w:tc>
          <w:tcPr>
            <w:tcW w:w="1857" w:type="dxa"/>
            <w:vMerge w:val="restart"/>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5/9</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متابعة تنفيذ خطط مجالات وجماعات النشاط من المعلمين المشرفين عليها وتقويم خططهم </w:t>
            </w:r>
          </w:p>
        </w:tc>
      </w:tr>
      <w:tr w:rsidR="00B812B9" w:rsidRPr="00567740" w:rsidTr="001725B5">
        <w:tc>
          <w:tcPr>
            <w:tcW w:w="1857" w:type="dxa"/>
            <w:vMerge/>
            <w:vAlign w:val="center"/>
          </w:tcPr>
          <w:p w:rsidR="00B812B9" w:rsidRPr="00567740" w:rsidRDefault="00B812B9" w:rsidP="00F36A55">
            <w:pPr>
              <w:pStyle w:val="a4"/>
              <w:bidi/>
              <w:jc w:val="center"/>
              <w:rPr>
                <w:rFonts w:cs="AL-Mohanad"/>
                <w:sz w:val="20"/>
                <w:szCs w:val="20"/>
                <w:rtl/>
              </w:rPr>
            </w:pPr>
          </w:p>
        </w:tc>
        <w:tc>
          <w:tcPr>
            <w:tcW w:w="992" w:type="dxa"/>
            <w:vAlign w:val="center"/>
          </w:tcPr>
          <w:p w:rsidR="00B812B9" w:rsidRPr="00567740" w:rsidRDefault="00B812B9" w:rsidP="00F36A55">
            <w:pPr>
              <w:pStyle w:val="a4"/>
              <w:bidi/>
              <w:jc w:val="center"/>
              <w:rPr>
                <w:rFonts w:cs="AL-Mohanad"/>
                <w:sz w:val="20"/>
                <w:szCs w:val="20"/>
                <w:rtl/>
              </w:rPr>
            </w:pPr>
            <w:r w:rsidRPr="00567740">
              <w:rPr>
                <w:rFonts w:cs="AL-Mohanad" w:hint="cs"/>
                <w:sz w:val="20"/>
                <w:szCs w:val="20"/>
                <w:rtl/>
              </w:rPr>
              <w:t>5/10</w:t>
            </w:r>
          </w:p>
        </w:tc>
        <w:tc>
          <w:tcPr>
            <w:tcW w:w="7905" w:type="dxa"/>
            <w:vAlign w:val="center"/>
          </w:tcPr>
          <w:p w:rsidR="00B812B9" w:rsidRPr="00567740" w:rsidRDefault="00B812B9" w:rsidP="002A26E8">
            <w:pPr>
              <w:pStyle w:val="a4"/>
              <w:bidi/>
              <w:jc w:val="both"/>
              <w:rPr>
                <w:rFonts w:cs="AL-Mohanad"/>
                <w:sz w:val="20"/>
                <w:szCs w:val="20"/>
                <w:rtl/>
              </w:rPr>
            </w:pPr>
            <w:r w:rsidRPr="00567740">
              <w:rPr>
                <w:rFonts w:cs="AL-Mohanad" w:hint="cs"/>
                <w:sz w:val="20"/>
                <w:szCs w:val="20"/>
                <w:rtl/>
              </w:rPr>
              <w:t xml:space="preserve">تزويد وكيل شؤون الطلاب في نهاية الفصل الدراسي بنسخة مما تم إنجازه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5/11</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تقييم ما تم إنجازه خلال الفصل الدراسي والرفع به إلى مدير المدرسة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5/12</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الاطلاع على تم إنجازه وتكريم المتميزين في الأنشطة والمشرفين عليها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البرامج والأنشطة العامة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الاذاعة المدرسية </w:t>
            </w:r>
            <w:r w:rsidR="00B812B9" w:rsidRPr="00567740">
              <w:rPr>
                <w:rFonts w:cs="AL-Mohanad" w:hint="cs"/>
                <w:sz w:val="20"/>
                <w:szCs w:val="20"/>
                <w:rtl/>
              </w:rPr>
              <w:t>:</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lastRenderedPageBreak/>
              <w:t>رائد النشاط الطلابي</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5/13/1/1</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التعاون مع وكيل شؤون الطلاب بإعداد خطة للبرنامج الاذاعي وتحديد المسئولين عن البرنامج وتزويدهم بنسخة منه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5/13/1/2</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تقويم البرنامج الاذاعي من وكيل المدرسة لشؤون الطلاب ورائد النشاط ومعلمين وفق استمارة التقويم الخاصة بذلك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5/13/1/3</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الاحتفاظ باستمارة التقويم لدى النشاط الطلابي في ملف الاذاعة المدرسية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5/13/1/4</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تحديد المعلمين والطلاب والفصول المميزة في البرنامج الاذاعي وفقا لاستمارات التقييم من أجل تكريهم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5/13/1/5</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تكريم المعلمين والطلاب والفصول المميزة بالبرنامج الإذاعي نهاية كل فصل دراسي</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5/13/2</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الرحلات والزيارات :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5/13/2/3</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مراجعة الخطة بهدف اعتمادها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مجلس المدرسة</w:t>
            </w:r>
          </w:p>
        </w:tc>
        <w:tc>
          <w:tcPr>
            <w:tcW w:w="992"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5/13/2/4</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اعتماد الرحلة أو الزيارة المدرسية </w:t>
            </w:r>
          </w:p>
        </w:tc>
      </w:tr>
      <w:tr w:rsidR="00CA1614" w:rsidRPr="00567740" w:rsidTr="001725B5">
        <w:tc>
          <w:tcPr>
            <w:tcW w:w="1857" w:type="dxa"/>
            <w:vMerge w:val="restart"/>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CA1614" w:rsidRPr="00567740" w:rsidRDefault="00CA1614" w:rsidP="00F36A55">
            <w:pPr>
              <w:pStyle w:val="a4"/>
              <w:bidi/>
              <w:jc w:val="center"/>
              <w:rPr>
                <w:rFonts w:cs="AL-Mohanad"/>
                <w:sz w:val="20"/>
                <w:szCs w:val="20"/>
              </w:rPr>
            </w:pPr>
            <w:r w:rsidRPr="00567740">
              <w:rPr>
                <w:rFonts w:cs="AL-Mohanad" w:hint="cs"/>
                <w:sz w:val="20"/>
                <w:szCs w:val="20"/>
                <w:rtl/>
              </w:rPr>
              <w:t>5/13/2/5</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 xml:space="preserve">إعداد خطة الزيارة أو الرحلة والخطابات للجهات المراد زيارتها رسميا بعد التنسيق معها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Pr>
            </w:pPr>
            <w:r w:rsidRPr="00567740">
              <w:rPr>
                <w:rFonts w:cs="AL-Mohanad" w:hint="cs"/>
                <w:sz w:val="20"/>
                <w:szCs w:val="20"/>
                <w:rtl/>
              </w:rPr>
              <w:t>5/13/2/6</w:t>
            </w:r>
          </w:p>
        </w:tc>
        <w:tc>
          <w:tcPr>
            <w:tcW w:w="7905" w:type="dxa"/>
            <w:vAlign w:val="center"/>
          </w:tcPr>
          <w:p w:rsidR="00CA1614" w:rsidRPr="00567740" w:rsidRDefault="00CA1614" w:rsidP="00CA1614">
            <w:pPr>
              <w:pStyle w:val="a4"/>
              <w:bidi/>
              <w:jc w:val="both"/>
              <w:rPr>
                <w:rFonts w:cs="AL-Mohanad"/>
                <w:sz w:val="20"/>
                <w:szCs w:val="20"/>
                <w:rtl/>
              </w:rPr>
            </w:pPr>
            <w:r w:rsidRPr="00567740">
              <w:rPr>
                <w:rFonts w:cs="AL-Mohanad" w:hint="cs"/>
                <w:sz w:val="20"/>
                <w:szCs w:val="20"/>
                <w:rtl/>
              </w:rPr>
              <w:t>أخذ موافقة ولي الأمر على اشتراك الطالب في نشاط مدرسي وفق نموذج رقم (و.ط.ع.ن-05-02)</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Pr>
            </w:pPr>
            <w:r w:rsidRPr="00567740">
              <w:rPr>
                <w:rFonts w:cs="AL-Mohanad" w:hint="cs"/>
                <w:sz w:val="20"/>
                <w:szCs w:val="20"/>
                <w:rtl/>
              </w:rPr>
              <w:t>5/13/2/7</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 xml:space="preserve">حصر الطلاب المشاركين في الزيارة أو الرحلة من المتميزين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2A26E8" w:rsidRPr="00567740" w:rsidRDefault="002A26E8" w:rsidP="00F36A55">
            <w:pPr>
              <w:pStyle w:val="a4"/>
              <w:bidi/>
              <w:jc w:val="center"/>
              <w:rPr>
                <w:rFonts w:cs="AL-Mohanad"/>
                <w:sz w:val="20"/>
                <w:szCs w:val="20"/>
              </w:rPr>
            </w:pPr>
            <w:r w:rsidRPr="00567740">
              <w:rPr>
                <w:rFonts w:cs="AL-Mohanad" w:hint="cs"/>
                <w:sz w:val="20"/>
                <w:szCs w:val="20"/>
                <w:rtl/>
              </w:rPr>
              <w:t>5/13/2/8</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اختيار المعلم المشرف على الزيارة وتزويده بتعليمات الرحلة وأسماء الطلاب المشاركين بها وأخذ توقيعه بالعلم </w:t>
            </w:r>
          </w:p>
        </w:tc>
      </w:tr>
      <w:tr w:rsidR="002A26E8" w:rsidRPr="00567740" w:rsidTr="001725B5">
        <w:tc>
          <w:tcPr>
            <w:tcW w:w="1857" w:type="dxa"/>
            <w:vAlign w:val="center"/>
          </w:tcPr>
          <w:p w:rsidR="002A26E8" w:rsidRPr="00567740" w:rsidRDefault="002A26E8" w:rsidP="00F36A55">
            <w:pPr>
              <w:pStyle w:val="a4"/>
              <w:bidi/>
              <w:jc w:val="center"/>
              <w:rPr>
                <w:rFonts w:cs="AL-Mohanad"/>
                <w:sz w:val="20"/>
                <w:szCs w:val="20"/>
                <w:rtl/>
              </w:rPr>
            </w:pPr>
            <w:r w:rsidRPr="00567740">
              <w:rPr>
                <w:rFonts w:cs="AL-Mohanad" w:hint="cs"/>
                <w:sz w:val="20"/>
                <w:szCs w:val="20"/>
                <w:rtl/>
              </w:rPr>
              <w:t>المعلم</w:t>
            </w:r>
          </w:p>
        </w:tc>
        <w:tc>
          <w:tcPr>
            <w:tcW w:w="992" w:type="dxa"/>
            <w:vAlign w:val="center"/>
          </w:tcPr>
          <w:p w:rsidR="002A26E8" w:rsidRPr="00567740" w:rsidRDefault="002A26E8" w:rsidP="00F36A55">
            <w:pPr>
              <w:pStyle w:val="a4"/>
              <w:bidi/>
              <w:jc w:val="center"/>
              <w:rPr>
                <w:rFonts w:cs="AL-Mohanad"/>
                <w:sz w:val="20"/>
                <w:szCs w:val="20"/>
              </w:rPr>
            </w:pPr>
            <w:r w:rsidRPr="00567740">
              <w:rPr>
                <w:rFonts w:cs="AL-Mohanad" w:hint="cs"/>
                <w:sz w:val="20"/>
                <w:szCs w:val="20"/>
                <w:rtl/>
              </w:rPr>
              <w:t>5/13/2/9</w:t>
            </w:r>
          </w:p>
        </w:tc>
        <w:tc>
          <w:tcPr>
            <w:tcW w:w="7905" w:type="dxa"/>
            <w:vAlign w:val="center"/>
          </w:tcPr>
          <w:p w:rsidR="002A26E8" w:rsidRPr="00567740" w:rsidRDefault="002A26E8" w:rsidP="002A26E8">
            <w:pPr>
              <w:pStyle w:val="a4"/>
              <w:bidi/>
              <w:jc w:val="both"/>
              <w:rPr>
                <w:rFonts w:cs="AL-Mohanad"/>
                <w:sz w:val="20"/>
                <w:szCs w:val="20"/>
                <w:rtl/>
              </w:rPr>
            </w:pPr>
            <w:r w:rsidRPr="00567740">
              <w:rPr>
                <w:rFonts w:cs="AL-Mohanad" w:hint="cs"/>
                <w:sz w:val="20"/>
                <w:szCs w:val="20"/>
                <w:rtl/>
              </w:rPr>
              <w:t xml:space="preserve">إعداد تقرير في نهاية الزيارة أو الرحلة </w:t>
            </w:r>
          </w:p>
        </w:tc>
      </w:tr>
      <w:tr w:rsidR="00CA1614" w:rsidRPr="00567740" w:rsidTr="001725B5">
        <w:tc>
          <w:tcPr>
            <w:tcW w:w="1857" w:type="dxa"/>
            <w:vMerge w:val="restart"/>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رائد النشاط الطلابي</w:t>
            </w:r>
          </w:p>
        </w:tc>
        <w:tc>
          <w:tcPr>
            <w:tcW w:w="992" w:type="dxa"/>
            <w:vAlign w:val="center"/>
          </w:tcPr>
          <w:p w:rsidR="00CA1614" w:rsidRPr="00567740" w:rsidRDefault="00CA1614" w:rsidP="00F36A55">
            <w:pPr>
              <w:pStyle w:val="a4"/>
              <w:bidi/>
              <w:jc w:val="center"/>
              <w:rPr>
                <w:rFonts w:cs="AL-Mohanad"/>
                <w:sz w:val="20"/>
                <w:szCs w:val="20"/>
              </w:rPr>
            </w:pPr>
            <w:r w:rsidRPr="00567740">
              <w:rPr>
                <w:rFonts w:cs="AL-Mohanad" w:hint="cs"/>
                <w:sz w:val="20"/>
                <w:szCs w:val="20"/>
                <w:rtl/>
              </w:rPr>
              <w:t>5/13/3</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التأكد من توثيق جميع الرحلات والزيارات بالتقارير والصور ، وحفظها وتقديم نسخة لوكيل شؤون الطلاب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5/13/4</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 xml:space="preserve">حصر الطلاب غير المتفاعلين مع النشاط داخل المدرسة والتنسيق مع المرشد الطلابي لمعالجة حالات عدم التفاعل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5/13/5</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 xml:space="preserve">حصر الطلاب المتفوقين في بعض مجالات النشاط وتقديمهم لرعاية الطلاب الموهوبين في المدرسة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5/13/6</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التعاون مع المعلمين بإعداد المطويات والنشرات المستمرة والدورية التي تُعزز القيم والاتجاهات التي تخدم المرحلة الدراسية وفقا للضوابط المنظمة لذلك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5/13/7</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التعامل مع أسابيع المناسبات ( أسبوع الشجرة ، أسبوع المرور ، ...... إلخ ) وفق التعاميم الواردة بهذا الشأن ، وعمل نشرات خاصة بكل أسبوع .</w:t>
            </w:r>
          </w:p>
        </w:tc>
      </w:tr>
      <w:tr w:rsidR="00CA1614" w:rsidRPr="00567740" w:rsidTr="001725B5">
        <w:tc>
          <w:tcPr>
            <w:tcW w:w="1857" w:type="dxa"/>
            <w:vMerge/>
            <w:vAlign w:val="center"/>
          </w:tcPr>
          <w:p w:rsidR="00CA1614" w:rsidRPr="00567740" w:rsidRDefault="00CA1614" w:rsidP="00F36A55">
            <w:pPr>
              <w:pStyle w:val="a4"/>
              <w:bidi/>
              <w:jc w:val="center"/>
              <w:rPr>
                <w:rFonts w:cs="AL-Mohanad"/>
                <w:sz w:val="20"/>
                <w:szCs w:val="20"/>
                <w:rtl/>
              </w:rPr>
            </w:pPr>
          </w:p>
        </w:tc>
        <w:tc>
          <w:tcPr>
            <w:tcW w:w="992" w:type="dxa"/>
            <w:vAlign w:val="center"/>
          </w:tcPr>
          <w:p w:rsidR="00CA1614" w:rsidRPr="00567740" w:rsidRDefault="00CA1614" w:rsidP="00F36A55">
            <w:pPr>
              <w:pStyle w:val="a4"/>
              <w:bidi/>
              <w:jc w:val="center"/>
              <w:rPr>
                <w:rFonts w:cs="AL-Mohanad"/>
                <w:sz w:val="20"/>
                <w:szCs w:val="20"/>
                <w:rtl/>
              </w:rPr>
            </w:pPr>
            <w:r w:rsidRPr="00567740">
              <w:rPr>
                <w:rFonts w:cs="AL-Mohanad" w:hint="cs"/>
                <w:sz w:val="20"/>
                <w:szCs w:val="20"/>
                <w:rtl/>
              </w:rPr>
              <w:t>5/13/8</w:t>
            </w:r>
          </w:p>
        </w:tc>
        <w:tc>
          <w:tcPr>
            <w:tcW w:w="7905" w:type="dxa"/>
            <w:vAlign w:val="center"/>
          </w:tcPr>
          <w:p w:rsidR="00CA1614" w:rsidRPr="00567740" w:rsidRDefault="00CA1614" w:rsidP="002A26E8">
            <w:pPr>
              <w:pStyle w:val="a4"/>
              <w:bidi/>
              <w:jc w:val="both"/>
              <w:rPr>
                <w:rFonts w:cs="AL-Mohanad"/>
                <w:sz w:val="20"/>
                <w:szCs w:val="20"/>
                <w:rtl/>
              </w:rPr>
            </w:pPr>
            <w:r w:rsidRPr="00567740">
              <w:rPr>
                <w:rFonts w:cs="AL-Mohanad" w:hint="cs"/>
                <w:sz w:val="20"/>
                <w:szCs w:val="20"/>
                <w:rtl/>
              </w:rPr>
              <w:t>رفع التقارير الخاصة بالأنشطة الطلابية لإدارة التربية والتعليم بشكل دوري بالتنسيق مع إدارة المدرسة .</w:t>
            </w:r>
          </w:p>
        </w:tc>
      </w:tr>
    </w:tbl>
    <w:p w:rsidR="002A26E8" w:rsidRDefault="002A26E8" w:rsidP="002A26E8">
      <w:pPr>
        <w:pStyle w:val="a4"/>
        <w:bidi/>
        <w:rPr>
          <w:sz w:val="20"/>
          <w:szCs w:val="20"/>
          <w:rtl/>
        </w:rPr>
      </w:pPr>
    </w:p>
    <w:p w:rsidR="001725B5" w:rsidRDefault="001725B5" w:rsidP="001725B5">
      <w:pPr>
        <w:pStyle w:val="a4"/>
        <w:bidi/>
        <w:rPr>
          <w:sz w:val="20"/>
          <w:szCs w:val="20"/>
          <w:rtl/>
        </w:rPr>
      </w:pPr>
    </w:p>
    <w:p w:rsidR="001725B5" w:rsidRPr="00567740" w:rsidRDefault="001725B5" w:rsidP="001725B5">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2A26E8" w:rsidRPr="00567740" w:rsidTr="001725B5">
        <w:tc>
          <w:tcPr>
            <w:tcW w:w="10754" w:type="dxa"/>
            <w:shd w:val="clear" w:color="auto" w:fill="FFFFFF" w:themeFill="background1"/>
          </w:tcPr>
          <w:p w:rsidR="002A26E8" w:rsidRPr="00567740" w:rsidRDefault="002A26E8" w:rsidP="004D1B34">
            <w:pPr>
              <w:pStyle w:val="a4"/>
              <w:bidi/>
              <w:rPr>
                <w:sz w:val="20"/>
                <w:szCs w:val="20"/>
                <w:rtl/>
              </w:rPr>
            </w:pPr>
            <w:r w:rsidRPr="00567740">
              <w:rPr>
                <w:rFonts w:cs="AL-Mohanad" w:hint="cs"/>
                <w:sz w:val="20"/>
                <w:szCs w:val="20"/>
                <w:rtl/>
              </w:rPr>
              <w:t>6- النماذج والسجلات</w:t>
            </w:r>
          </w:p>
        </w:tc>
      </w:tr>
    </w:tbl>
    <w:p w:rsidR="002A26E8" w:rsidRPr="001725B5" w:rsidRDefault="002A26E8" w:rsidP="002A26E8">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4"/>
        <w:gridCol w:w="2839"/>
        <w:gridCol w:w="1983"/>
        <w:gridCol w:w="2456"/>
        <w:gridCol w:w="1762"/>
      </w:tblGrid>
      <w:tr w:rsidR="002A26E8" w:rsidRPr="00567740" w:rsidTr="001725B5">
        <w:tc>
          <w:tcPr>
            <w:tcW w:w="797" w:type="pct"/>
            <w:shd w:val="clear" w:color="auto" w:fill="92D050"/>
            <w:vAlign w:val="center"/>
          </w:tcPr>
          <w:p w:rsidR="002A26E8" w:rsidRPr="00567740" w:rsidRDefault="002A26E8" w:rsidP="00CA1614">
            <w:pPr>
              <w:pStyle w:val="a4"/>
              <w:bidi/>
              <w:jc w:val="center"/>
              <w:rPr>
                <w:rFonts w:cs="AL-Mohanad"/>
                <w:sz w:val="20"/>
                <w:szCs w:val="20"/>
                <w:rtl/>
              </w:rPr>
            </w:pPr>
            <w:r w:rsidRPr="00567740">
              <w:rPr>
                <w:rFonts w:cs="AL-Mohanad" w:hint="cs"/>
                <w:sz w:val="20"/>
                <w:szCs w:val="20"/>
                <w:rtl/>
              </w:rPr>
              <w:t>التسلسل</w:t>
            </w:r>
          </w:p>
        </w:tc>
        <w:tc>
          <w:tcPr>
            <w:tcW w:w="1320" w:type="pct"/>
            <w:shd w:val="clear" w:color="auto" w:fill="92D050"/>
            <w:vAlign w:val="center"/>
          </w:tcPr>
          <w:p w:rsidR="002A26E8" w:rsidRPr="00567740" w:rsidRDefault="002A26E8" w:rsidP="00CA161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2A26E8" w:rsidRPr="00567740" w:rsidRDefault="002A26E8" w:rsidP="00CA161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2A26E8" w:rsidRPr="00567740" w:rsidRDefault="002A26E8" w:rsidP="00CA161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2A26E8" w:rsidRPr="00567740" w:rsidRDefault="002A26E8" w:rsidP="00CA1614">
            <w:pPr>
              <w:pStyle w:val="a4"/>
              <w:bidi/>
              <w:jc w:val="center"/>
              <w:rPr>
                <w:rFonts w:cs="AL-Mohanad"/>
                <w:sz w:val="20"/>
                <w:szCs w:val="20"/>
                <w:rtl/>
              </w:rPr>
            </w:pPr>
            <w:r w:rsidRPr="00567740">
              <w:rPr>
                <w:rFonts w:cs="AL-Mohanad" w:hint="cs"/>
                <w:sz w:val="20"/>
                <w:szCs w:val="20"/>
                <w:rtl/>
              </w:rPr>
              <w:t>مدة الحفظ</w:t>
            </w:r>
          </w:p>
        </w:tc>
      </w:tr>
      <w:tr w:rsidR="00CA1614" w:rsidRPr="00567740" w:rsidTr="001725B5">
        <w:tc>
          <w:tcPr>
            <w:tcW w:w="797"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6/1</w:t>
            </w:r>
          </w:p>
        </w:tc>
        <w:tc>
          <w:tcPr>
            <w:tcW w:w="1320"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سجل حضور الطلاب للمجالات</w:t>
            </w:r>
          </w:p>
        </w:tc>
        <w:tc>
          <w:tcPr>
            <w:tcW w:w="922"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و.ط.ع.ن-05-01</w:t>
            </w:r>
          </w:p>
        </w:tc>
        <w:tc>
          <w:tcPr>
            <w:tcW w:w="1142"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رائد النشاط الطلابي</w:t>
            </w:r>
          </w:p>
        </w:tc>
        <w:tc>
          <w:tcPr>
            <w:tcW w:w="819"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عام دراسي</w:t>
            </w:r>
          </w:p>
        </w:tc>
      </w:tr>
      <w:tr w:rsidR="00CA1614" w:rsidRPr="00567740" w:rsidTr="001725B5">
        <w:tc>
          <w:tcPr>
            <w:tcW w:w="797"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6/2</w:t>
            </w:r>
          </w:p>
        </w:tc>
        <w:tc>
          <w:tcPr>
            <w:tcW w:w="1320"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نموذج طلب موافقة ولي أمر الطالب لمشاركة الطالب في نهاية النشاط الطلابي</w:t>
            </w:r>
          </w:p>
        </w:tc>
        <w:tc>
          <w:tcPr>
            <w:tcW w:w="922"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و.ط.ع.ن-05-02</w:t>
            </w:r>
          </w:p>
        </w:tc>
        <w:tc>
          <w:tcPr>
            <w:tcW w:w="1142" w:type="pct"/>
            <w:shd w:val="clear" w:color="auto" w:fill="auto"/>
            <w:vAlign w:val="center"/>
          </w:tcPr>
          <w:p w:rsidR="00CA1614" w:rsidRPr="00567740" w:rsidRDefault="00CA1614" w:rsidP="00CA1614">
            <w:pPr>
              <w:pStyle w:val="a4"/>
              <w:bidi/>
              <w:jc w:val="center"/>
              <w:rPr>
                <w:rFonts w:cs="AL-Mohanad"/>
                <w:sz w:val="20"/>
                <w:szCs w:val="20"/>
                <w:rtl/>
              </w:rPr>
            </w:pPr>
            <w:r w:rsidRPr="00567740">
              <w:rPr>
                <w:rFonts w:cs="AL-Mohanad" w:hint="cs"/>
                <w:sz w:val="20"/>
                <w:szCs w:val="20"/>
                <w:rtl/>
              </w:rPr>
              <w:t>رائد النشاط الطلابي</w:t>
            </w:r>
          </w:p>
        </w:tc>
        <w:tc>
          <w:tcPr>
            <w:tcW w:w="819" w:type="pct"/>
            <w:shd w:val="clear" w:color="auto" w:fill="auto"/>
            <w:vAlign w:val="center"/>
          </w:tcPr>
          <w:p w:rsidR="00CA1614" w:rsidRPr="00567740" w:rsidRDefault="00CA1614" w:rsidP="00CA1614">
            <w:pPr>
              <w:pStyle w:val="a4"/>
              <w:bidi/>
              <w:jc w:val="center"/>
              <w:rPr>
                <w:rFonts w:cs="AL-Mohanad"/>
                <w:sz w:val="20"/>
                <w:szCs w:val="20"/>
              </w:rPr>
            </w:pPr>
            <w:r w:rsidRPr="00567740">
              <w:rPr>
                <w:rFonts w:cs="AL-Mohanad" w:hint="cs"/>
                <w:sz w:val="20"/>
                <w:szCs w:val="20"/>
                <w:rtl/>
              </w:rPr>
              <w:t>عام دراسي</w:t>
            </w:r>
          </w:p>
        </w:tc>
      </w:tr>
    </w:tbl>
    <w:p w:rsidR="007F4A50" w:rsidRDefault="007F4A50" w:rsidP="002A26E8">
      <w:pPr>
        <w:pStyle w:val="a4"/>
        <w:bidi/>
        <w:rPr>
          <w:rFonts w:cs="AL-Mohanad"/>
          <w:sz w:val="20"/>
          <w:szCs w:val="20"/>
          <w:rtl/>
        </w:rPr>
      </w:pPr>
    </w:p>
    <w:p w:rsidR="001725B5" w:rsidRDefault="001725B5" w:rsidP="001725B5">
      <w:pPr>
        <w:pStyle w:val="a4"/>
        <w:bidi/>
        <w:rPr>
          <w:rFonts w:cs="AL-Mohanad"/>
          <w:sz w:val="20"/>
          <w:szCs w:val="20"/>
          <w:rtl/>
        </w:rPr>
      </w:pPr>
    </w:p>
    <w:p w:rsidR="001725B5" w:rsidRDefault="001725B5" w:rsidP="001725B5">
      <w:pPr>
        <w:pStyle w:val="a4"/>
        <w:bidi/>
        <w:rPr>
          <w:rFonts w:cs="AL-Mohanad"/>
          <w:sz w:val="20"/>
          <w:szCs w:val="20"/>
          <w:rtl/>
        </w:rPr>
      </w:pPr>
    </w:p>
    <w:p w:rsidR="001725B5" w:rsidRDefault="001725B5" w:rsidP="001725B5">
      <w:pPr>
        <w:pStyle w:val="a4"/>
        <w:bidi/>
        <w:rPr>
          <w:rFonts w:cs="AL-Mohanad"/>
          <w:sz w:val="20"/>
          <w:szCs w:val="20"/>
          <w:rtl/>
        </w:rPr>
      </w:pPr>
    </w:p>
    <w:p w:rsidR="001725B5" w:rsidRDefault="001725B5" w:rsidP="001725B5">
      <w:pPr>
        <w:pStyle w:val="a4"/>
        <w:bidi/>
        <w:rPr>
          <w:rFonts w:cs="AL-Mohanad"/>
          <w:sz w:val="20"/>
          <w:szCs w:val="20"/>
          <w:rtl/>
        </w:rPr>
      </w:pPr>
    </w:p>
    <w:p w:rsidR="001725B5" w:rsidRDefault="001725B5" w:rsidP="001725B5">
      <w:pPr>
        <w:pStyle w:val="a4"/>
        <w:bidi/>
        <w:rPr>
          <w:rFonts w:cs="AL-Mohanad"/>
          <w:sz w:val="20"/>
          <w:szCs w:val="20"/>
          <w:rtl/>
        </w:rPr>
      </w:pPr>
    </w:p>
    <w:p w:rsidR="001725B5" w:rsidRPr="00567740" w:rsidRDefault="001725B5" w:rsidP="001725B5">
      <w:pPr>
        <w:pStyle w:val="a4"/>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850"/>
        <w:gridCol w:w="4321"/>
        <w:gridCol w:w="3583"/>
      </w:tblGrid>
      <w:tr w:rsidR="00CA1614" w:rsidRPr="00567740" w:rsidTr="001725B5">
        <w:tc>
          <w:tcPr>
            <w:tcW w:w="1325" w:type="pct"/>
            <w:shd w:val="clear" w:color="auto" w:fill="92D050"/>
          </w:tcPr>
          <w:p w:rsidR="00CA1614" w:rsidRPr="001725B5" w:rsidRDefault="00CA1614" w:rsidP="001725B5">
            <w:pPr>
              <w:pStyle w:val="a4"/>
              <w:bidi/>
              <w:jc w:val="center"/>
              <w:rPr>
                <w:rFonts w:cs="GE SS Two Medium"/>
                <w:sz w:val="20"/>
                <w:szCs w:val="20"/>
                <w:rtl/>
              </w:rPr>
            </w:pPr>
            <w:r w:rsidRPr="001725B5">
              <w:rPr>
                <w:rFonts w:cs="GE SS Two Medium" w:hint="cs"/>
                <w:sz w:val="20"/>
                <w:szCs w:val="20"/>
                <w:rtl/>
              </w:rPr>
              <w:t>رقم العملية: 14</w:t>
            </w:r>
          </w:p>
        </w:tc>
        <w:tc>
          <w:tcPr>
            <w:tcW w:w="2009" w:type="pct"/>
            <w:shd w:val="clear" w:color="auto" w:fill="92D050"/>
          </w:tcPr>
          <w:p w:rsidR="00CA1614" w:rsidRPr="001725B5" w:rsidRDefault="00CA1614" w:rsidP="001725B5">
            <w:pPr>
              <w:pStyle w:val="a4"/>
              <w:bidi/>
              <w:jc w:val="center"/>
              <w:rPr>
                <w:rFonts w:cs="GE SS Two Medium"/>
                <w:sz w:val="20"/>
                <w:szCs w:val="20"/>
                <w:rtl/>
              </w:rPr>
            </w:pPr>
            <w:r w:rsidRPr="001725B5">
              <w:rPr>
                <w:rFonts w:cs="GE SS Two Medium" w:hint="cs"/>
                <w:sz w:val="20"/>
                <w:szCs w:val="20"/>
                <w:rtl/>
              </w:rPr>
              <w:t>اسم العملية: رعاية الطلاب الموهوبين</w:t>
            </w:r>
          </w:p>
        </w:tc>
        <w:tc>
          <w:tcPr>
            <w:tcW w:w="1666" w:type="pct"/>
            <w:shd w:val="clear" w:color="auto" w:fill="92D050"/>
          </w:tcPr>
          <w:p w:rsidR="00CA1614" w:rsidRPr="001725B5" w:rsidRDefault="00CA1614" w:rsidP="001725B5">
            <w:pPr>
              <w:pStyle w:val="a4"/>
              <w:bidi/>
              <w:jc w:val="center"/>
              <w:rPr>
                <w:rFonts w:cs="GE SS Two Medium"/>
                <w:sz w:val="20"/>
                <w:szCs w:val="20"/>
                <w:rtl/>
              </w:rPr>
            </w:pPr>
            <w:r w:rsidRPr="001725B5">
              <w:rPr>
                <w:rFonts w:cs="GE SS Two Medium" w:hint="cs"/>
                <w:sz w:val="20"/>
                <w:szCs w:val="20"/>
                <w:rtl/>
              </w:rPr>
              <w:t>رمز العملية: ( و.ت.ع -03 )</w:t>
            </w:r>
          </w:p>
        </w:tc>
      </w:tr>
    </w:tbl>
    <w:p w:rsidR="00CA1614" w:rsidRPr="001725B5" w:rsidRDefault="00CA1614" w:rsidP="00CA161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7A6325" w:rsidRPr="00567740" w:rsidTr="00572CC4">
        <w:tc>
          <w:tcPr>
            <w:tcW w:w="1857" w:type="dxa"/>
            <w:vAlign w:val="center"/>
          </w:tcPr>
          <w:p w:rsidR="007A6325" w:rsidRPr="00567740" w:rsidRDefault="007A6325" w:rsidP="00572CC4">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7A6325" w:rsidRPr="00567740" w:rsidRDefault="007A6325" w:rsidP="004D1B34">
            <w:pPr>
              <w:pStyle w:val="a4"/>
              <w:bidi/>
              <w:rPr>
                <w:rFonts w:cs="AL-Mohanad"/>
                <w:sz w:val="20"/>
                <w:szCs w:val="20"/>
                <w:rtl/>
              </w:rPr>
            </w:pPr>
            <w:r w:rsidRPr="00567740">
              <w:rPr>
                <w:rFonts w:cs="AL-Mohanad" w:hint="cs"/>
                <w:sz w:val="20"/>
                <w:szCs w:val="20"/>
                <w:rtl/>
              </w:rPr>
              <w:t xml:space="preserve">يوضح هذا الاجراءات متابعة الطلاب الموهوبين في المدرسة لتنمية وتطوير مواهبهم </w:t>
            </w:r>
          </w:p>
        </w:tc>
      </w:tr>
      <w:tr w:rsidR="007A6325" w:rsidRPr="00567740" w:rsidTr="00572CC4">
        <w:tc>
          <w:tcPr>
            <w:tcW w:w="1857" w:type="dxa"/>
            <w:vAlign w:val="center"/>
          </w:tcPr>
          <w:p w:rsidR="007A6325" w:rsidRPr="00567740" w:rsidRDefault="007A6325" w:rsidP="00572CC4">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7A6325" w:rsidRPr="00567740" w:rsidRDefault="007A6325" w:rsidP="004D1B34">
            <w:pPr>
              <w:pStyle w:val="a4"/>
              <w:bidi/>
              <w:rPr>
                <w:rFonts w:cs="AL-Mohanad"/>
                <w:sz w:val="20"/>
                <w:szCs w:val="20"/>
                <w:rtl/>
              </w:rPr>
            </w:pPr>
            <w:r w:rsidRPr="00567740">
              <w:rPr>
                <w:rFonts w:cs="AL-Mohanad" w:hint="cs"/>
                <w:sz w:val="20"/>
                <w:szCs w:val="20"/>
                <w:rtl/>
              </w:rPr>
              <w:t xml:space="preserve">يطبق هذا الاجراء على الطلاب الموهوبين في المدرسة </w:t>
            </w:r>
          </w:p>
        </w:tc>
      </w:tr>
      <w:tr w:rsidR="007A6325" w:rsidRPr="00567740" w:rsidTr="00572CC4">
        <w:tc>
          <w:tcPr>
            <w:tcW w:w="1857" w:type="dxa"/>
            <w:vAlign w:val="center"/>
          </w:tcPr>
          <w:p w:rsidR="007A6325" w:rsidRPr="00567740" w:rsidRDefault="007A6325" w:rsidP="00572CC4">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7A6325" w:rsidRPr="00567740" w:rsidRDefault="007A6325" w:rsidP="004D1B34">
            <w:pPr>
              <w:pStyle w:val="a4"/>
              <w:bidi/>
              <w:rPr>
                <w:rFonts w:cs="AL-Mohanad"/>
                <w:sz w:val="20"/>
                <w:szCs w:val="20"/>
                <w:rtl/>
              </w:rPr>
            </w:pPr>
            <w:r w:rsidRPr="00567740">
              <w:rPr>
                <w:rFonts w:cs="AL-Mohanad" w:hint="cs"/>
                <w:sz w:val="20"/>
                <w:szCs w:val="20"/>
                <w:rtl/>
              </w:rPr>
              <w:t xml:space="preserve">3/1  الايضاحات التنظيمية لبرنامج رعاية الموهوبين في مدارس التعليم العام </w:t>
            </w:r>
          </w:p>
        </w:tc>
      </w:tr>
      <w:tr w:rsidR="007A6325" w:rsidRPr="00567740" w:rsidTr="00572CC4">
        <w:tc>
          <w:tcPr>
            <w:tcW w:w="1857" w:type="dxa"/>
            <w:vAlign w:val="center"/>
          </w:tcPr>
          <w:p w:rsidR="007A6325" w:rsidRPr="00567740" w:rsidRDefault="007A6325" w:rsidP="00572CC4">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7A6325" w:rsidRPr="00567740" w:rsidRDefault="007A6325" w:rsidP="004D1B34">
            <w:pPr>
              <w:pStyle w:val="a4"/>
              <w:bidi/>
              <w:rPr>
                <w:rFonts w:cs="AL-Mohanad"/>
                <w:sz w:val="20"/>
                <w:szCs w:val="20"/>
                <w:rtl/>
              </w:rPr>
            </w:pPr>
            <w:r w:rsidRPr="00567740">
              <w:rPr>
                <w:rFonts w:cs="AL-Mohanad" w:hint="cs"/>
                <w:sz w:val="20"/>
                <w:szCs w:val="20"/>
                <w:rtl/>
              </w:rPr>
              <w:t>4/1  الطلاب الموهوبون : هم الذين يوجد لديهم استعدادات وقدرات غير عادية ، أو أداء متميز عن بقية أقرانهم في مجال أو أكثر من المجالات التي يقدرها المجتمع وبخاصة في مجالات التفوق العقلي والتفكير الابتكاري والتحصيل العلمي والمهارات والقدرات الخاصة ، ويحتاجون إلى رعاية خاصة قد لا تتوفر لهم بشكل متكامل في برامج الدراسة العادية .</w:t>
            </w:r>
          </w:p>
          <w:p w:rsidR="007A6325" w:rsidRPr="00567740" w:rsidRDefault="007A6325" w:rsidP="004D1B34">
            <w:pPr>
              <w:pStyle w:val="a4"/>
              <w:bidi/>
              <w:rPr>
                <w:rFonts w:cs="AL-Mohanad"/>
                <w:sz w:val="20"/>
                <w:szCs w:val="20"/>
                <w:rtl/>
              </w:rPr>
            </w:pPr>
            <w:r w:rsidRPr="00567740">
              <w:rPr>
                <w:rFonts w:cs="AL-Mohanad" w:hint="cs"/>
                <w:sz w:val="20"/>
                <w:szCs w:val="20"/>
                <w:rtl/>
              </w:rPr>
              <w:t xml:space="preserve">4/2 المعلم المختص : الشخص المؤهل في مجال المواهب ويتولى بصورة مباشرة رعاية وتدريس التلاميذ الموهوبين في المدرسة </w:t>
            </w:r>
          </w:p>
        </w:tc>
      </w:tr>
      <w:tr w:rsidR="00CA1614" w:rsidRPr="00567740" w:rsidTr="00572CC4">
        <w:tc>
          <w:tcPr>
            <w:tcW w:w="10754" w:type="dxa"/>
            <w:gridSpan w:val="2"/>
            <w:shd w:val="clear" w:color="auto" w:fill="FFFFFF" w:themeFill="background1"/>
            <w:vAlign w:val="center"/>
          </w:tcPr>
          <w:p w:rsidR="00CA1614" w:rsidRPr="00567740" w:rsidRDefault="007A6325" w:rsidP="004D1B34">
            <w:pPr>
              <w:pStyle w:val="a4"/>
              <w:bidi/>
              <w:rPr>
                <w:rFonts w:cs="AL-Mohanad"/>
                <w:sz w:val="20"/>
                <w:szCs w:val="20"/>
                <w:rtl/>
              </w:rPr>
            </w:pPr>
            <w:r w:rsidRPr="00567740">
              <w:rPr>
                <w:rFonts w:cs="AL-Mohanad" w:hint="cs"/>
                <w:sz w:val="20"/>
                <w:szCs w:val="20"/>
                <w:rtl/>
              </w:rPr>
              <w:t>5-العملية</w:t>
            </w:r>
            <w:r w:rsidR="00CA1614" w:rsidRPr="00567740">
              <w:rPr>
                <w:rFonts w:cs="AL-Mohanad" w:hint="cs"/>
                <w:sz w:val="20"/>
                <w:szCs w:val="20"/>
                <w:rtl/>
              </w:rPr>
              <w:t>:</w:t>
            </w:r>
          </w:p>
        </w:tc>
      </w:tr>
    </w:tbl>
    <w:p w:rsidR="00CA1614" w:rsidRPr="00572CC4" w:rsidRDefault="00CA1614" w:rsidP="00CA161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D27F13" w:rsidRPr="00567740" w:rsidTr="00572CC4">
        <w:trPr>
          <w:tblHeader/>
        </w:trPr>
        <w:tc>
          <w:tcPr>
            <w:tcW w:w="1857" w:type="dxa"/>
            <w:shd w:val="clear" w:color="auto" w:fill="92D050"/>
            <w:vAlign w:val="center"/>
          </w:tcPr>
          <w:p w:rsidR="00D27F13" w:rsidRPr="00567740" w:rsidRDefault="00D27F13" w:rsidP="00D27F13">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D27F13" w:rsidRPr="00567740" w:rsidRDefault="00D27F13" w:rsidP="004D1B34">
            <w:pPr>
              <w:pStyle w:val="a4"/>
              <w:bidi/>
              <w:jc w:val="center"/>
              <w:rPr>
                <w:rFonts w:cs="AL-Mohanad"/>
                <w:sz w:val="20"/>
                <w:szCs w:val="20"/>
                <w:rtl/>
              </w:rPr>
            </w:pPr>
            <w:r w:rsidRPr="00567740">
              <w:rPr>
                <w:rFonts w:cs="AL-Mohanad" w:hint="cs"/>
                <w:sz w:val="20"/>
                <w:szCs w:val="20"/>
                <w:rtl/>
              </w:rPr>
              <w:t>الإجراء</w:t>
            </w:r>
          </w:p>
        </w:tc>
      </w:tr>
      <w:tr w:rsidR="001C074A" w:rsidRPr="00567740" w:rsidTr="00572CC4">
        <w:tc>
          <w:tcPr>
            <w:tcW w:w="1857" w:type="dxa"/>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5/1</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بداية الفصل الدراسي :</w:t>
            </w:r>
          </w:p>
        </w:tc>
      </w:tr>
      <w:tr w:rsidR="001C074A" w:rsidRPr="00567740" w:rsidTr="00572CC4">
        <w:tc>
          <w:tcPr>
            <w:tcW w:w="1857" w:type="dxa"/>
            <w:vMerge w:val="restart"/>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المعلم المختص بالموهوبين</w:t>
            </w: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5/1/1</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إعداد خطة خاصة ( الاطار العام للبرنامج </w:t>
            </w:r>
            <w:r w:rsidRPr="00567740">
              <w:rPr>
                <w:rFonts w:cs="AL-Mohanad"/>
                <w:sz w:val="20"/>
                <w:szCs w:val="20"/>
                <w:rtl/>
              </w:rPr>
              <w:t>–</w:t>
            </w:r>
            <w:r w:rsidRPr="00567740">
              <w:rPr>
                <w:rFonts w:cs="AL-Mohanad" w:hint="cs"/>
                <w:sz w:val="20"/>
                <w:szCs w:val="20"/>
                <w:rtl/>
              </w:rPr>
              <w:t xml:space="preserve"> الاطار العام للوحدة الاثرائية </w:t>
            </w:r>
            <w:r w:rsidRPr="00567740">
              <w:rPr>
                <w:rFonts w:cs="AL-Mohanad"/>
                <w:sz w:val="20"/>
                <w:szCs w:val="20"/>
                <w:rtl/>
              </w:rPr>
              <w:t>–</w:t>
            </w:r>
            <w:r w:rsidRPr="00567740">
              <w:rPr>
                <w:rFonts w:cs="AL-Mohanad" w:hint="cs"/>
                <w:sz w:val="20"/>
                <w:szCs w:val="20"/>
                <w:rtl/>
              </w:rPr>
              <w:t xml:space="preserve"> آلية التنفيذ </w:t>
            </w:r>
            <w:r w:rsidRPr="00567740">
              <w:rPr>
                <w:rFonts w:cs="AL-Mohanad"/>
                <w:sz w:val="20"/>
                <w:szCs w:val="20"/>
                <w:rtl/>
              </w:rPr>
              <w:t>–</w:t>
            </w:r>
            <w:r w:rsidRPr="00567740">
              <w:rPr>
                <w:rFonts w:cs="AL-Mohanad" w:hint="cs"/>
                <w:sz w:val="20"/>
                <w:szCs w:val="20"/>
                <w:rtl/>
              </w:rPr>
              <w:t xml:space="preserve"> التخطيط اليومي للقاءات ) وذلك لرعاية الموهوبين في المدرسة كل فصل على حدة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5/1/2</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حصر الطلاب الموهوبين في بداية كل عام دراسي بالتعاون مع المعلمين والمرشد الطلابي ومع بداية الفصل الدراسي الثاني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5/1/3</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الكشف والتأكد من الطلاب الموهوبين من المعلم المختص من خلال استخدام اختبارات التفكير والذكاء والابداع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5/1/4</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تصنيف الطلاب حسب نوع مواهبهم في المدرسة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5/1/5</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تجهيز الملفات والسجلات الخاصة بالطلاب الموهوبين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5/1/6</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عرض الخطة العامة على وكيل الشؤون التعليمية ورفعها لمدير المدرسة لاعتمادها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5/1/7</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تحديد الاحتياجات والمتطلبات اللازمة التي تساهم في تنمية المواهب لدى الطلاب </w:t>
            </w:r>
          </w:p>
        </w:tc>
      </w:tr>
      <w:tr w:rsidR="001C074A" w:rsidRPr="00567740" w:rsidTr="00572CC4">
        <w:tc>
          <w:tcPr>
            <w:tcW w:w="1857" w:type="dxa"/>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5/2</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أثناء الفصل الدراسي : </w:t>
            </w:r>
          </w:p>
        </w:tc>
      </w:tr>
      <w:tr w:rsidR="001C074A" w:rsidRPr="00567740" w:rsidTr="00572CC4">
        <w:tc>
          <w:tcPr>
            <w:tcW w:w="1857" w:type="dxa"/>
            <w:vMerge w:val="restart"/>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وكيل الشؤون التعليمية +</w:t>
            </w:r>
          </w:p>
          <w:p w:rsidR="001C074A" w:rsidRPr="00567740" w:rsidRDefault="001C074A" w:rsidP="00D27F13">
            <w:pPr>
              <w:pStyle w:val="a4"/>
              <w:bidi/>
              <w:jc w:val="center"/>
              <w:rPr>
                <w:rFonts w:cs="AL-Mohanad"/>
                <w:sz w:val="20"/>
                <w:szCs w:val="20"/>
                <w:rtl/>
              </w:rPr>
            </w:pPr>
            <w:r w:rsidRPr="00567740">
              <w:rPr>
                <w:rFonts w:cs="AL-Mohanad" w:hint="cs"/>
                <w:sz w:val="20"/>
                <w:szCs w:val="20"/>
                <w:rtl/>
              </w:rPr>
              <w:t>المعلم المختص بالموهوبين</w:t>
            </w:r>
          </w:p>
        </w:tc>
        <w:tc>
          <w:tcPr>
            <w:tcW w:w="992" w:type="dxa"/>
            <w:vAlign w:val="center"/>
          </w:tcPr>
          <w:p w:rsidR="001C074A" w:rsidRPr="00567740" w:rsidRDefault="001C074A" w:rsidP="00D27F13">
            <w:pPr>
              <w:pStyle w:val="a4"/>
              <w:bidi/>
              <w:jc w:val="center"/>
              <w:rPr>
                <w:rFonts w:cs="AL-Mohanad"/>
                <w:sz w:val="20"/>
                <w:szCs w:val="20"/>
              </w:rPr>
            </w:pPr>
            <w:r w:rsidRPr="00567740">
              <w:rPr>
                <w:rFonts w:cs="AL-Mohanad" w:hint="cs"/>
                <w:sz w:val="20"/>
                <w:szCs w:val="20"/>
                <w:rtl/>
              </w:rPr>
              <w:t>5/2/1</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الاشراف على تنفيذ الخطة وتقويهما والاسهام في تطويرها خلال العام الدراسي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5/2/2</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تزويد الطلاب الموهوبين بالمطبوعات والنشرات والوسائل والادوات التي تساهم في تنمية المواهب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5/2/3</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ترشيح الموهوبين للمشاركة في المسابقات والبرامج على المستويين المحلي والعالمي وتوفير جميع المتطلبات اللازمة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5/2/4</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توعية الأسرة والمجتمع بأهمية رعاية الموهوبين </w:t>
            </w:r>
          </w:p>
        </w:tc>
      </w:tr>
      <w:tr w:rsidR="001C074A" w:rsidRPr="00567740" w:rsidTr="00572CC4">
        <w:tc>
          <w:tcPr>
            <w:tcW w:w="1857" w:type="dxa"/>
            <w:vMerge/>
            <w:vAlign w:val="center"/>
          </w:tcPr>
          <w:p w:rsidR="001C074A" w:rsidRPr="00567740" w:rsidRDefault="001C074A" w:rsidP="00D27F13">
            <w:pPr>
              <w:pStyle w:val="a4"/>
              <w:bidi/>
              <w:jc w:val="center"/>
              <w:rPr>
                <w:rFonts w:cs="AL-Mohanad"/>
                <w:sz w:val="20"/>
                <w:szCs w:val="20"/>
                <w:rtl/>
              </w:rPr>
            </w:pP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5/2/5</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إبراز إنجازات الطلاب الموهوبين من خلال المعارض والانشطة المحلية والعالمية ولوحات الشرف في المدرسة بالتنسيق مع رائد النشاط </w:t>
            </w:r>
          </w:p>
        </w:tc>
      </w:tr>
      <w:tr w:rsidR="001C074A" w:rsidRPr="00567740" w:rsidTr="00572CC4">
        <w:tc>
          <w:tcPr>
            <w:tcW w:w="1857"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5/2/6</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متابعة الحالة الاجتماعية والسلوكية للطلاب الموهوبين بالتنسيق مع المعلم المختص </w:t>
            </w:r>
          </w:p>
        </w:tc>
      </w:tr>
      <w:tr w:rsidR="00572CC4" w:rsidRPr="00567740" w:rsidTr="00572CC4">
        <w:tc>
          <w:tcPr>
            <w:tcW w:w="1857" w:type="dxa"/>
            <w:vMerge w:val="restart"/>
            <w:vAlign w:val="center"/>
          </w:tcPr>
          <w:p w:rsidR="00572CC4" w:rsidRPr="00567740" w:rsidRDefault="00572CC4" w:rsidP="00CF68DD">
            <w:pPr>
              <w:pStyle w:val="a4"/>
              <w:bidi/>
              <w:jc w:val="center"/>
              <w:rPr>
                <w:rFonts w:cs="AL-Mohanad"/>
                <w:sz w:val="20"/>
                <w:szCs w:val="20"/>
                <w:rtl/>
              </w:rPr>
            </w:pPr>
            <w:r w:rsidRPr="00567740">
              <w:rPr>
                <w:rFonts w:cs="AL-Mohanad" w:hint="cs"/>
                <w:sz w:val="20"/>
                <w:szCs w:val="20"/>
                <w:rtl/>
              </w:rPr>
              <w:t>المعلم المختص بالموهوبين</w:t>
            </w:r>
          </w:p>
        </w:tc>
        <w:tc>
          <w:tcPr>
            <w:tcW w:w="992" w:type="dxa"/>
            <w:vAlign w:val="center"/>
          </w:tcPr>
          <w:p w:rsidR="00572CC4" w:rsidRPr="00567740" w:rsidRDefault="00572CC4" w:rsidP="00D27F13">
            <w:pPr>
              <w:pStyle w:val="a4"/>
              <w:bidi/>
              <w:jc w:val="center"/>
              <w:rPr>
                <w:rFonts w:cs="AL-Mohanad"/>
                <w:sz w:val="20"/>
                <w:szCs w:val="20"/>
                <w:rtl/>
              </w:rPr>
            </w:pPr>
            <w:r w:rsidRPr="00567740">
              <w:rPr>
                <w:rFonts w:cs="AL-Mohanad" w:hint="cs"/>
                <w:sz w:val="20"/>
                <w:szCs w:val="20"/>
                <w:rtl/>
              </w:rPr>
              <w:t>5/2/7</w:t>
            </w:r>
          </w:p>
        </w:tc>
        <w:tc>
          <w:tcPr>
            <w:tcW w:w="7905" w:type="dxa"/>
          </w:tcPr>
          <w:p w:rsidR="00572CC4" w:rsidRPr="00567740" w:rsidRDefault="00572CC4" w:rsidP="004D1B34">
            <w:pPr>
              <w:pStyle w:val="a4"/>
              <w:bidi/>
              <w:rPr>
                <w:rFonts w:cs="AL-Mohanad"/>
                <w:sz w:val="20"/>
                <w:szCs w:val="20"/>
                <w:rtl/>
              </w:rPr>
            </w:pPr>
            <w:r w:rsidRPr="00567740">
              <w:rPr>
                <w:rFonts w:cs="AL-Mohanad" w:hint="cs"/>
                <w:sz w:val="20"/>
                <w:szCs w:val="20"/>
                <w:rtl/>
              </w:rPr>
              <w:t>إعداد تقارير شهرية عن البرامج والانشطة التي تم تنفيذها</w:t>
            </w:r>
          </w:p>
        </w:tc>
      </w:tr>
      <w:tr w:rsidR="00572CC4" w:rsidRPr="00567740" w:rsidTr="00572CC4">
        <w:tc>
          <w:tcPr>
            <w:tcW w:w="1857" w:type="dxa"/>
            <w:vMerge/>
            <w:vAlign w:val="center"/>
          </w:tcPr>
          <w:p w:rsidR="00572CC4" w:rsidRPr="00567740" w:rsidRDefault="00572CC4" w:rsidP="00D27F13">
            <w:pPr>
              <w:pStyle w:val="a4"/>
              <w:bidi/>
              <w:jc w:val="center"/>
              <w:rPr>
                <w:rFonts w:cs="AL-Mohanad"/>
                <w:sz w:val="20"/>
                <w:szCs w:val="20"/>
                <w:rtl/>
              </w:rPr>
            </w:pPr>
          </w:p>
        </w:tc>
        <w:tc>
          <w:tcPr>
            <w:tcW w:w="992" w:type="dxa"/>
            <w:vAlign w:val="center"/>
          </w:tcPr>
          <w:p w:rsidR="00572CC4" w:rsidRPr="00567740" w:rsidRDefault="00572CC4" w:rsidP="00D27F13">
            <w:pPr>
              <w:pStyle w:val="a4"/>
              <w:bidi/>
              <w:jc w:val="center"/>
              <w:rPr>
                <w:rFonts w:cs="AL-Mohanad"/>
                <w:sz w:val="20"/>
                <w:szCs w:val="20"/>
                <w:rtl/>
              </w:rPr>
            </w:pPr>
            <w:r w:rsidRPr="00567740">
              <w:rPr>
                <w:rFonts w:cs="AL-Mohanad" w:hint="cs"/>
                <w:sz w:val="20"/>
                <w:szCs w:val="20"/>
                <w:rtl/>
              </w:rPr>
              <w:t>5/2/8</w:t>
            </w:r>
          </w:p>
        </w:tc>
        <w:tc>
          <w:tcPr>
            <w:tcW w:w="7905" w:type="dxa"/>
          </w:tcPr>
          <w:p w:rsidR="00572CC4" w:rsidRPr="00567740" w:rsidRDefault="00572CC4" w:rsidP="004D1B34">
            <w:pPr>
              <w:pStyle w:val="a4"/>
              <w:bidi/>
              <w:rPr>
                <w:rFonts w:cs="AL-Mohanad"/>
                <w:sz w:val="20"/>
                <w:szCs w:val="20"/>
                <w:rtl/>
              </w:rPr>
            </w:pPr>
            <w:r w:rsidRPr="00567740">
              <w:rPr>
                <w:rFonts w:cs="AL-Mohanad" w:hint="cs"/>
                <w:sz w:val="20"/>
                <w:szCs w:val="20"/>
                <w:rtl/>
              </w:rPr>
              <w:t xml:space="preserve">التعاون مع معلمي الصفوف الدراسية في تصميم وحدات إثرائية للطلاب الموهوبين </w:t>
            </w:r>
          </w:p>
        </w:tc>
      </w:tr>
      <w:tr w:rsidR="00572CC4" w:rsidRPr="00567740" w:rsidTr="00572CC4">
        <w:tc>
          <w:tcPr>
            <w:tcW w:w="1857" w:type="dxa"/>
            <w:vMerge/>
            <w:vAlign w:val="center"/>
          </w:tcPr>
          <w:p w:rsidR="00572CC4" w:rsidRPr="00567740" w:rsidRDefault="00572CC4" w:rsidP="00D27F13">
            <w:pPr>
              <w:pStyle w:val="a4"/>
              <w:bidi/>
              <w:jc w:val="center"/>
              <w:rPr>
                <w:rFonts w:cs="AL-Mohanad"/>
                <w:sz w:val="20"/>
                <w:szCs w:val="20"/>
                <w:rtl/>
              </w:rPr>
            </w:pPr>
          </w:p>
        </w:tc>
        <w:tc>
          <w:tcPr>
            <w:tcW w:w="992" w:type="dxa"/>
            <w:vAlign w:val="center"/>
          </w:tcPr>
          <w:p w:rsidR="00572CC4" w:rsidRPr="00567740" w:rsidRDefault="00572CC4" w:rsidP="00D27F13">
            <w:pPr>
              <w:pStyle w:val="a4"/>
              <w:bidi/>
              <w:jc w:val="center"/>
              <w:rPr>
                <w:rFonts w:cs="AL-Mohanad"/>
                <w:sz w:val="20"/>
                <w:szCs w:val="20"/>
                <w:rtl/>
              </w:rPr>
            </w:pPr>
            <w:r w:rsidRPr="00567740">
              <w:rPr>
                <w:rFonts w:cs="AL-Mohanad" w:hint="cs"/>
                <w:sz w:val="20"/>
                <w:szCs w:val="20"/>
                <w:rtl/>
              </w:rPr>
              <w:t>5/2/9</w:t>
            </w:r>
          </w:p>
        </w:tc>
        <w:tc>
          <w:tcPr>
            <w:tcW w:w="7905" w:type="dxa"/>
          </w:tcPr>
          <w:p w:rsidR="00572CC4" w:rsidRPr="00567740" w:rsidRDefault="00572CC4" w:rsidP="004D1B34">
            <w:pPr>
              <w:pStyle w:val="a4"/>
              <w:bidi/>
              <w:rPr>
                <w:rFonts w:cs="AL-Mohanad"/>
                <w:sz w:val="20"/>
                <w:szCs w:val="20"/>
                <w:rtl/>
              </w:rPr>
            </w:pPr>
            <w:r w:rsidRPr="00567740">
              <w:rPr>
                <w:rFonts w:cs="AL-Mohanad" w:hint="cs"/>
                <w:sz w:val="20"/>
                <w:szCs w:val="20"/>
                <w:rtl/>
              </w:rPr>
              <w:t>التنسيق مع مركز الموهوبين في اختيار الطلاب الموهوبين لبرامج أكثر كثافة خلال العام الدراسي أو في البرامج الصيفية أو تلك البرامج التي تقام في نوادي الحي .</w:t>
            </w:r>
          </w:p>
        </w:tc>
      </w:tr>
      <w:tr w:rsidR="00572CC4" w:rsidRPr="00567740" w:rsidTr="00572CC4">
        <w:tc>
          <w:tcPr>
            <w:tcW w:w="1857" w:type="dxa"/>
            <w:vMerge/>
            <w:vAlign w:val="center"/>
          </w:tcPr>
          <w:p w:rsidR="00572CC4" w:rsidRPr="00567740" w:rsidRDefault="00572CC4" w:rsidP="00D27F13">
            <w:pPr>
              <w:pStyle w:val="a4"/>
              <w:bidi/>
              <w:jc w:val="center"/>
              <w:rPr>
                <w:rFonts w:cs="AL-Mohanad"/>
                <w:sz w:val="20"/>
                <w:szCs w:val="20"/>
                <w:rtl/>
              </w:rPr>
            </w:pPr>
          </w:p>
        </w:tc>
        <w:tc>
          <w:tcPr>
            <w:tcW w:w="992" w:type="dxa"/>
            <w:vAlign w:val="center"/>
          </w:tcPr>
          <w:p w:rsidR="00572CC4" w:rsidRPr="00567740" w:rsidRDefault="00572CC4" w:rsidP="00D27F13">
            <w:pPr>
              <w:pStyle w:val="a4"/>
              <w:bidi/>
              <w:jc w:val="center"/>
              <w:rPr>
                <w:rFonts w:cs="AL-Mohanad"/>
                <w:sz w:val="20"/>
                <w:szCs w:val="20"/>
                <w:rtl/>
              </w:rPr>
            </w:pPr>
            <w:r w:rsidRPr="00567740">
              <w:rPr>
                <w:rFonts w:cs="AL-Mohanad" w:hint="cs"/>
                <w:sz w:val="20"/>
                <w:szCs w:val="20"/>
                <w:rtl/>
              </w:rPr>
              <w:t>5/2/10</w:t>
            </w:r>
          </w:p>
        </w:tc>
        <w:tc>
          <w:tcPr>
            <w:tcW w:w="7905" w:type="dxa"/>
          </w:tcPr>
          <w:p w:rsidR="00572CC4" w:rsidRPr="00567740" w:rsidRDefault="00572CC4" w:rsidP="004D1B34">
            <w:pPr>
              <w:pStyle w:val="a4"/>
              <w:bidi/>
              <w:rPr>
                <w:rFonts w:cs="AL-Mohanad"/>
                <w:sz w:val="20"/>
                <w:szCs w:val="20"/>
                <w:rtl/>
              </w:rPr>
            </w:pPr>
            <w:r w:rsidRPr="00567740">
              <w:rPr>
                <w:rFonts w:cs="AL-Mohanad" w:hint="cs"/>
                <w:sz w:val="20"/>
                <w:szCs w:val="20"/>
                <w:rtl/>
              </w:rPr>
              <w:t>دعم نمو قدرات الطلاب الموهوبين الفردية من خلال تقديم برامج فردية خاصة تناسب قدراتهم المتنوعة .</w:t>
            </w:r>
          </w:p>
        </w:tc>
      </w:tr>
      <w:tr w:rsidR="00572CC4" w:rsidRPr="00567740" w:rsidTr="00572CC4">
        <w:tc>
          <w:tcPr>
            <w:tcW w:w="1857" w:type="dxa"/>
            <w:vAlign w:val="center"/>
          </w:tcPr>
          <w:p w:rsidR="00572CC4" w:rsidRPr="00567740" w:rsidRDefault="00572CC4" w:rsidP="00D87117">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72CC4" w:rsidRPr="00567740" w:rsidRDefault="00572CC4" w:rsidP="00D27F13">
            <w:pPr>
              <w:pStyle w:val="a4"/>
              <w:bidi/>
              <w:jc w:val="center"/>
              <w:rPr>
                <w:rFonts w:cs="AL-Mohanad"/>
                <w:sz w:val="20"/>
                <w:szCs w:val="20"/>
                <w:rtl/>
              </w:rPr>
            </w:pPr>
            <w:r w:rsidRPr="00567740">
              <w:rPr>
                <w:rFonts w:cs="AL-Mohanad" w:hint="cs"/>
                <w:sz w:val="20"/>
                <w:szCs w:val="20"/>
                <w:rtl/>
              </w:rPr>
              <w:t>5/2/11</w:t>
            </w:r>
          </w:p>
        </w:tc>
        <w:tc>
          <w:tcPr>
            <w:tcW w:w="7905" w:type="dxa"/>
          </w:tcPr>
          <w:p w:rsidR="00572CC4" w:rsidRPr="00567740" w:rsidRDefault="00572CC4" w:rsidP="004D1B34">
            <w:pPr>
              <w:pStyle w:val="a4"/>
              <w:bidi/>
              <w:rPr>
                <w:rFonts w:cs="AL-Mohanad"/>
                <w:sz w:val="20"/>
                <w:szCs w:val="20"/>
                <w:rtl/>
              </w:rPr>
            </w:pPr>
            <w:r w:rsidRPr="00567740">
              <w:rPr>
                <w:rFonts w:cs="AL-Mohanad" w:hint="cs"/>
                <w:sz w:val="20"/>
                <w:szCs w:val="20"/>
                <w:rtl/>
              </w:rPr>
              <w:t>تنظيم لقاءات دورية مع أولياء امور الطلاب الموهوبين لتحقيق بعض سبل التكامل في رعاية المواهب داخل وخارج المدرسة .</w:t>
            </w:r>
          </w:p>
        </w:tc>
      </w:tr>
      <w:tr w:rsidR="00D87117" w:rsidRPr="00567740" w:rsidTr="00D87117">
        <w:tc>
          <w:tcPr>
            <w:tcW w:w="1857" w:type="dxa"/>
            <w:vMerge w:val="restart"/>
            <w:vAlign w:val="center"/>
          </w:tcPr>
          <w:p w:rsidR="00D87117" w:rsidRPr="00567740" w:rsidRDefault="00D87117" w:rsidP="00D87117">
            <w:pPr>
              <w:pStyle w:val="a4"/>
              <w:bidi/>
              <w:jc w:val="center"/>
              <w:rPr>
                <w:rFonts w:cs="AL-Mohanad"/>
                <w:sz w:val="20"/>
                <w:szCs w:val="20"/>
                <w:rtl/>
              </w:rPr>
            </w:pPr>
            <w:r w:rsidRPr="00567740">
              <w:rPr>
                <w:rFonts w:cs="AL-Mohanad" w:hint="cs"/>
                <w:sz w:val="20"/>
                <w:szCs w:val="20"/>
                <w:rtl/>
              </w:rPr>
              <w:t>المعلم المختص بالموهوبين</w:t>
            </w: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5/2/12</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توعية أولياء أمور جميع الطلاب بأنواع وأنماط الموهبة وسبل تقديم الرعاية المناسبة لكل منها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5/2/13</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 xml:space="preserve">تقديم نصائح لفظية وكتابية في صورة محاضرات عامة ولقاءات خاصة ومطويات تتضمن أساليب وبرامج يمكن استخدامها في المنازل لمساعدة أولياء أمور الطلاب في تقديم الدعم الكافي للموهوبين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5/2/14</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 xml:space="preserve">تنظيم برامج ونشاطات خاصة لتنمية القدرات الشخصية والاجتماعية للطلاب الموهوبين من خلال اللقاءات الدورية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5/2/15</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 xml:space="preserve">تنفيذ الحصص الأسبوعية والمخططة باستخدام الوسائل والادوات التي تساهم في تنمية مهاراتهم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5/2/16</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تطبيق الاساليب العلمية الحديثة الكمية منها والنوعية في تمييز الموهبة وتصنيفها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5/2/17</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 xml:space="preserve">التعاون مع معلمي الصفوف الدراسية في تنفيذ برامج وأساليب علمية حديثة لتنمية القدرات التفكيرية للطلاب في الصفوف العادية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5/2/18</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 xml:space="preserve">المساعدة في تنمية مهارات التفكير للطلاب الموهوبين من خلال تدريبهم على بعض برامج تنمية التفكير الناقد والابداعي والابتكاري وفق آلية مدرجة </w:t>
            </w:r>
          </w:p>
        </w:tc>
      </w:tr>
      <w:tr w:rsidR="00D87117" w:rsidRPr="00567740" w:rsidTr="00572CC4">
        <w:tc>
          <w:tcPr>
            <w:tcW w:w="1857" w:type="dxa"/>
            <w:vMerge/>
            <w:vAlign w:val="center"/>
          </w:tcPr>
          <w:p w:rsidR="00D87117" w:rsidRPr="00567740" w:rsidRDefault="00D87117" w:rsidP="00D27F13">
            <w:pPr>
              <w:pStyle w:val="a4"/>
              <w:bidi/>
              <w:jc w:val="center"/>
              <w:rPr>
                <w:rFonts w:cs="AL-Mohanad"/>
                <w:sz w:val="20"/>
                <w:szCs w:val="20"/>
                <w:rtl/>
              </w:rPr>
            </w:pPr>
          </w:p>
        </w:tc>
        <w:tc>
          <w:tcPr>
            <w:tcW w:w="992" w:type="dxa"/>
            <w:vAlign w:val="center"/>
          </w:tcPr>
          <w:p w:rsidR="00D87117" w:rsidRPr="00567740" w:rsidRDefault="00D87117" w:rsidP="00D27F13">
            <w:pPr>
              <w:pStyle w:val="a4"/>
              <w:bidi/>
              <w:jc w:val="center"/>
              <w:rPr>
                <w:rFonts w:cs="AL-Mohanad"/>
                <w:sz w:val="20"/>
                <w:szCs w:val="20"/>
                <w:rtl/>
              </w:rPr>
            </w:pPr>
            <w:r w:rsidRPr="00567740">
              <w:rPr>
                <w:rFonts w:cs="AL-Mohanad" w:hint="cs"/>
                <w:sz w:val="20"/>
                <w:szCs w:val="20"/>
                <w:rtl/>
              </w:rPr>
              <w:t>5/2/19</w:t>
            </w:r>
          </w:p>
        </w:tc>
        <w:tc>
          <w:tcPr>
            <w:tcW w:w="7905" w:type="dxa"/>
          </w:tcPr>
          <w:p w:rsidR="00D87117" w:rsidRPr="00567740" w:rsidRDefault="00D87117" w:rsidP="004D1B34">
            <w:pPr>
              <w:pStyle w:val="a4"/>
              <w:bidi/>
              <w:rPr>
                <w:rFonts w:cs="AL-Mohanad"/>
                <w:sz w:val="20"/>
                <w:szCs w:val="20"/>
                <w:rtl/>
              </w:rPr>
            </w:pPr>
            <w:r w:rsidRPr="00567740">
              <w:rPr>
                <w:rFonts w:cs="AL-Mohanad" w:hint="cs"/>
                <w:sz w:val="20"/>
                <w:szCs w:val="20"/>
                <w:rtl/>
              </w:rPr>
              <w:t>تنفيذ برامج لمساعدة الطلاب الموهوبين على تنمية قدرات البحث العلمي وأساليبه .</w:t>
            </w:r>
          </w:p>
        </w:tc>
      </w:tr>
    </w:tbl>
    <w:p w:rsidR="00CA1614" w:rsidRDefault="00CA1614" w:rsidP="00CA1614">
      <w:pPr>
        <w:pStyle w:val="a4"/>
        <w:bidi/>
        <w:rPr>
          <w:sz w:val="20"/>
          <w:szCs w:val="20"/>
          <w:rtl/>
        </w:rPr>
      </w:pPr>
    </w:p>
    <w:p w:rsidR="00D87117" w:rsidRDefault="00D87117" w:rsidP="00D87117">
      <w:pPr>
        <w:pStyle w:val="a4"/>
        <w:bidi/>
        <w:rPr>
          <w:sz w:val="20"/>
          <w:szCs w:val="20"/>
          <w:rtl/>
        </w:rPr>
      </w:pPr>
    </w:p>
    <w:p w:rsidR="00D87117" w:rsidRDefault="00D87117" w:rsidP="00D87117">
      <w:pPr>
        <w:pStyle w:val="a4"/>
        <w:bidi/>
        <w:rPr>
          <w:sz w:val="20"/>
          <w:szCs w:val="20"/>
          <w:rtl/>
        </w:rPr>
      </w:pPr>
    </w:p>
    <w:p w:rsidR="00D87117" w:rsidRDefault="00D87117" w:rsidP="00D87117">
      <w:pPr>
        <w:pStyle w:val="a4"/>
        <w:bidi/>
        <w:rPr>
          <w:sz w:val="20"/>
          <w:szCs w:val="20"/>
          <w:rtl/>
        </w:rPr>
      </w:pPr>
    </w:p>
    <w:p w:rsidR="00D87117" w:rsidRPr="00567740" w:rsidRDefault="00D87117" w:rsidP="00D87117">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CA1614" w:rsidRPr="00567740" w:rsidTr="00D87117">
        <w:tc>
          <w:tcPr>
            <w:tcW w:w="10754" w:type="dxa"/>
            <w:shd w:val="clear" w:color="auto" w:fill="FFFFFF" w:themeFill="background1"/>
          </w:tcPr>
          <w:p w:rsidR="00CA1614" w:rsidRPr="00567740" w:rsidRDefault="00CA1614" w:rsidP="004D1B34">
            <w:pPr>
              <w:pStyle w:val="a4"/>
              <w:bidi/>
              <w:rPr>
                <w:sz w:val="20"/>
                <w:szCs w:val="20"/>
                <w:rtl/>
              </w:rPr>
            </w:pPr>
            <w:r w:rsidRPr="00567740">
              <w:rPr>
                <w:rFonts w:cs="AL-Mohanad" w:hint="cs"/>
                <w:sz w:val="20"/>
                <w:szCs w:val="20"/>
                <w:rtl/>
              </w:rPr>
              <w:t>6- النماذج والسجلات</w:t>
            </w:r>
          </w:p>
        </w:tc>
      </w:tr>
    </w:tbl>
    <w:p w:rsidR="00D87117" w:rsidRPr="00D87117" w:rsidRDefault="00D87117" w:rsidP="00D87117">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5"/>
        <w:gridCol w:w="2468"/>
        <w:gridCol w:w="1983"/>
        <w:gridCol w:w="2456"/>
        <w:gridCol w:w="1762"/>
      </w:tblGrid>
      <w:tr w:rsidR="00CA1614" w:rsidRPr="00567740" w:rsidTr="00D87117">
        <w:tc>
          <w:tcPr>
            <w:tcW w:w="969" w:type="pct"/>
            <w:shd w:val="clear" w:color="auto" w:fill="92D050"/>
            <w:vAlign w:val="center"/>
          </w:tcPr>
          <w:p w:rsidR="00CA1614" w:rsidRPr="00567740" w:rsidRDefault="00CA1614" w:rsidP="004D1B34">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CA1614" w:rsidRPr="00567740" w:rsidRDefault="00CA1614" w:rsidP="004D1B3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CA1614" w:rsidRPr="00567740" w:rsidRDefault="00CA1614" w:rsidP="004D1B3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CA1614" w:rsidRPr="00567740" w:rsidRDefault="00CA1614" w:rsidP="004D1B3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CA1614" w:rsidRPr="00567740" w:rsidRDefault="00CA1614" w:rsidP="004D1B34">
            <w:pPr>
              <w:pStyle w:val="a4"/>
              <w:bidi/>
              <w:jc w:val="center"/>
              <w:rPr>
                <w:rFonts w:cs="AL-Mohanad"/>
                <w:sz w:val="20"/>
                <w:szCs w:val="20"/>
                <w:rtl/>
              </w:rPr>
            </w:pPr>
            <w:r w:rsidRPr="00567740">
              <w:rPr>
                <w:rFonts w:cs="AL-Mohanad" w:hint="cs"/>
                <w:sz w:val="20"/>
                <w:szCs w:val="20"/>
                <w:rtl/>
              </w:rPr>
              <w:t>مدة الحفظ</w:t>
            </w:r>
          </w:p>
        </w:tc>
      </w:tr>
      <w:tr w:rsidR="001C074A" w:rsidRPr="00567740" w:rsidTr="00D87117">
        <w:tc>
          <w:tcPr>
            <w:tcW w:w="969" w:type="pct"/>
            <w:shd w:val="clear" w:color="auto" w:fill="auto"/>
            <w:vAlign w:val="center"/>
          </w:tcPr>
          <w:p w:rsidR="001C074A" w:rsidRPr="00567740" w:rsidRDefault="001C074A" w:rsidP="00D27F13">
            <w:pPr>
              <w:pStyle w:val="a4"/>
              <w:bidi/>
              <w:jc w:val="center"/>
              <w:rPr>
                <w:rFonts w:cs="AL-Mohanad"/>
                <w:sz w:val="20"/>
                <w:szCs w:val="20"/>
                <w:rtl/>
              </w:rPr>
            </w:pPr>
          </w:p>
        </w:tc>
        <w:tc>
          <w:tcPr>
            <w:tcW w:w="1147" w:type="pct"/>
            <w:shd w:val="clear" w:color="auto" w:fill="auto"/>
            <w:vAlign w:val="center"/>
          </w:tcPr>
          <w:p w:rsidR="001C074A" w:rsidRPr="00567740" w:rsidRDefault="001C074A" w:rsidP="00D27F13">
            <w:pPr>
              <w:pStyle w:val="a4"/>
              <w:bidi/>
              <w:jc w:val="center"/>
              <w:rPr>
                <w:rFonts w:cs="AL-Mohanad"/>
                <w:sz w:val="20"/>
                <w:szCs w:val="20"/>
                <w:rtl/>
              </w:rPr>
            </w:pPr>
            <w:r w:rsidRPr="00567740">
              <w:rPr>
                <w:rFonts w:cs="AL-Mohanad" w:hint="cs"/>
                <w:sz w:val="20"/>
                <w:szCs w:val="20"/>
                <w:rtl/>
              </w:rPr>
              <w:t>لا يوجد</w:t>
            </w:r>
          </w:p>
        </w:tc>
        <w:tc>
          <w:tcPr>
            <w:tcW w:w="922" w:type="pct"/>
            <w:shd w:val="clear" w:color="auto" w:fill="auto"/>
            <w:vAlign w:val="center"/>
          </w:tcPr>
          <w:p w:rsidR="001C074A" w:rsidRPr="00567740" w:rsidRDefault="001C074A" w:rsidP="00D27F13">
            <w:pPr>
              <w:pStyle w:val="a4"/>
              <w:bidi/>
              <w:jc w:val="center"/>
              <w:rPr>
                <w:rFonts w:cs="AL-Mohanad"/>
                <w:sz w:val="20"/>
                <w:szCs w:val="20"/>
                <w:rtl/>
              </w:rPr>
            </w:pPr>
          </w:p>
        </w:tc>
        <w:tc>
          <w:tcPr>
            <w:tcW w:w="1142" w:type="pct"/>
            <w:shd w:val="clear" w:color="auto" w:fill="auto"/>
            <w:vAlign w:val="center"/>
          </w:tcPr>
          <w:p w:rsidR="001C074A" w:rsidRPr="00567740" w:rsidRDefault="001C074A" w:rsidP="00D27F13">
            <w:pPr>
              <w:pStyle w:val="a4"/>
              <w:bidi/>
              <w:jc w:val="center"/>
              <w:rPr>
                <w:rFonts w:cs="AL-Mohanad"/>
                <w:sz w:val="20"/>
                <w:szCs w:val="20"/>
                <w:rtl/>
              </w:rPr>
            </w:pPr>
          </w:p>
        </w:tc>
        <w:tc>
          <w:tcPr>
            <w:tcW w:w="819" w:type="pct"/>
            <w:shd w:val="clear" w:color="auto" w:fill="auto"/>
            <w:vAlign w:val="center"/>
          </w:tcPr>
          <w:p w:rsidR="001C074A" w:rsidRPr="00567740" w:rsidRDefault="001C074A" w:rsidP="00D27F13">
            <w:pPr>
              <w:pStyle w:val="a4"/>
              <w:bidi/>
              <w:jc w:val="center"/>
              <w:rPr>
                <w:rFonts w:cs="AL-Mohanad"/>
                <w:sz w:val="20"/>
                <w:szCs w:val="20"/>
                <w:rtl/>
              </w:rPr>
            </w:pPr>
          </w:p>
        </w:tc>
      </w:tr>
    </w:tbl>
    <w:p w:rsidR="00CA1614" w:rsidRPr="00567740" w:rsidRDefault="00CA1614" w:rsidP="00CA1614">
      <w:pPr>
        <w:rPr>
          <w:sz w:val="20"/>
          <w:szCs w:val="20"/>
          <w:rtl/>
        </w:rPr>
      </w:pPr>
    </w:p>
    <w:p w:rsidR="00CA1614" w:rsidRPr="00567740" w:rsidRDefault="00CA1614" w:rsidP="00CA1614">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7F4A50" w:rsidRPr="00567740" w:rsidRDefault="007F4A50" w:rsidP="00AC4233">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bidi/>
        <w:rPr>
          <w:sz w:val="20"/>
          <w:szCs w:val="20"/>
          <w:rtl/>
        </w:rPr>
      </w:pPr>
    </w:p>
    <w:p w:rsidR="007E47B6" w:rsidRDefault="007E47B6" w:rsidP="007E47B6">
      <w:pPr>
        <w:bidi/>
        <w:rPr>
          <w:sz w:val="20"/>
          <w:szCs w:val="20"/>
          <w:rtl/>
        </w:rPr>
      </w:pPr>
    </w:p>
    <w:p w:rsidR="00D87117" w:rsidRDefault="00D87117" w:rsidP="00D87117">
      <w:pPr>
        <w:bidi/>
        <w:rPr>
          <w:sz w:val="20"/>
          <w:szCs w:val="20"/>
          <w:rtl/>
        </w:rPr>
      </w:pPr>
    </w:p>
    <w:p w:rsidR="00D87117" w:rsidRDefault="00D87117" w:rsidP="00D87117">
      <w:pPr>
        <w:bidi/>
        <w:rPr>
          <w:sz w:val="20"/>
          <w:szCs w:val="20"/>
          <w:rtl/>
        </w:rPr>
      </w:pPr>
    </w:p>
    <w:p w:rsidR="00D87117" w:rsidRDefault="00D87117" w:rsidP="00D87117">
      <w:pPr>
        <w:bidi/>
        <w:rPr>
          <w:sz w:val="20"/>
          <w:szCs w:val="20"/>
          <w:rtl/>
        </w:rPr>
      </w:pPr>
    </w:p>
    <w:p w:rsidR="00D87117" w:rsidRPr="00567740" w:rsidRDefault="00D87117" w:rsidP="00D87117">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566"/>
        <w:gridCol w:w="4605"/>
        <w:gridCol w:w="3583"/>
      </w:tblGrid>
      <w:tr w:rsidR="001C074A" w:rsidRPr="00567740" w:rsidTr="00D87117">
        <w:tc>
          <w:tcPr>
            <w:tcW w:w="1193" w:type="pct"/>
            <w:shd w:val="clear" w:color="auto" w:fill="92D050"/>
          </w:tcPr>
          <w:p w:rsidR="001C074A" w:rsidRPr="00D87117" w:rsidRDefault="001C074A" w:rsidP="00D87117">
            <w:pPr>
              <w:pStyle w:val="a4"/>
              <w:bidi/>
              <w:jc w:val="center"/>
              <w:rPr>
                <w:rFonts w:cs="GE SS Two Medium"/>
                <w:sz w:val="20"/>
                <w:szCs w:val="20"/>
                <w:rtl/>
              </w:rPr>
            </w:pPr>
            <w:r w:rsidRPr="00D87117">
              <w:rPr>
                <w:rFonts w:cs="GE SS Two Medium" w:hint="cs"/>
                <w:sz w:val="20"/>
                <w:szCs w:val="20"/>
                <w:rtl/>
              </w:rPr>
              <w:t>رقم العملية: 15</w:t>
            </w:r>
          </w:p>
        </w:tc>
        <w:tc>
          <w:tcPr>
            <w:tcW w:w="2141" w:type="pct"/>
            <w:shd w:val="clear" w:color="auto" w:fill="92D050"/>
          </w:tcPr>
          <w:p w:rsidR="001C074A" w:rsidRPr="00D87117" w:rsidRDefault="001C074A" w:rsidP="00D87117">
            <w:pPr>
              <w:pStyle w:val="a4"/>
              <w:bidi/>
              <w:jc w:val="center"/>
              <w:rPr>
                <w:rFonts w:cs="GE SS Two Medium"/>
                <w:sz w:val="20"/>
                <w:szCs w:val="20"/>
                <w:rtl/>
              </w:rPr>
            </w:pPr>
            <w:r w:rsidRPr="00D87117">
              <w:rPr>
                <w:rFonts w:cs="GE SS Two Medium" w:hint="cs"/>
                <w:sz w:val="20"/>
                <w:szCs w:val="20"/>
                <w:rtl/>
              </w:rPr>
              <w:t>اسم العملية: رعاية ذوي الاحتياجات الخاصة</w:t>
            </w:r>
          </w:p>
        </w:tc>
        <w:tc>
          <w:tcPr>
            <w:tcW w:w="1666" w:type="pct"/>
            <w:shd w:val="clear" w:color="auto" w:fill="92D050"/>
          </w:tcPr>
          <w:p w:rsidR="001C074A" w:rsidRPr="00D87117" w:rsidRDefault="001C074A" w:rsidP="00D87117">
            <w:pPr>
              <w:pStyle w:val="a4"/>
              <w:bidi/>
              <w:jc w:val="center"/>
              <w:rPr>
                <w:rFonts w:cs="GE SS Two Medium"/>
                <w:sz w:val="20"/>
                <w:szCs w:val="20"/>
                <w:rtl/>
              </w:rPr>
            </w:pPr>
            <w:r w:rsidRPr="00D87117">
              <w:rPr>
                <w:rFonts w:cs="GE SS Two Medium" w:hint="cs"/>
                <w:sz w:val="20"/>
                <w:szCs w:val="20"/>
                <w:rtl/>
              </w:rPr>
              <w:t>رمز العملية: (و.ت.ع-04)</w:t>
            </w:r>
          </w:p>
        </w:tc>
      </w:tr>
    </w:tbl>
    <w:p w:rsidR="001C074A" w:rsidRPr="00D87117" w:rsidRDefault="001C074A" w:rsidP="001C074A">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7E47B6" w:rsidRPr="00567740" w:rsidTr="00D87117">
        <w:tc>
          <w:tcPr>
            <w:tcW w:w="1857" w:type="dxa"/>
            <w:vAlign w:val="center"/>
          </w:tcPr>
          <w:p w:rsidR="007E47B6" w:rsidRPr="00567740" w:rsidRDefault="007E47B6" w:rsidP="00D87117">
            <w:pPr>
              <w:pStyle w:val="a4"/>
              <w:bidi/>
              <w:rPr>
                <w:rFonts w:cs="AL-Mohanad"/>
                <w:sz w:val="20"/>
                <w:szCs w:val="20"/>
                <w:rtl/>
              </w:rPr>
            </w:pPr>
            <w:r w:rsidRPr="00567740">
              <w:rPr>
                <w:rFonts w:cs="AL-Mohanad" w:hint="cs"/>
                <w:sz w:val="20"/>
                <w:szCs w:val="20"/>
                <w:rtl/>
              </w:rPr>
              <w:lastRenderedPageBreak/>
              <w:t>1-</w:t>
            </w:r>
            <w:r w:rsidRPr="00567740">
              <w:rPr>
                <w:rFonts w:cs="AL-Mohanad"/>
                <w:sz w:val="20"/>
                <w:szCs w:val="20"/>
                <w:rtl/>
              </w:rPr>
              <w:t>الهدف</w:t>
            </w:r>
          </w:p>
        </w:tc>
        <w:tc>
          <w:tcPr>
            <w:tcW w:w="8897" w:type="dxa"/>
          </w:tcPr>
          <w:p w:rsidR="007E47B6" w:rsidRPr="00567740" w:rsidRDefault="007E47B6" w:rsidP="004D1B34">
            <w:pPr>
              <w:pStyle w:val="a4"/>
              <w:bidi/>
              <w:rPr>
                <w:rFonts w:cs="AL-Mohanad"/>
                <w:sz w:val="20"/>
                <w:szCs w:val="20"/>
                <w:rtl/>
              </w:rPr>
            </w:pPr>
            <w:r w:rsidRPr="00567740">
              <w:rPr>
                <w:rFonts w:cs="AL-Mohanad" w:hint="cs"/>
                <w:sz w:val="20"/>
                <w:szCs w:val="20"/>
                <w:rtl/>
              </w:rPr>
              <w:t>يهدف هذا الاجراء إلى دعم ومتابعة الطلاب ذوي الاحتياجات الخاصة في المدرسة لتنمية وتطوير قدراتهم والعمل على تهيئتهم للتغلب على إعاقاتهم .</w:t>
            </w:r>
          </w:p>
        </w:tc>
      </w:tr>
      <w:tr w:rsidR="007E47B6" w:rsidRPr="00567740" w:rsidTr="00D87117">
        <w:tc>
          <w:tcPr>
            <w:tcW w:w="1857" w:type="dxa"/>
            <w:vAlign w:val="center"/>
          </w:tcPr>
          <w:p w:rsidR="007E47B6" w:rsidRPr="00567740" w:rsidRDefault="007E47B6" w:rsidP="00D87117">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7E47B6" w:rsidRPr="00567740" w:rsidRDefault="007E47B6" w:rsidP="004D1B34">
            <w:pPr>
              <w:pStyle w:val="a4"/>
              <w:bidi/>
              <w:rPr>
                <w:rFonts w:cs="AL-Mohanad"/>
                <w:sz w:val="20"/>
                <w:szCs w:val="20"/>
                <w:rtl/>
              </w:rPr>
            </w:pPr>
            <w:r w:rsidRPr="00567740">
              <w:rPr>
                <w:rFonts w:cs="AL-Mohanad" w:hint="cs"/>
                <w:sz w:val="20"/>
                <w:szCs w:val="20"/>
                <w:rtl/>
              </w:rPr>
              <w:t xml:space="preserve">يطبق هذا لااجراء على الطلاب ذوي الاحتياجات الخاصة في المدرسة </w:t>
            </w:r>
          </w:p>
        </w:tc>
      </w:tr>
      <w:tr w:rsidR="007E47B6" w:rsidRPr="00567740" w:rsidTr="00D87117">
        <w:tc>
          <w:tcPr>
            <w:tcW w:w="1857" w:type="dxa"/>
            <w:vAlign w:val="center"/>
          </w:tcPr>
          <w:p w:rsidR="007E47B6" w:rsidRPr="00567740" w:rsidRDefault="007E47B6" w:rsidP="00D87117">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7E47B6" w:rsidRPr="00567740" w:rsidRDefault="007E47B6" w:rsidP="004D1B34">
            <w:pPr>
              <w:pStyle w:val="a4"/>
              <w:bidi/>
              <w:rPr>
                <w:rFonts w:cs="AL-Mohanad"/>
                <w:sz w:val="20"/>
                <w:szCs w:val="20"/>
                <w:rtl/>
              </w:rPr>
            </w:pPr>
            <w:r w:rsidRPr="00567740">
              <w:rPr>
                <w:rFonts w:cs="AL-Mohanad" w:hint="cs"/>
                <w:sz w:val="20"/>
                <w:szCs w:val="20"/>
                <w:rtl/>
              </w:rPr>
              <w:t xml:space="preserve">3/1  القواعد التنظيمية لمعاهد وبرامج التربية الخاصة </w:t>
            </w:r>
          </w:p>
          <w:p w:rsidR="007E47B6" w:rsidRPr="00567740" w:rsidRDefault="007E47B6" w:rsidP="004D1B34">
            <w:pPr>
              <w:pStyle w:val="a4"/>
              <w:bidi/>
              <w:rPr>
                <w:rFonts w:cs="AL-Mohanad"/>
                <w:sz w:val="20"/>
                <w:szCs w:val="20"/>
                <w:rtl/>
              </w:rPr>
            </w:pPr>
            <w:r w:rsidRPr="00567740">
              <w:rPr>
                <w:rFonts w:cs="AL-Mohanad" w:hint="cs"/>
                <w:sz w:val="20"/>
                <w:szCs w:val="20"/>
                <w:rtl/>
              </w:rPr>
              <w:t xml:space="preserve">3/2  المرشد في تربية وتعليم ذوي الاحتياجات الخاصة </w:t>
            </w:r>
          </w:p>
        </w:tc>
      </w:tr>
      <w:tr w:rsidR="007E47B6" w:rsidRPr="00567740" w:rsidTr="00D87117">
        <w:tc>
          <w:tcPr>
            <w:tcW w:w="1857" w:type="dxa"/>
            <w:vAlign w:val="center"/>
          </w:tcPr>
          <w:p w:rsidR="007E47B6" w:rsidRPr="00567740" w:rsidRDefault="007E47B6" w:rsidP="00D87117">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7E47B6" w:rsidRPr="00567740" w:rsidRDefault="007E47B6" w:rsidP="004D1B34">
            <w:pPr>
              <w:pStyle w:val="a4"/>
              <w:bidi/>
              <w:rPr>
                <w:rFonts w:cs="AL-Mohanad"/>
                <w:sz w:val="20"/>
                <w:szCs w:val="20"/>
                <w:rtl/>
              </w:rPr>
            </w:pPr>
            <w:r w:rsidRPr="00567740">
              <w:rPr>
                <w:rFonts w:cs="AL-Mohanad" w:hint="cs"/>
                <w:sz w:val="20"/>
                <w:szCs w:val="20"/>
                <w:rtl/>
              </w:rPr>
              <w:t>4/1  التربية الخاصة : مجموعة البرامج والخطط والاستراتيجيات المصممة خصيصا لتلبية الاحتياجات الخاصة بالتلاميذ غير العاديين ، وتشتمل على طرائق تدريس وأدوات وتجهيزات ومعدات خاصة ، بالاضافة إلى خدمات مساندة .</w:t>
            </w:r>
          </w:p>
          <w:p w:rsidR="007E47B6" w:rsidRPr="00567740" w:rsidRDefault="007E47B6" w:rsidP="004D1B34">
            <w:pPr>
              <w:pStyle w:val="a4"/>
              <w:bidi/>
              <w:rPr>
                <w:rFonts w:cs="AL-Mohanad"/>
                <w:sz w:val="20"/>
                <w:szCs w:val="20"/>
                <w:rtl/>
              </w:rPr>
            </w:pPr>
            <w:r w:rsidRPr="00567740">
              <w:rPr>
                <w:rFonts w:cs="AL-Mohanad" w:hint="cs"/>
                <w:sz w:val="20"/>
                <w:szCs w:val="20"/>
                <w:rtl/>
              </w:rPr>
              <w:t xml:space="preserve">4/2  المعلم المختص : الشخص المؤهل في التربية الخاصة ويشترك بصورة مباشرة في تدريس التلاميذ غير العاديين . </w:t>
            </w:r>
          </w:p>
        </w:tc>
      </w:tr>
      <w:tr w:rsidR="001C074A" w:rsidRPr="00567740" w:rsidTr="00CF68DD">
        <w:tc>
          <w:tcPr>
            <w:tcW w:w="10754" w:type="dxa"/>
            <w:gridSpan w:val="2"/>
            <w:shd w:val="clear" w:color="auto" w:fill="FFFFFF" w:themeFill="background1"/>
            <w:vAlign w:val="center"/>
          </w:tcPr>
          <w:p w:rsidR="001C074A" w:rsidRPr="00567740" w:rsidRDefault="005248F9" w:rsidP="004D1B34">
            <w:pPr>
              <w:pStyle w:val="a4"/>
              <w:bidi/>
              <w:rPr>
                <w:rFonts w:cs="AL-Mohanad"/>
                <w:sz w:val="20"/>
                <w:szCs w:val="20"/>
                <w:rtl/>
              </w:rPr>
            </w:pPr>
            <w:r w:rsidRPr="00567740">
              <w:rPr>
                <w:rFonts w:cs="AL-Mohanad" w:hint="cs"/>
                <w:sz w:val="20"/>
                <w:szCs w:val="20"/>
                <w:rtl/>
              </w:rPr>
              <w:t>5-العملية*</w:t>
            </w:r>
            <w:r w:rsidR="001C074A" w:rsidRPr="00567740">
              <w:rPr>
                <w:rFonts w:cs="AL-Mohanad" w:hint="cs"/>
                <w:sz w:val="20"/>
                <w:szCs w:val="20"/>
                <w:rtl/>
              </w:rPr>
              <w:t>:</w:t>
            </w:r>
          </w:p>
        </w:tc>
      </w:tr>
    </w:tbl>
    <w:p w:rsidR="001C074A" w:rsidRPr="00D87117" w:rsidRDefault="001C074A" w:rsidP="001C074A">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7E47B6" w:rsidRPr="00567740" w:rsidTr="00CF68DD">
        <w:trPr>
          <w:tblHeader/>
        </w:trPr>
        <w:tc>
          <w:tcPr>
            <w:tcW w:w="1857" w:type="dxa"/>
            <w:shd w:val="clear" w:color="auto" w:fill="92D050"/>
            <w:vAlign w:val="center"/>
          </w:tcPr>
          <w:p w:rsidR="007E47B6" w:rsidRPr="00567740" w:rsidRDefault="007E47B6" w:rsidP="007E47B6">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7E47B6" w:rsidRPr="00567740" w:rsidRDefault="007E47B6" w:rsidP="004D1B34">
            <w:pPr>
              <w:pStyle w:val="a4"/>
              <w:bidi/>
              <w:jc w:val="center"/>
              <w:rPr>
                <w:rFonts w:cs="AL-Mohanad"/>
                <w:sz w:val="20"/>
                <w:szCs w:val="20"/>
                <w:rtl/>
              </w:rPr>
            </w:pPr>
            <w:r w:rsidRPr="00567740">
              <w:rPr>
                <w:rFonts w:cs="AL-Mohanad" w:hint="cs"/>
                <w:sz w:val="20"/>
                <w:szCs w:val="20"/>
                <w:rtl/>
              </w:rPr>
              <w:t>الإجراء</w:t>
            </w:r>
          </w:p>
        </w:tc>
      </w:tr>
      <w:tr w:rsidR="001C074A" w:rsidRPr="00567740" w:rsidTr="00CF68DD">
        <w:tc>
          <w:tcPr>
            <w:tcW w:w="1857" w:type="dxa"/>
            <w:vAlign w:val="center"/>
          </w:tcPr>
          <w:p w:rsidR="001C074A" w:rsidRPr="00567740" w:rsidRDefault="001C074A" w:rsidP="007E47B6">
            <w:pPr>
              <w:pStyle w:val="a4"/>
              <w:bidi/>
              <w:jc w:val="center"/>
              <w:rPr>
                <w:rFonts w:cs="AL-Mohanad"/>
                <w:sz w:val="20"/>
                <w:szCs w:val="20"/>
                <w:rtl/>
              </w:rPr>
            </w:pPr>
          </w:p>
        </w:tc>
        <w:tc>
          <w:tcPr>
            <w:tcW w:w="992" w:type="dxa"/>
            <w:vAlign w:val="center"/>
          </w:tcPr>
          <w:p w:rsidR="001C074A" w:rsidRPr="00567740" w:rsidRDefault="001C074A" w:rsidP="007E47B6">
            <w:pPr>
              <w:pStyle w:val="a4"/>
              <w:bidi/>
              <w:jc w:val="center"/>
              <w:rPr>
                <w:rFonts w:cs="AL-Mohanad"/>
                <w:sz w:val="20"/>
                <w:szCs w:val="20"/>
                <w:rtl/>
              </w:rPr>
            </w:pPr>
            <w:r w:rsidRPr="00567740">
              <w:rPr>
                <w:rFonts w:cs="AL-Mohanad" w:hint="cs"/>
                <w:sz w:val="20"/>
                <w:szCs w:val="20"/>
                <w:rtl/>
              </w:rPr>
              <w:t>5/1</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بداية الفصل الدراسي </w:t>
            </w:r>
          </w:p>
        </w:tc>
      </w:tr>
      <w:tr w:rsidR="005248F9" w:rsidRPr="00567740" w:rsidTr="00CF68DD">
        <w:tc>
          <w:tcPr>
            <w:tcW w:w="1857" w:type="dxa"/>
            <w:vMerge w:val="restart"/>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5/1/1</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الكشف والتأكد من الطلاب ذوي الاحتياجات الخاصة من خلال استخدام المقاييس المتخصصة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5/1/2</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حصر الطلاب ذوي الاحتياجات الخاصة في بداية كل عام دراسي بالتعاون مع المعلمين والمرشد الطلابي ومع بداية الفصل الدراسي الثاني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5/1/3</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تحديد الاحتياجات والمتطلبات اللازمة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5/1/4</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تصنيف الطلاب حسب نوع الاحتياج في المدرسة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5/1/5</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تجهيز الملفات والسجلات الخاصة بالطلاب ذوي الاحتياجات الخاصة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5/1/6</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إعداد خطة تربوية فردية تتواءم مع خصائص واحتياج كل طالب من ذوي الإعاقة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5/1/7</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عرض الخطة على وكيل الشؤون التعليمية ورفعها لمدير المدرسة لاعتمادها .</w:t>
            </w:r>
          </w:p>
        </w:tc>
      </w:tr>
      <w:tr w:rsidR="001C074A" w:rsidRPr="00567740" w:rsidTr="00CF68DD">
        <w:tc>
          <w:tcPr>
            <w:tcW w:w="1857" w:type="dxa"/>
            <w:vAlign w:val="center"/>
          </w:tcPr>
          <w:p w:rsidR="001C074A" w:rsidRPr="00567740" w:rsidRDefault="001C074A" w:rsidP="007E47B6">
            <w:pPr>
              <w:pStyle w:val="a4"/>
              <w:bidi/>
              <w:jc w:val="center"/>
              <w:rPr>
                <w:rFonts w:cs="AL-Mohanad"/>
                <w:sz w:val="20"/>
                <w:szCs w:val="20"/>
                <w:rtl/>
              </w:rPr>
            </w:pPr>
          </w:p>
        </w:tc>
        <w:tc>
          <w:tcPr>
            <w:tcW w:w="992" w:type="dxa"/>
            <w:vAlign w:val="center"/>
          </w:tcPr>
          <w:p w:rsidR="001C074A" w:rsidRPr="00567740" w:rsidRDefault="001C074A" w:rsidP="007E47B6">
            <w:pPr>
              <w:pStyle w:val="a4"/>
              <w:bidi/>
              <w:jc w:val="center"/>
              <w:rPr>
                <w:rFonts w:cs="AL-Mohanad"/>
                <w:sz w:val="20"/>
                <w:szCs w:val="20"/>
              </w:rPr>
            </w:pPr>
            <w:r w:rsidRPr="00567740">
              <w:rPr>
                <w:rFonts w:cs="AL-Mohanad" w:hint="cs"/>
                <w:sz w:val="20"/>
                <w:szCs w:val="20"/>
                <w:rtl/>
              </w:rPr>
              <w:t>5/2</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أثناء الفصل الدراسي :</w:t>
            </w:r>
          </w:p>
        </w:tc>
      </w:tr>
      <w:tr w:rsidR="005248F9" w:rsidRPr="00567740" w:rsidTr="00CF68DD">
        <w:tc>
          <w:tcPr>
            <w:tcW w:w="1857" w:type="dxa"/>
            <w:vMerge w:val="restart"/>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5/2/1</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الإشراف اليومي على طلاب ذوي الاحتياجات الخاصة وانصرافهم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Pr>
            </w:pPr>
            <w:r w:rsidRPr="00567740">
              <w:rPr>
                <w:rFonts w:cs="AL-Mohanad" w:hint="cs"/>
                <w:sz w:val="20"/>
                <w:szCs w:val="20"/>
                <w:rtl/>
              </w:rPr>
              <w:t>5/2/2</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تنفيذ الحصص الأسبوعية والمخططة باستخدام الوسائل والأدوات التي تساهم في تنمية مهاراتهم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5/2/3</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إعداد جدول المتابعة للطلاب ذوي الإعاقة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5/2/4</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متابعة تدني مستوى الطلاب ذوي الإعاقة وتدوين جميع الملاحظات .</w:t>
            </w:r>
          </w:p>
        </w:tc>
      </w:tr>
      <w:tr w:rsidR="001C074A" w:rsidRPr="00567740" w:rsidTr="00CF68DD">
        <w:tc>
          <w:tcPr>
            <w:tcW w:w="1857" w:type="dxa"/>
            <w:vAlign w:val="center"/>
          </w:tcPr>
          <w:p w:rsidR="001C074A" w:rsidRPr="00567740" w:rsidRDefault="001C074A" w:rsidP="007E47B6">
            <w:pPr>
              <w:pStyle w:val="a4"/>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1C074A" w:rsidRPr="00567740" w:rsidRDefault="001C074A" w:rsidP="007E47B6">
            <w:pPr>
              <w:pStyle w:val="a4"/>
              <w:bidi/>
              <w:jc w:val="center"/>
              <w:rPr>
                <w:rFonts w:cs="AL-Mohanad"/>
                <w:sz w:val="20"/>
                <w:szCs w:val="20"/>
                <w:rtl/>
              </w:rPr>
            </w:pPr>
            <w:r w:rsidRPr="00567740">
              <w:rPr>
                <w:rFonts w:cs="AL-Mohanad" w:hint="cs"/>
                <w:sz w:val="20"/>
                <w:szCs w:val="20"/>
                <w:rtl/>
              </w:rPr>
              <w:t>5/2/5</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متابعة الحالات الاجتماعية والنفسية للطلاب ذوي الإعاقة بالتنسيق مع المعلم المختص </w:t>
            </w:r>
          </w:p>
        </w:tc>
      </w:tr>
      <w:tr w:rsidR="001C074A" w:rsidRPr="00567740" w:rsidTr="00CF68DD">
        <w:tc>
          <w:tcPr>
            <w:tcW w:w="1857" w:type="dxa"/>
            <w:vAlign w:val="center"/>
          </w:tcPr>
          <w:p w:rsidR="001C074A" w:rsidRPr="00567740" w:rsidRDefault="001C074A" w:rsidP="007E47B6">
            <w:pPr>
              <w:pStyle w:val="a4"/>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1C074A" w:rsidRPr="00567740" w:rsidRDefault="001C074A" w:rsidP="007E47B6">
            <w:pPr>
              <w:pStyle w:val="a4"/>
              <w:bidi/>
              <w:jc w:val="center"/>
              <w:rPr>
                <w:rFonts w:cs="AL-Mohanad"/>
                <w:sz w:val="20"/>
                <w:szCs w:val="20"/>
                <w:rtl/>
              </w:rPr>
            </w:pPr>
            <w:r w:rsidRPr="00567740">
              <w:rPr>
                <w:rFonts w:cs="AL-Mohanad" w:hint="cs"/>
                <w:sz w:val="20"/>
                <w:szCs w:val="20"/>
                <w:rtl/>
              </w:rPr>
              <w:t>5/2/6</w:t>
            </w:r>
          </w:p>
        </w:tc>
        <w:tc>
          <w:tcPr>
            <w:tcW w:w="7905" w:type="dxa"/>
          </w:tcPr>
          <w:p w:rsidR="001C074A" w:rsidRPr="00567740" w:rsidRDefault="001C074A" w:rsidP="004D1B34">
            <w:pPr>
              <w:pStyle w:val="a4"/>
              <w:bidi/>
              <w:rPr>
                <w:rFonts w:cs="AL-Mohanad"/>
                <w:sz w:val="20"/>
                <w:szCs w:val="20"/>
                <w:rtl/>
              </w:rPr>
            </w:pPr>
            <w:r w:rsidRPr="00567740">
              <w:rPr>
                <w:rFonts w:cs="AL-Mohanad" w:hint="cs"/>
                <w:sz w:val="20"/>
                <w:szCs w:val="20"/>
                <w:rtl/>
              </w:rPr>
              <w:t xml:space="preserve">إعداد تقارير شهرية عن البرامج والأنشطة التي تم تنفيذها . </w:t>
            </w:r>
          </w:p>
        </w:tc>
      </w:tr>
      <w:tr w:rsidR="005248F9" w:rsidRPr="00567740" w:rsidTr="00CF68DD">
        <w:tc>
          <w:tcPr>
            <w:tcW w:w="1857" w:type="dxa"/>
            <w:vMerge w:val="restart"/>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المعلمون</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5/2/7</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دمج الطلاب ضمن أساليب التدريس الاعتيادية بالتعاون مع معلم التربية الخاصة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5/2/8</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تنفيذ برامج وأساليب علمية حديثة لتنمية قدرات الطلاب بالتعاون مع معلم التربية الخاصة </w:t>
            </w:r>
          </w:p>
        </w:tc>
      </w:tr>
      <w:tr w:rsidR="005248F9" w:rsidRPr="00567740" w:rsidTr="00CF68DD">
        <w:tc>
          <w:tcPr>
            <w:tcW w:w="1857" w:type="dxa"/>
            <w:vMerge w:val="restart"/>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5/2/9</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توعية أولياء أمور جميع الطلاب بأنواع الاحتياجات الخاصة وكيفية تقديم الرعاية المناسبة لكل منها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5/2/10</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إعداد تقرير شهري من معلم التربية الخاصة </w:t>
            </w:r>
          </w:p>
        </w:tc>
      </w:tr>
      <w:tr w:rsidR="005248F9" w:rsidRPr="00567740" w:rsidTr="00CF68DD">
        <w:tc>
          <w:tcPr>
            <w:tcW w:w="1857"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5/2/11</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مراجعة التقرير الشهري وتقديمه لمدير المدرسة </w:t>
            </w:r>
          </w:p>
        </w:tc>
      </w:tr>
      <w:tr w:rsidR="005248F9" w:rsidRPr="00567740" w:rsidTr="00CF68DD">
        <w:tc>
          <w:tcPr>
            <w:tcW w:w="1857"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5/2/12</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اعتماد التقرير الشهري من مدير المدرسة</w:t>
            </w:r>
          </w:p>
        </w:tc>
      </w:tr>
      <w:tr w:rsidR="005248F9" w:rsidRPr="00567740" w:rsidTr="00CF68DD">
        <w:tc>
          <w:tcPr>
            <w:tcW w:w="1857" w:type="dxa"/>
            <w:vMerge w:val="restart"/>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المعلم المختص</w:t>
            </w: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5/2/12</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تزويد أولياء الأمور بالتقارير الشهرية والفصلية عن مستوى الطالب </w:t>
            </w:r>
          </w:p>
        </w:tc>
      </w:tr>
      <w:tr w:rsidR="005248F9" w:rsidRPr="00567740" w:rsidTr="00CF68DD">
        <w:tc>
          <w:tcPr>
            <w:tcW w:w="1857" w:type="dxa"/>
            <w:vMerge/>
            <w:vAlign w:val="center"/>
          </w:tcPr>
          <w:p w:rsidR="005248F9" w:rsidRPr="00567740" w:rsidRDefault="005248F9" w:rsidP="007E47B6">
            <w:pPr>
              <w:pStyle w:val="a4"/>
              <w:bidi/>
              <w:jc w:val="center"/>
              <w:rPr>
                <w:rFonts w:cs="AL-Mohanad"/>
                <w:sz w:val="20"/>
                <w:szCs w:val="20"/>
                <w:rtl/>
              </w:rPr>
            </w:pPr>
          </w:p>
        </w:tc>
        <w:tc>
          <w:tcPr>
            <w:tcW w:w="992" w:type="dxa"/>
            <w:vAlign w:val="center"/>
          </w:tcPr>
          <w:p w:rsidR="005248F9" w:rsidRPr="00567740" w:rsidRDefault="005248F9" w:rsidP="007E47B6">
            <w:pPr>
              <w:pStyle w:val="a4"/>
              <w:bidi/>
              <w:jc w:val="center"/>
              <w:rPr>
                <w:rFonts w:cs="AL-Mohanad"/>
                <w:sz w:val="20"/>
                <w:szCs w:val="20"/>
                <w:rtl/>
              </w:rPr>
            </w:pPr>
            <w:r w:rsidRPr="00567740">
              <w:rPr>
                <w:rFonts w:cs="AL-Mohanad" w:hint="cs"/>
                <w:sz w:val="20"/>
                <w:szCs w:val="20"/>
                <w:rtl/>
              </w:rPr>
              <w:t>5/2/13</w:t>
            </w:r>
          </w:p>
        </w:tc>
        <w:tc>
          <w:tcPr>
            <w:tcW w:w="7905" w:type="dxa"/>
          </w:tcPr>
          <w:p w:rsidR="005248F9" w:rsidRPr="00567740" w:rsidRDefault="005248F9" w:rsidP="004D1B34">
            <w:pPr>
              <w:pStyle w:val="a4"/>
              <w:bidi/>
              <w:rPr>
                <w:rFonts w:cs="AL-Mohanad"/>
                <w:sz w:val="20"/>
                <w:szCs w:val="20"/>
                <w:rtl/>
              </w:rPr>
            </w:pPr>
            <w:r w:rsidRPr="00567740">
              <w:rPr>
                <w:rFonts w:cs="AL-Mohanad" w:hint="cs"/>
                <w:sz w:val="20"/>
                <w:szCs w:val="20"/>
                <w:rtl/>
              </w:rPr>
              <w:t xml:space="preserve">تقويم الخطة التربوية للطلاب المستفيدين وإعداد تقرير ورفعه لوكيل الشؤون التعليمية </w:t>
            </w:r>
          </w:p>
        </w:tc>
      </w:tr>
    </w:tbl>
    <w:p w:rsidR="001C074A" w:rsidRDefault="001C074A" w:rsidP="001C074A">
      <w:pPr>
        <w:pStyle w:val="a4"/>
        <w:bidi/>
        <w:rPr>
          <w:sz w:val="20"/>
          <w:szCs w:val="20"/>
          <w:rtl/>
        </w:rPr>
      </w:pPr>
    </w:p>
    <w:p w:rsidR="00CF68DD" w:rsidRDefault="00CF68DD" w:rsidP="00CF68DD">
      <w:pPr>
        <w:pStyle w:val="a4"/>
        <w:bidi/>
        <w:rPr>
          <w:sz w:val="20"/>
          <w:szCs w:val="20"/>
          <w:rtl/>
        </w:rPr>
      </w:pPr>
    </w:p>
    <w:p w:rsidR="00CF68DD" w:rsidRPr="00567740" w:rsidRDefault="00CF68DD" w:rsidP="00CF68DD">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1C074A" w:rsidRPr="00567740" w:rsidTr="00CF68DD">
        <w:tc>
          <w:tcPr>
            <w:tcW w:w="10754" w:type="dxa"/>
            <w:shd w:val="clear" w:color="auto" w:fill="FFFFFF" w:themeFill="background1"/>
          </w:tcPr>
          <w:p w:rsidR="001C074A" w:rsidRPr="00567740" w:rsidRDefault="001C074A" w:rsidP="004D1B34">
            <w:pPr>
              <w:pStyle w:val="a4"/>
              <w:bidi/>
              <w:rPr>
                <w:sz w:val="20"/>
                <w:szCs w:val="20"/>
                <w:rtl/>
              </w:rPr>
            </w:pPr>
            <w:r w:rsidRPr="00567740">
              <w:rPr>
                <w:rFonts w:cs="AL-Mohanad" w:hint="cs"/>
                <w:sz w:val="20"/>
                <w:szCs w:val="20"/>
                <w:rtl/>
              </w:rPr>
              <w:lastRenderedPageBreak/>
              <w:t>6- النماذج والسجلات</w:t>
            </w:r>
          </w:p>
        </w:tc>
      </w:tr>
    </w:tbl>
    <w:p w:rsidR="001C074A" w:rsidRPr="00CF68DD" w:rsidRDefault="001C074A" w:rsidP="001C074A">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5"/>
        <w:gridCol w:w="2468"/>
        <w:gridCol w:w="1983"/>
        <w:gridCol w:w="2456"/>
        <w:gridCol w:w="1762"/>
      </w:tblGrid>
      <w:tr w:rsidR="001C074A" w:rsidRPr="00567740" w:rsidTr="00CF68DD">
        <w:tc>
          <w:tcPr>
            <w:tcW w:w="969" w:type="pct"/>
            <w:shd w:val="clear" w:color="auto" w:fill="92D050"/>
            <w:vAlign w:val="center"/>
          </w:tcPr>
          <w:p w:rsidR="001C074A" w:rsidRPr="00567740" w:rsidRDefault="001C074A" w:rsidP="004D1B34">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1C074A" w:rsidRPr="00567740" w:rsidRDefault="001C074A" w:rsidP="004D1B3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1C074A" w:rsidRPr="00567740" w:rsidRDefault="001C074A" w:rsidP="004D1B3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1C074A" w:rsidRPr="00567740" w:rsidRDefault="001C074A" w:rsidP="004D1B3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1C074A" w:rsidRPr="00567740" w:rsidRDefault="001C074A" w:rsidP="004D1B34">
            <w:pPr>
              <w:pStyle w:val="a4"/>
              <w:bidi/>
              <w:jc w:val="center"/>
              <w:rPr>
                <w:rFonts w:cs="AL-Mohanad"/>
                <w:sz w:val="20"/>
                <w:szCs w:val="20"/>
                <w:rtl/>
              </w:rPr>
            </w:pPr>
            <w:r w:rsidRPr="00567740">
              <w:rPr>
                <w:rFonts w:cs="AL-Mohanad" w:hint="cs"/>
                <w:sz w:val="20"/>
                <w:szCs w:val="20"/>
                <w:rtl/>
              </w:rPr>
              <w:t>مدة الحفظ</w:t>
            </w:r>
          </w:p>
        </w:tc>
      </w:tr>
      <w:tr w:rsidR="005248F9" w:rsidRPr="00567740" w:rsidTr="00CF68DD">
        <w:tc>
          <w:tcPr>
            <w:tcW w:w="969" w:type="pct"/>
            <w:shd w:val="clear" w:color="auto" w:fill="auto"/>
            <w:vAlign w:val="center"/>
          </w:tcPr>
          <w:p w:rsidR="005248F9" w:rsidRPr="00567740" w:rsidRDefault="005248F9" w:rsidP="007E47B6">
            <w:pPr>
              <w:pStyle w:val="a4"/>
              <w:bidi/>
              <w:jc w:val="center"/>
              <w:rPr>
                <w:rFonts w:cs="AL-Mohanad"/>
                <w:sz w:val="20"/>
                <w:szCs w:val="20"/>
                <w:rtl/>
              </w:rPr>
            </w:pPr>
          </w:p>
        </w:tc>
        <w:tc>
          <w:tcPr>
            <w:tcW w:w="1147" w:type="pct"/>
            <w:shd w:val="clear" w:color="auto" w:fill="auto"/>
          </w:tcPr>
          <w:p w:rsidR="005248F9" w:rsidRPr="00567740" w:rsidRDefault="005248F9" w:rsidP="007E47B6">
            <w:pPr>
              <w:pStyle w:val="a4"/>
              <w:bidi/>
              <w:jc w:val="center"/>
              <w:rPr>
                <w:rFonts w:cs="AL-Mohanad"/>
                <w:sz w:val="20"/>
                <w:szCs w:val="20"/>
                <w:rtl/>
              </w:rPr>
            </w:pPr>
            <w:r w:rsidRPr="00567740">
              <w:rPr>
                <w:rFonts w:cs="AL-Mohanad" w:hint="cs"/>
                <w:sz w:val="20"/>
                <w:szCs w:val="20"/>
                <w:rtl/>
              </w:rPr>
              <w:t>لا يوجد</w:t>
            </w:r>
          </w:p>
        </w:tc>
        <w:tc>
          <w:tcPr>
            <w:tcW w:w="922" w:type="pct"/>
            <w:shd w:val="clear" w:color="auto" w:fill="auto"/>
            <w:vAlign w:val="center"/>
          </w:tcPr>
          <w:p w:rsidR="005248F9" w:rsidRPr="00567740" w:rsidRDefault="005248F9" w:rsidP="007E47B6">
            <w:pPr>
              <w:pStyle w:val="a4"/>
              <w:bidi/>
              <w:jc w:val="center"/>
              <w:rPr>
                <w:rFonts w:cs="AL-Mohanad"/>
                <w:sz w:val="20"/>
                <w:szCs w:val="20"/>
                <w:rtl/>
              </w:rPr>
            </w:pPr>
          </w:p>
        </w:tc>
        <w:tc>
          <w:tcPr>
            <w:tcW w:w="1142" w:type="pct"/>
            <w:shd w:val="clear" w:color="auto" w:fill="auto"/>
            <w:vAlign w:val="center"/>
          </w:tcPr>
          <w:p w:rsidR="005248F9" w:rsidRPr="00567740" w:rsidRDefault="005248F9" w:rsidP="007E47B6">
            <w:pPr>
              <w:pStyle w:val="a4"/>
              <w:bidi/>
              <w:jc w:val="center"/>
              <w:rPr>
                <w:rFonts w:cs="AL-Mohanad"/>
                <w:sz w:val="20"/>
                <w:szCs w:val="20"/>
                <w:rtl/>
              </w:rPr>
            </w:pPr>
          </w:p>
        </w:tc>
        <w:tc>
          <w:tcPr>
            <w:tcW w:w="819" w:type="pct"/>
            <w:shd w:val="clear" w:color="auto" w:fill="auto"/>
            <w:vAlign w:val="center"/>
          </w:tcPr>
          <w:p w:rsidR="005248F9" w:rsidRPr="00567740" w:rsidRDefault="005248F9" w:rsidP="007E47B6">
            <w:pPr>
              <w:pStyle w:val="a4"/>
              <w:bidi/>
              <w:jc w:val="center"/>
              <w:rPr>
                <w:rFonts w:cs="AL-Mohanad"/>
                <w:sz w:val="20"/>
                <w:szCs w:val="20"/>
                <w:rtl/>
              </w:rPr>
            </w:pPr>
          </w:p>
        </w:tc>
      </w:tr>
    </w:tbl>
    <w:p w:rsidR="001C074A" w:rsidRPr="00567740" w:rsidRDefault="001C074A" w:rsidP="001C074A">
      <w:pPr>
        <w:rPr>
          <w:sz w:val="20"/>
          <w:szCs w:val="20"/>
          <w:rtl/>
        </w:rPr>
      </w:pPr>
    </w:p>
    <w:p w:rsidR="001C074A" w:rsidRPr="00567740" w:rsidRDefault="001C074A" w:rsidP="001C074A">
      <w:pPr>
        <w:pStyle w:val="a4"/>
        <w:bidi/>
        <w:rPr>
          <w:rFonts w:cs="AL-Mohanad"/>
          <w:sz w:val="20"/>
          <w:szCs w:val="20"/>
          <w:rtl/>
        </w:rPr>
      </w:pPr>
    </w:p>
    <w:p w:rsidR="001C074A" w:rsidRPr="00567740" w:rsidRDefault="001C074A" w:rsidP="001C074A">
      <w:pPr>
        <w:pStyle w:val="a4"/>
        <w:bidi/>
        <w:rPr>
          <w:rFonts w:cs="AL-Mohanad"/>
          <w:sz w:val="20"/>
          <w:szCs w:val="20"/>
          <w:rtl/>
        </w:rPr>
      </w:pPr>
    </w:p>
    <w:p w:rsidR="007F4A50" w:rsidRPr="00567740" w:rsidRDefault="007F4A50" w:rsidP="00AC4233">
      <w:pPr>
        <w:pStyle w:val="a4"/>
        <w:bidi/>
        <w:rPr>
          <w:rFonts w:cs="AL-Mohanad"/>
          <w:sz w:val="20"/>
          <w:szCs w:val="20"/>
          <w:rtl/>
        </w:rPr>
      </w:pPr>
      <w:r w:rsidRPr="00567740">
        <w:rPr>
          <w:rFonts w:cs="AL-Mohanad" w:hint="cs"/>
          <w:sz w:val="20"/>
          <w:szCs w:val="20"/>
          <w:rtl/>
        </w:rPr>
        <w:t>* تستثنى مدارس نظام المقررات .</w:t>
      </w:r>
    </w:p>
    <w:p w:rsidR="005248F9" w:rsidRPr="00567740" w:rsidRDefault="005248F9" w:rsidP="00AC4233">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7E47B6" w:rsidRPr="00567740" w:rsidRDefault="007E47B6" w:rsidP="007E47B6">
      <w:pPr>
        <w:pStyle w:val="a4"/>
        <w:bidi/>
        <w:rPr>
          <w:rFonts w:cs="AL-Mohanad"/>
          <w:sz w:val="20"/>
          <w:szCs w:val="20"/>
          <w:rtl/>
        </w:rPr>
      </w:pPr>
    </w:p>
    <w:p w:rsidR="007E47B6" w:rsidRPr="00567740" w:rsidRDefault="007E47B6" w:rsidP="007E47B6">
      <w:pPr>
        <w:pStyle w:val="a4"/>
        <w:bidi/>
        <w:rPr>
          <w:rFonts w:cs="AL-Mohanad"/>
          <w:sz w:val="20"/>
          <w:szCs w:val="20"/>
          <w:rtl/>
        </w:rPr>
      </w:pPr>
    </w:p>
    <w:p w:rsidR="007E47B6" w:rsidRPr="00567740" w:rsidRDefault="007E47B6" w:rsidP="007E47B6">
      <w:pPr>
        <w:pStyle w:val="a4"/>
        <w:bidi/>
        <w:rPr>
          <w:rFonts w:cs="AL-Mohanad"/>
          <w:sz w:val="20"/>
          <w:szCs w:val="20"/>
          <w:rtl/>
        </w:rPr>
      </w:pPr>
    </w:p>
    <w:p w:rsidR="007E47B6" w:rsidRDefault="007E47B6" w:rsidP="007E47B6">
      <w:pPr>
        <w:pStyle w:val="a4"/>
        <w:bidi/>
        <w:rPr>
          <w:rFonts w:cs="AL-Mohanad"/>
          <w:sz w:val="20"/>
          <w:szCs w:val="20"/>
          <w:rtl/>
        </w:rPr>
      </w:pPr>
    </w:p>
    <w:p w:rsidR="00CF68DD" w:rsidRDefault="00CF68DD" w:rsidP="00CF68DD">
      <w:pPr>
        <w:pStyle w:val="a4"/>
        <w:bidi/>
        <w:rPr>
          <w:rFonts w:cs="AL-Mohanad"/>
          <w:sz w:val="20"/>
          <w:szCs w:val="20"/>
          <w:rtl/>
        </w:rPr>
      </w:pPr>
    </w:p>
    <w:p w:rsidR="00CF68DD" w:rsidRDefault="00CF68DD" w:rsidP="00CF68DD">
      <w:pPr>
        <w:pStyle w:val="a4"/>
        <w:bidi/>
        <w:rPr>
          <w:rFonts w:cs="AL-Mohanad"/>
          <w:sz w:val="20"/>
          <w:szCs w:val="20"/>
          <w:rtl/>
        </w:rPr>
      </w:pPr>
    </w:p>
    <w:p w:rsidR="00CF68DD" w:rsidRDefault="00CF68DD" w:rsidP="00CF68DD">
      <w:pPr>
        <w:pStyle w:val="a4"/>
        <w:bidi/>
        <w:rPr>
          <w:rFonts w:cs="AL-Mohanad"/>
          <w:sz w:val="20"/>
          <w:szCs w:val="20"/>
          <w:rtl/>
        </w:rPr>
      </w:pPr>
    </w:p>
    <w:p w:rsidR="00CF68DD" w:rsidRDefault="00CF68DD" w:rsidP="00CF68DD">
      <w:pPr>
        <w:pStyle w:val="a4"/>
        <w:bidi/>
        <w:rPr>
          <w:rFonts w:cs="AL-Mohanad"/>
          <w:sz w:val="20"/>
          <w:szCs w:val="20"/>
          <w:rtl/>
        </w:rPr>
      </w:pPr>
    </w:p>
    <w:p w:rsidR="00CF68DD" w:rsidRDefault="00CF68DD" w:rsidP="00CF68DD">
      <w:pPr>
        <w:pStyle w:val="a4"/>
        <w:bidi/>
        <w:rPr>
          <w:rFonts w:cs="AL-Mohanad"/>
          <w:sz w:val="20"/>
          <w:szCs w:val="20"/>
          <w:rtl/>
        </w:rPr>
      </w:pPr>
    </w:p>
    <w:p w:rsidR="00CF68DD" w:rsidRDefault="00CF68DD" w:rsidP="00CF68DD">
      <w:pPr>
        <w:pStyle w:val="a4"/>
        <w:bidi/>
        <w:rPr>
          <w:rFonts w:cs="AL-Mohanad"/>
          <w:sz w:val="20"/>
          <w:szCs w:val="20"/>
          <w:rtl/>
        </w:rPr>
      </w:pPr>
    </w:p>
    <w:p w:rsidR="00CF68DD" w:rsidRPr="00567740" w:rsidRDefault="00CF68DD" w:rsidP="00CF68DD">
      <w:pPr>
        <w:pStyle w:val="a4"/>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5248F9" w:rsidRPr="00567740" w:rsidTr="00CF68DD">
        <w:tc>
          <w:tcPr>
            <w:tcW w:w="1259" w:type="pct"/>
            <w:shd w:val="clear" w:color="auto" w:fill="92D050"/>
          </w:tcPr>
          <w:p w:rsidR="005248F9" w:rsidRPr="00CF68DD" w:rsidRDefault="005248F9" w:rsidP="00CF68DD">
            <w:pPr>
              <w:pStyle w:val="a4"/>
              <w:bidi/>
              <w:jc w:val="center"/>
              <w:rPr>
                <w:rFonts w:cs="GE SS Two Medium"/>
                <w:sz w:val="20"/>
                <w:szCs w:val="20"/>
                <w:rtl/>
              </w:rPr>
            </w:pPr>
            <w:r w:rsidRPr="00CF68DD">
              <w:rPr>
                <w:rFonts w:cs="GE SS Two Medium" w:hint="cs"/>
                <w:sz w:val="20"/>
                <w:szCs w:val="20"/>
                <w:rtl/>
              </w:rPr>
              <w:lastRenderedPageBreak/>
              <w:t>رقم العملية: 16</w:t>
            </w:r>
          </w:p>
        </w:tc>
        <w:tc>
          <w:tcPr>
            <w:tcW w:w="2075" w:type="pct"/>
            <w:shd w:val="clear" w:color="auto" w:fill="92D050"/>
          </w:tcPr>
          <w:p w:rsidR="005248F9" w:rsidRPr="00CF68DD" w:rsidRDefault="005248F9" w:rsidP="00CF68DD">
            <w:pPr>
              <w:pStyle w:val="a4"/>
              <w:bidi/>
              <w:jc w:val="center"/>
              <w:rPr>
                <w:rFonts w:cs="GE SS Two Medium"/>
                <w:sz w:val="20"/>
                <w:szCs w:val="20"/>
                <w:rtl/>
              </w:rPr>
            </w:pPr>
            <w:r w:rsidRPr="00CF68DD">
              <w:rPr>
                <w:rFonts w:cs="GE SS Two Medium" w:hint="cs"/>
                <w:sz w:val="20"/>
                <w:szCs w:val="20"/>
                <w:rtl/>
              </w:rPr>
              <w:t>اسم العملية: العهد والمستودع</w:t>
            </w:r>
          </w:p>
        </w:tc>
        <w:tc>
          <w:tcPr>
            <w:tcW w:w="1666" w:type="pct"/>
            <w:shd w:val="clear" w:color="auto" w:fill="92D050"/>
          </w:tcPr>
          <w:p w:rsidR="005248F9" w:rsidRPr="00CF68DD" w:rsidRDefault="005248F9" w:rsidP="00CF68DD">
            <w:pPr>
              <w:pStyle w:val="a4"/>
              <w:bidi/>
              <w:jc w:val="center"/>
              <w:rPr>
                <w:rFonts w:cs="GE SS Two Medium"/>
                <w:sz w:val="20"/>
                <w:szCs w:val="20"/>
                <w:rtl/>
              </w:rPr>
            </w:pPr>
            <w:r w:rsidRPr="00CF68DD">
              <w:rPr>
                <w:rFonts w:cs="GE SS Two Medium" w:hint="cs"/>
                <w:sz w:val="20"/>
                <w:szCs w:val="20"/>
                <w:rtl/>
              </w:rPr>
              <w:t>رمز العملية: ( و.م.ع-04)</w:t>
            </w:r>
          </w:p>
        </w:tc>
      </w:tr>
    </w:tbl>
    <w:p w:rsidR="005248F9" w:rsidRPr="00CF68DD" w:rsidRDefault="005248F9" w:rsidP="005248F9">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784D71" w:rsidRPr="00567740" w:rsidTr="00CF68DD">
        <w:tc>
          <w:tcPr>
            <w:tcW w:w="1857" w:type="dxa"/>
            <w:vAlign w:val="center"/>
          </w:tcPr>
          <w:p w:rsidR="00784D71" w:rsidRPr="00567740" w:rsidRDefault="00784D71" w:rsidP="00CF68DD">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784D71" w:rsidRPr="00567740" w:rsidRDefault="00784D71" w:rsidP="004D1B34">
            <w:pPr>
              <w:pStyle w:val="a4"/>
              <w:bidi/>
              <w:rPr>
                <w:rFonts w:cs="AL-Mohanad"/>
                <w:sz w:val="20"/>
                <w:szCs w:val="20"/>
                <w:rtl/>
              </w:rPr>
            </w:pPr>
            <w:r w:rsidRPr="00567740">
              <w:rPr>
                <w:rFonts w:cs="AL-Mohanad" w:hint="cs"/>
                <w:sz w:val="20"/>
                <w:szCs w:val="20"/>
                <w:rtl/>
              </w:rPr>
              <w:t xml:space="preserve">توضيح الاجراءات المتبعة في استلام وتسليم العهد وحصر موجودات المستودع </w:t>
            </w:r>
          </w:p>
        </w:tc>
      </w:tr>
      <w:tr w:rsidR="00784D71" w:rsidRPr="00567740" w:rsidTr="00CF68DD">
        <w:tc>
          <w:tcPr>
            <w:tcW w:w="1857" w:type="dxa"/>
            <w:vAlign w:val="center"/>
          </w:tcPr>
          <w:p w:rsidR="00784D71" w:rsidRPr="00567740" w:rsidRDefault="00784D71" w:rsidP="00CF68DD">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784D71" w:rsidRPr="00567740" w:rsidRDefault="00784D71" w:rsidP="004D1B34">
            <w:pPr>
              <w:pStyle w:val="a4"/>
              <w:bidi/>
              <w:rPr>
                <w:rFonts w:cs="AL-Mohanad"/>
                <w:sz w:val="20"/>
                <w:szCs w:val="20"/>
                <w:rtl/>
              </w:rPr>
            </w:pPr>
            <w:r w:rsidRPr="00567740">
              <w:rPr>
                <w:rFonts w:cs="AL-Mohanad" w:hint="cs"/>
                <w:sz w:val="20"/>
                <w:szCs w:val="20"/>
                <w:rtl/>
              </w:rPr>
              <w:t xml:space="preserve">يطبق هذا الاجراء على جميع الاجراءات المتعلقة بتحديد احتياجات المدرسة من التجهيزات والمستلزمات </w:t>
            </w:r>
          </w:p>
        </w:tc>
      </w:tr>
      <w:tr w:rsidR="00784D71" w:rsidRPr="00567740" w:rsidTr="00CF68DD">
        <w:tc>
          <w:tcPr>
            <w:tcW w:w="1857" w:type="dxa"/>
            <w:vAlign w:val="center"/>
          </w:tcPr>
          <w:p w:rsidR="00784D71" w:rsidRPr="00567740" w:rsidRDefault="00784D71" w:rsidP="00CF68DD">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784D71" w:rsidRPr="00567740" w:rsidRDefault="00784D71" w:rsidP="004D1B34">
            <w:pPr>
              <w:pStyle w:val="a4"/>
              <w:bidi/>
              <w:rPr>
                <w:rFonts w:cs="AL-Mohanad"/>
                <w:sz w:val="20"/>
                <w:szCs w:val="20"/>
                <w:rtl/>
              </w:rPr>
            </w:pPr>
            <w:r w:rsidRPr="00567740">
              <w:rPr>
                <w:rFonts w:cs="AL-Mohanad" w:hint="cs"/>
                <w:sz w:val="20"/>
                <w:szCs w:val="20"/>
                <w:rtl/>
              </w:rPr>
              <w:t xml:space="preserve">3/1  نظام المستودعات </w:t>
            </w:r>
          </w:p>
          <w:p w:rsidR="00784D71" w:rsidRPr="00567740" w:rsidRDefault="00784D71" w:rsidP="004D1B34">
            <w:pPr>
              <w:pStyle w:val="a4"/>
              <w:bidi/>
              <w:rPr>
                <w:rFonts w:cs="AL-Mohanad"/>
                <w:sz w:val="20"/>
                <w:szCs w:val="20"/>
                <w:rtl/>
              </w:rPr>
            </w:pPr>
            <w:r w:rsidRPr="00567740">
              <w:rPr>
                <w:rFonts w:cs="AL-Mohanad" w:hint="cs"/>
                <w:sz w:val="20"/>
                <w:szCs w:val="20"/>
                <w:rtl/>
              </w:rPr>
              <w:t xml:space="preserve">3/2  نظام مباشرة الأموال العامة  </w:t>
            </w:r>
          </w:p>
        </w:tc>
      </w:tr>
      <w:tr w:rsidR="00784D71" w:rsidRPr="00567740" w:rsidTr="00CF68DD">
        <w:tc>
          <w:tcPr>
            <w:tcW w:w="1857" w:type="dxa"/>
            <w:vAlign w:val="center"/>
          </w:tcPr>
          <w:p w:rsidR="00784D71" w:rsidRPr="00567740" w:rsidRDefault="00784D71" w:rsidP="00CF68DD">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784D71" w:rsidRPr="00567740" w:rsidRDefault="00784D71" w:rsidP="004D1B34">
            <w:pPr>
              <w:pStyle w:val="a4"/>
              <w:bidi/>
              <w:rPr>
                <w:rFonts w:cs="AL-Mohanad"/>
                <w:sz w:val="20"/>
                <w:szCs w:val="20"/>
                <w:rtl/>
              </w:rPr>
            </w:pPr>
            <w:r w:rsidRPr="00567740">
              <w:rPr>
                <w:rFonts w:cs="AL-Mohanad" w:hint="cs"/>
                <w:sz w:val="20"/>
                <w:szCs w:val="20"/>
                <w:rtl/>
              </w:rPr>
              <w:t xml:space="preserve">4/1  العهد : كل صنف مستديم يصرف لتحقيق أو تأدية خدمة معينة أو تسهليها </w:t>
            </w:r>
          </w:p>
          <w:p w:rsidR="00784D71" w:rsidRPr="00567740" w:rsidRDefault="00784D71" w:rsidP="004D1B34">
            <w:pPr>
              <w:pStyle w:val="a4"/>
              <w:bidi/>
              <w:rPr>
                <w:rFonts w:cs="AL-Mohanad"/>
                <w:sz w:val="20"/>
                <w:szCs w:val="20"/>
                <w:rtl/>
              </w:rPr>
            </w:pPr>
            <w:r w:rsidRPr="00567740">
              <w:rPr>
                <w:rFonts w:cs="AL-Mohanad" w:hint="cs"/>
                <w:sz w:val="20"/>
                <w:szCs w:val="20"/>
                <w:rtl/>
              </w:rPr>
              <w:t>4/2 العهد الشخصية : الأصناف التي تسلم لموظف بذاته وفقا لطبيعة العمل الذي يؤديه .</w:t>
            </w:r>
          </w:p>
          <w:p w:rsidR="00784D71" w:rsidRPr="00567740" w:rsidRDefault="00784D71" w:rsidP="004D1B34">
            <w:pPr>
              <w:pStyle w:val="a4"/>
              <w:bidi/>
              <w:rPr>
                <w:rFonts w:cs="AL-Mohanad"/>
                <w:sz w:val="20"/>
                <w:szCs w:val="20"/>
                <w:rtl/>
              </w:rPr>
            </w:pPr>
            <w:r w:rsidRPr="00567740">
              <w:rPr>
                <w:rFonts w:cs="AL-Mohanad" w:hint="cs"/>
                <w:sz w:val="20"/>
                <w:szCs w:val="20"/>
                <w:rtl/>
              </w:rPr>
              <w:t>4/3 الأصناف المستديمة : الأصناف التي لا تستهلك ولكن لها عمر استعمال وتعاد أو تعاد بقاياها إلى المستودع بعد انتهاء صلاحيتها أو الاستغناء عنها .</w:t>
            </w:r>
          </w:p>
          <w:p w:rsidR="00784D71" w:rsidRPr="00567740" w:rsidRDefault="00784D71" w:rsidP="004D1B34">
            <w:pPr>
              <w:pStyle w:val="a4"/>
              <w:bidi/>
              <w:rPr>
                <w:rFonts w:cs="AL-Mohanad"/>
                <w:sz w:val="20"/>
                <w:szCs w:val="20"/>
                <w:rtl/>
              </w:rPr>
            </w:pPr>
            <w:r w:rsidRPr="00567740">
              <w:rPr>
                <w:rFonts w:cs="AL-Mohanad" w:hint="cs"/>
                <w:sz w:val="20"/>
                <w:szCs w:val="20"/>
                <w:rtl/>
              </w:rPr>
              <w:t>4/4  الأصناف المعدة للاستهلاك : الأصناف التي تستهلك بالاستعمال المباشر ولا يتخلف عنها بقايا من نوعها .</w:t>
            </w:r>
          </w:p>
          <w:p w:rsidR="00784D71" w:rsidRPr="00567740" w:rsidRDefault="00784D71" w:rsidP="004D1B34">
            <w:pPr>
              <w:pStyle w:val="a4"/>
              <w:bidi/>
              <w:rPr>
                <w:rFonts w:cs="AL-Mohanad"/>
                <w:sz w:val="20"/>
                <w:szCs w:val="20"/>
                <w:rtl/>
              </w:rPr>
            </w:pPr>
            <w:r w:rsidRPr="00567740">
              <w:rPr>
                <w:rFonts w:cs="AL-Mohanad" w:hint="cs"/>
                <w:sz w:val="20"/>
                <w:szCs w:val="20"/>
                <w:rtl/>
              </w:rPr>
              <w:t>4/5  الرجيع : الأصناف التي تزيد عن حاجة المدرسة أو التي لا يمكن الاستفادة منها لعدم صلاحيتها .</w:t>
            </w:r>
          </w:p>
        </w:tc>
      </w:tr>
      <w:tr w:rsidR="005248F9" w:rsidRPr="00567740" w:rsidTr="00CF68DD">
        <w:tc>
          <w:tcPr>
            <w:tcW w:w="10754" w:type="dxa"/>
            <w:gridSpan w:val="2"/>
            <w:shd w:val="clear" w:color="auto" w:fill="FFFFFF" w:themeFill="background1"/>
            <w:vAlign w:val="center"/>
          </w:tcPr>
          <w:p w:rsidR="005248F9" w:rsidRPr="00567740" w:rsidRDefault="00E322FE" w:rsidP="004D1B34">
            <w:pPr>
              <w:pStyle w:val="a4"/>
              <w:bidi/>
              <w:rPr>
                <w:rFonts w:cs="AL-Mohanad"/>
                <w:sz w:val="20"/>
                <w:szCs w:val="20"/>
                <w:rtl/>
              </w:rPr>
            </w:pPr>
            <w:r w:rsidRPr="00567740">
              <w:rPr>
                <w:rFonts w:cs="AL-Mohanad" w:hint="cs"/>
                <w:sz w:val="20"/>
                <w:szCs w:val="20"/>
                <w:rtl/>
              </w:rPr>
              <w:t>5-العملية</w:t>
            </w:r>
            <w:r w:rsidR="005248F9" w:rsidRPr="00567740">
              <w:rPr>
                <w:rFonts w:cs="AL-Mohanad" w:hint="cs"/>
                <w:sz w:val="20"/>
                <w:szCs w:val="20"/>
                <w:rtl/>
              </w:rPr>
              <w:t>:</w:t>
            </w:r>
          </w:p>
        </w:tc>
      </w:tr>
    </w:tbl>
    <w:p w:rsidR="005248F9" w:rsidRPr="00CF68DD" w:rsidRDefault="005248F9" w:rsidP="005248F9">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93382" w:rsidRPr="00567740" w:rsidTr="00CF68DD">
        <w:trPr>
          <w:tblHeader/>
        </w:trPr>
        <w:tc>
          <w:tcPr>
            <w:tcW w:w="1857" w:type="dxa"/>
            <w:shd w:val="clear" w:color="auto" w:fill="92D050"/>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293382" w:rsidRPr="00567740" w:rsidRDefault="00293382" w:rsidP="004D1B34">
            <w:pPr>
              <w:pStyle w:val="a4"/>
              <w:bidi/>
              <w:jc w:val="center"/>
              <w:rPr>
                <w:rFonts w:cs="AL-Mohanad"/>
                <w:sz w:val="20"/>
                <w:szCs w:val="20"/>
                <w:rtl/>
              </w:rPr>
            </w:pPr>
            <w:r w:rsidRPr="00567740">
              <w:rPr>
                <w:rFonts w:cs="AL-Mohanad" w:hint="cs"/>
                <w:sz w:val="20"/>
                <w:szCs w:val="20"/>
                <w:rtl/>
              </w:rPr>
              <w:t>الإجراء</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استلام الأصناف :</w:t>
            </w:r>
          </w:p>
        </w:tc>
      </w:tr>
      <w:tr w:rsidR="00F1155D" w:rsidRPr="00567740" w:rsidTr="00CF68DD">
        <w:tc>
          <w:tcPr>
            <w:tcW w:w="1857" w:type="dxa"/>
            <w:vMerge w:val="restart"/>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5/1/1</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القيام بجرد خاص لمستودع المدرسة وفق نموذج (و.م.ع.ن-04-01) ووضع هذا النموذج في مكان بارز بالمستودع .</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5/1/2</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تحديد الأصناف المستديمة والأصناف المستهلكة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5/1/3</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التعميم على جميع المعنيين في المدرسة بتحديد احتياجاتهم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وكلاء المدرسة</w:t>
            </w: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5/1/4</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تعبئة وتحديد احتياجاتهم وفقا للتعميم ويتم تسليمه للمساعد الإداري </w:t>
            </w:r>
          </w:p>
        </w:tc>
      </w:tr>
      <w:tr w:rsidR="00F1155D" w:rsidRPr="00567740" w:rsidTr="00CF68DD">
        <w:tc>
          <w:tcPr>
            <w:tcW w:w="1857" w:type="dxa"/>
            <w:vMerge w:val="restart"/>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5/1/5</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استلام احتياجات المعنيين في المدرسة من الأصناف وفقا للتعميم </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5/1/6</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إعداد ملخص باحتياجات المعنيين في المدرسة من الأصناف ورفعها إلى وكيل المدرسة للشؤون المدرسية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5/1/7</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مراجعة ملخص احتياجات المعنيين من الأصناف وتعبئته وفق نموذج الصرف المعتمد في وزارة التربية والتعليم ورفعه إلى مدير المدرسة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5/1/8</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مراجعة نموذج احتياجات المدرسة من الأصناف واعتماده ورفعه إلى إدارة التربية والتعليم</w:t>
            </w:r>
          </w:p>
        </w:tc>
      </w:tr>
      <w:tr w:rsidR="00F1155D" w:rsidRPr="00567740" w:rsidTr="00CF68DD">
        <w:tc>
          <w:tcPr>
            <w:tcW w:w="1857" w:type="dxa"/>
            <w:vMerge w:val="restart"/>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5/1/9</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استلام جميع الأصناف الواردة إلى المدرسة والتأكد منها ومطابقتها .</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Pr>
            </w:pPr>
            <w:r w:rsidRPr="00567740">
              <w:rPr>
                <w:rFonts w:cs="AL-Mohanad" w:hint="cs"/>
                <w:sz w:val="20"/>
                <w:szCs w:val="20"/>
                <w:rtl/>
              </w:rPr>
              <w:t>5/1/10</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التوقيع على الاستلام مع أخذ صورة من النموذج قبل تسليمه للجهات المعنية </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5/1/11</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تسليم النموذج للمساعد الإداري لحفظه بالملفات الخاصة بذلك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5/1/12</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حفظ الأصناف في المستودع وتنظيمها حسب النوع والإجراءات المعمول بها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صرف الأصناف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وكلاء المدرسة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5/2/1</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مراجعة احتياجات المعنيين في المدرسة ورفعها لوكيل المدرسة للشؤون المدرسية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5/2/2</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مراجعة الاحتياجات ورفعها لمدير المدرسة لاعتماد صرفها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5/2/3</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مراجعة الاحتياجات واعتماد صرفها </w:t>
            </w:r>
          </w:p>
        </w:tc>
      </w:tr>
      <w:tr w:rsidR="00F1155D" w:rsidRPr="00567740" w:rsidTr="00CF68DD">
        <w:tc>
          <w:tcPr>
            <w:tcW w:w="1857" w:type="dxa"/>
            <w:vMerge w:val="restart"/>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5/2/4</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تسجيل الأصناف المستديمة كعهدة على الموظف </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5/2/5</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تسجيل الأصناف المستهلكة في السجلات الخاصة بالأصناف </w:t>
            </w:r>
          </w:p>
        </w:tc>
      </w:tr>
      <w:tr w:rsidR="00F1155D" w:rsidRPr="00567740" w:rsidTr="00CF68DD">
        <w:tc>
          <w:tcPr>
            <w:tcW w:w="1857" w:type="dxa"/>
            <w:vMerge w:val="restart"/>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العاملون في المدرسة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5/2/6</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استلام الأصناف المستديمة والمستهلكة والتوقيع عليها وفق النموذج (و.م.ع.ن-04-02)</w:t>
            </w:r>
          </w:p>
        </w:tc>
      </w:tr>
      <w:tr w:rsidR="00F1155D" w:rsidRPr="00567740" w:rsidTr="00CF68DD">
        <w:tc>
          <w:tcPr>
            <w:tcW w:w="1857" w:type="dxa"/>
            <w:vMerge/>
            <w:vAlign w:val="center"/>
          </w:tcPr>
          <w:p w:rsidR="00F1155D" w:rsidRPr="00567740" w:rsidRDefault="00F1155D" w:rsidP="00293382">
            <w:pPr>
              <w:pStyle w:val="a4"/>
              <w:bidi/>
              <w:jc w:val="center"/>
              <w:rPr>
                <w:rFonts w:cs="AL-Mohanad"/>
                <w:sz w:val="20"/>
                <w:szCs w:val="20"/>
                <w:rtl/>
              </w:rPr>
            </w:pP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5/3/7</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 xml:space="preserve">إعادة الأصناف المستديمة للمستودع قبل نهاية العام الدراسي وتسليمها للمساعد الإداري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المساعد الاداري</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5/3/8</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إعداد محضر في نهاية العام بالعهد التي لم يتم استلامها من المعلمين ورفعه لوكيل الشؤون المدرسية .</w:t>
            </w:r>
          </w:p>
        </w:tc>
      </w:tr>
      <w:tr w:rsidR="00F1155D" w:rsidRPr="00567740" w:rsidTr="00CF68DD">
        <w:tc>
          <w:tcPr>
            <w:tcW w:w="1857"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lastRenderedPageBreak/>
              <w:t>وكيل الشؤون المدرسية</w:t>
            </w:r>
          </w:p>
        </w:tc>
        <w:tc>
          <w:tcPr>
            <w:tcW w:w="992" w:type="dxa"/>
            <w:vAlign w:val="center"/>
          </w:tcPr>
          <w:p w:rsidR="00F1155D" w:rsidRPr="00567740" w:rsidRDefault="00F1155D" w:rsidP="00293382">
            <w:pPr>
              <w:pStyle w:val="a4"/>
              <w:bidi/>
              <w:jc w:val="center"/>
              <w:rPr>
                <w:rFonts w:cs="AL-Mohanad"/>
                <w:sz w:val="20"/>
                <w:szCs w:val="20"/>
                <w:rtl/>
              </w:rPr>
            </w:pPr>
            <w:r w:rsidRPr="00567740">
              <w:rPr>
                <w:rFonts w:cs="AL-Mohanad" w:hint="cs"/>
                <w:sz w:val="20"/>
                <w:szCs w:val="20"/>
                <w:rtl/>
              </w:rPr>
              <w:t>5/3/9</w:t>
            </w:r>
          </w:p>
        </w:tc>
        <w:tc>
          <w:tcPr>
            <w:tcW w:w="7905" w:type="dxa"/>
          </w:tcPr>
          <w:p w:rsidR="00F1155D" w:rsidRPr="00567740" w:rsidRDefault="00F1155D" w:rsidP="004D1B34">
            <w:pPr>
              <w:pStyle w:val="a4"/>
              <w:bidi/>
              <w:rPr>
                <w:rFonts w:cs="AL-Mohanad"/>
                <w:sz w:val="20"/>
                <w:szCs w:val="20"/>
                <w:rtl/>
              </w:rPr>
            </w:pPr>
            <w:r w:rsidRPr="00567740">
              <w:rPr>
                <w:rFonts w:cs="AL-Mohanad" w:hint="cs"/>
                <w:sz w:val="20"/>
                <w:szCs w:val="20"/>
                <w:rtl/>
              </w:rPr>
              <w:t>التأكد من المحضر ورفعه إلى مدير المدرسة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5/2/10</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اتخاذ الاجراءات النظامية المتبعة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5/3</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فقدان أو تلف الاصناف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الموظفون</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5/3/1</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يقوم الموظف بابلاغ وكيل الشؤون المدرسية عند فقدان أو تلفه </w:t>
            </w:r>
          </w:p>
        </w:tc>
      </w:tr>
      <w:tr w:rsidR="00351B9E" w:rsidRPr="00567740" w:rsidTr="00CF68DD">
        <w:tc>
          <w:tcPr>
            <w:tcW w:w="1857" w:type="dxa"/>
            <w:vMerge w:val="restart"/>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5/3/2</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التقصي عن أسباب التلف أو الفقد الحاصل </w:t>
            </w:r>
          </w:p>
        </w:tc>
      </w:tr>
      <w:tr w:rsidR="00351B9E" w:rsidRPr="00567740" w:rsidTr="00CF68DD">
        <w:tc>
          <w:tcPr>
            <w:tcW w:w="1857" w:type="dxa"/>
            <w:vMerge/>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5/3/3</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تحديد مسؤولية المقصر أو المتسبب سواء أكان بسبب إهمال أم تقصير أم سوء الاستخدام أم أي عارض .</w:t>
            </w:r>
          </w:p>
        </w:tc>
      </w:tr>
      <w:tr w:rsidR="00351B9E" w:rsidRPr="00567740" w:rsidTr="00CF68DD">
        <w:tc>
          <w:tcPr>
            <w:tcW w:w="1857" w:type="dxa"/>
            <w:vMerge/>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5/3/4</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إعداد محضر يوضح الاسباب والمسؤولية وتقديمه لمدير المدرسة وفقا للنموذج رقم (و.م.ع.ن-04-03)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5/3/5</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مراجعة المحضر ورفعه إلى إدارة التربية والتعليم لاتخاذ الاجراء اللازم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5/4</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الرجيع :</w:t>
            </w:r>
          </w:p>
        </w:tc>
      </w:tr>
      <w:tr w:rsidR="00351B9E" w:rsidRPr="00567740" w:rsidTr="00CF68DD">
        <w:tc>
          <w:tcPr>
            <w:tcW w:w="1857" w:type="dxa"/>
            <w:vMerge w:val="restart"/>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المساعد الاداري</w:t>
            </w: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5/4/1</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تصنيف رجيع المدرسة ( جديد ، صالح للاستعمال ، يمكن إصلاحه ، غير صالح ) </w:t>
            </w:r>
          </w:p>
        </w:tc>
      </w:tr>
      <w:tr w:rsidR="00351B9E" w:rsidRPr="00567740" w:rsidTr="00CF68DD">
        <w:tc>
          <w:tcPr>
            <w:tcW w:w="1857" w:type="dxa"/>
            <w:vMerge/>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Pr>
            </w:pPr>
            <w:r w:rsidRPr="00567740">
              <w:rPr>
                <w:rFonts w:cs="AL-Mohanad" w:hint="cs"/>
                <w:sz w:val="20"/>
                <w:szCs w:val="20"/>
                <w:rtl/>
              </w:rPr>
              <w:t>5/4/2</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تسجيل بيانات لكل صنف </w:t>
            </w:r>
          </w:p>
        </w:tc>
      </w:tr>
      <w:tr w:rsidR="00351B9E" w:rsidRPr="00567740" w:rsidTr="00CF68DD">
        <w:tc>
          <w:tcPr>
            <w:tcW w:w="1857" w:type="dxa"/>
            <w:vMerge/>
            <w:vAlign w:val="center"/>
          </w:tcPr>
          <w:p w:rsidR="00351B9E" w:rsidRPr="00567740" w:rsidRDefault="00351B9E" w:rsidP="00293382">
            <w:pPr>
              <w:pStyle w:val="a4"/>
              <w:bidi/>
              <w:jc w:val="center"/>
              <w:rPr>
                <w:rFonts w:cs="AL-Mohanad"/>
                <w:sz w:val="20"/>
                <w:szCs w:val="20"/>
                <w:rtl/>
              </w:rPr>
            </w:pP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5/4/3</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إعداد توصية لكل صنف وتحرير محضر ورفعه لوكيل الشؤون المدرسية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5/4/4</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مراجعة وتقديم التوصيات اللازمة بشأنه ورفعه إلى مدير المدرسة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5/4/5</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مراجعة المحضر والتوصيات واعتمادها وتقديمها لإدارة التربية والتعليم لاتخاذ الإجراءات اللازمة بشأنها .</w:t>
            </w:r>
          </w:p>
        </w:tc>
      </w:tr>
      <w:tr w:rsidR="00351B9E" w:rsidRPr="00567740" w:rsidTr="00CF68DD">
        <w:tc>
          <w:tcPr>
            <w:tcW w:w="1857"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51B9E" w:rsidRPr="00567740" w:rsidRDefault="00351B9E" w:rsidP="00293382">
            <w:pPr>
              <w:pStyle w:val="a4"/>
              <w:bidi/>
              <w:jc w:val="center"/>
              <w:rPr>
                <w:rFonts w:cs="AL-Mohanad"/>
                <w:sz w:val="20"/>
                <w:szCs w:val="20"/>
                <w:rtl/>
              </w:rPr>
            </w:pPr>
            <w:r w:rsidRPr="00567740">
              <w:rPr>
                <w:rFonts w:cs="AL-Mohanad" w:hint="cs"/>
                <w:sz w:val="20"/>
                <w:szCs w:val="20"/>
                <w:rtl/>
              </w:rPr>
              <w:t>5/4/6</w:t>
            </w:r>
          </w:p>
        </w:tc>
        <w:tc>
          <w:tcPr>
            <w:tcW w:w="7905" w:type="dxa"/>
          </w:tcPr>
          <w:p w:rsidR="00351B9E" w:rsidRPr="00567740" w:rsidRDefault="00351B9E" w:rsidP="004D1B34">
            <w:pPr>
              <w:pStyle w:val="a4"/>
              <w:bidi/>
              <w:rPr>
                <w:rFonts w:cs="AL-Mohanad"/>
                <w:sz w:val="20"/>
                <w:szCs w:val="20"/>
                <w:rtl/>
              </w:rPr>
            </w:pPr>
            <w:r w:rsidRPr="00567740">
              <w:rPr>
                <w:rFonts w:cs="AL-Mohanad" w:hint="cs"/>
                <w:sz w:val="20"/>
                <w:szCs w:val="20"/>
                <w:rtl/>
              </w:rPr>
              <w:t xml:space="preserve">مطابقة عهد المدرسة مع العهدة الموثقة في السجلات المعتمدة في نهاية العام الدراسي وإعداد التقارير اللازمة بشأنها لمدير المدرسة . </w:t>
            </w:r>
          </w:p>
        </w:tc>
      </w:tr>
    </w:tbl>
    <w:p w:rsidR="005248F9" w:rsidRDefault="005248F9" w:rsidP="005248F9">
      <w:pPr>
        <w:pStyle w:val="a4"/>
        <w:bidi/>
        <w:rPr>
          <w:sz w:val="20"/>
          <w:szCs w:val="20"/>
          <w:rtl/>
        </w:rPr>
      </w:pPr>
    </w:p>
    <w:p w:rsidR="00CF68DD" w:rsidRDefault="00CF68DD" w:rsidP="00CF68DD">
      <w:pPr>
        <w:pStyle w:val="a4"/>
        <w:bidi/>
        <w:rPr>
          <w:sz w:val="20"/>
          <w:szCs w:val="20"/>
          <w:rtl/>
        </w:rPr>
      </w:pPr>
    </w:p>
    <w:p w:rsidR="00CF68DD" w:rsidRPr="00567740" w:rsidRDefault="00CF68DD" w:rsidP="00CF68DD">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5248F9" w:rsidRPr="00567740" w:rsidTr="00CF68DD">
        <w:tc>
          <w:tcPr>
            <w:tcW w:w="10754" w:type="dxa"/>
            <w:shd w:val="clear" w:color="auto" w:fill="FFFFFF" w:themeFill="background1"/>
          </w:tcPr>
          <w:p w:rsidR="005248F9" w:rsidRPr="00567740" w:rsidRDefault="005248F9" w:rsidP="004D1B34">
            <w:pPr>
              <w:pStyle w:val="a4"/>
              <w:bidi/>
              <w:rPr>
                <w:sz w:val="20"/>
                <w:szCs w:val="20"/>
                <w:rtl/>
              </w:rPr>
            </w:pPr>
            <w:r w:rsidRPr="00567740">
              <w:rPr>
                <w:rFonts w:cs="AL-Mohanad" w:hint="cs"/>
                <w:sz w:val="20"/>
                <w:szCs w:val="20"/>
                <w:rtl/>
              </w:rPr>
              <w:t>6- النماذج والسجلات</w:t>
            </w:r>
          </w:p>
        </w:tc>
      </w:tr>
    </w:tbl>
    <w:p w:rsidR="005248F9" w:rsidRPr="00CF68DD" w:rsidRDefault="005248F9" w:rsidP="005248F9">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2696"/>
        <w:gridCol w:w="1983"/>
        <w:gridCol w:w="2456"/>
        <w:gridCol w:w="1762"/>
      </w:tblGrid>
      <w:tr w:rsidR="005248F9" w:rsidRPr="00567740" w:rsidTr="00CF68DD">
        <w:tc>
          <w:tcPr>
            <w:tcW w:w="863" w:type="pct"/>
            <w:shd w:val="clear" w:color="auto" w:fill="92D050"/>
            <w:vAlign w:val="center"/>
          </w:tcPr>
          <w:p w:rsidR="005248F9" w:rsidRPr="00567740" w:rsidRDefault="005248F9" w:rsidP="004D1B34">
            <w:pPr>
              <w:pStyle w:val="a4"/>
              <w:bidi/>
              <w:jc w:val="center"/>
              <w:rPr>
                <w:rFonts w:cs="AL-Mohanad"/>
                <w:sz w:val="20"/>
                <w:szCs w:val="20"/>
                <w:rtl/>
              </w:rPr>
            </w:pPr>
            <w:r w:rsidRPr="00567740">
              <w:rPr>
                <w:rFonts w:cs="AL-Mohanad" w:hint="cs"/>
                <w:sz w:val="20"/>
                <w:szCs w:val="20"/>
                <w:rtl/>
              </w:rPr>
              <w:t>التسلسل</w:t>
            </w:r>
          </w:p>
        </w:tc>
        <w:tc>
          <w:tcPr>
            <w:tcW w:w="1253" w:type="pct"/>
            <w:shd w:val="clear" w:color="auto" w:fill="92D050"/>
            <w:vAlign w:val="center"/>
          </w:tcPr>
          <w:p w:rsidR="005248F9" w:rsidRPr="00567740" w:rsidRDefault="005248F9" w:rsidP="004D1B3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5248F9" w:rsidRPr="00567740" w:rsidRDefault="005248F9" w:rsidP="004D1B3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5248F9" w:rsidRPr="00567740" w:rsidRDefault="005248F9" w:rsidP="004D1B3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5248F9" w:rsidRPr="00567740" w:rsidRDefault="005248F9" w:rsidP="004D1B34">
            <w:pPr>
              <w:pStyle w:val="a4"/>
              <w:bidi/>
              <w:jc w:val="center"/>
              <w:rPr>
                <w:rFonts w:cs="AL-Mohanad"/>
                <w:sz w:val="20"/>
                <w:szCs w:val="20"/>
                <w:rtl/>
              </w:rPr>
            </w:pPr>
            <w:r w:rsidRPr="00567740">
              <w:rPr>
                <w:rFonts w:cs="AL-Mohanad" w:hint="cs"/>
                <w:sz w:val="20"/>
                <w:szCs w:val="20"/>
                <w:rtl/>
              </w:rPr>
              <w:t>مدة الحفظ</w:t>
            </w:r>
          </w:p>
        </w:tc>
      </w:tr>
      <w:tr w:rsidR="00351B9E" w:rsidRPr="00567740" w:rsidTr="00CF68DD">
        <w:tc>
          <w:tcPr>
            <w:tcW w:w="86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6/1</w:t>
            </w:r>
          </w:p>
        </w:tc>
        <w:tc>
          <w:tcPr>
            <w:tcW w:w="125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موجودات مستودع</w:t>
            </w:r>
          </w:p>
        </w:tc>
        <w:tc>
          <w:tcPr>
            <w:tcW w:w="92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و.م.ع.ن-04-01</w:t>
            </w:r>
          </w:p>
        </w:tc>
        <w:tc>
          <w:tcPr>
            <w:tcW w:w="114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مستمر</w:t>
            </w:r>
          </w:p>
        </w:tc>
      </w:tr>
      <w:tr w:rsidR="00351B9E" w:rsidRPr="00567740" w:rsidTr="00CF68DD">
        <w:tc>
          <w:tcPr>
            <w:tcW w:w="86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6/2</w:t>
            </w:r>
          </w:p>
        </w:tc>
        <w:tc>
          <w:tcPr>
            <w:tcW w:w="125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سجل استلام العهد</w:t>
            </w:r>
          </w:p>
        </w:tc>
        <w:tc>
          <w:tcPr>
            <w:tcW w:w="92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و.م.ع.ن-04-02</w:t>
            </w:r>
          </w:p>
        </w:tc>
        <w:tc>
          <w:tcPr>
            <w:tcW w:w="114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351B9E" w:rsidRPr="00567740" w:rsidRDefault="00351B9E" w:rsidP="00351B9E">
            <w:pPr>
              <w:pStyle w:val="a4"/>
              <w:bidi/>
              <w:jc w:val="center"/>
              <w:rPr>
                <w:rFonts w:cs="AL-Mohanad"/>
                <w:sz w:val="20"/>
                <w:szCs w:val="20"/>
              </w:rPr>
            </w:pPr>
            <w:r w:rsidRPr="00567740">
              <w:rPr>
                <w:rFonts w:cs="AL-Mohanad" w:hint="cs"/>
                <w:sz w:val="20"/>
                <w:szCs w:val="20"/>
                <w:rtl/>
              </w:rPr>
              <w:t>مستمر</w:t>
            </w:r>
          </w:p>
        </w:tc>
      </w:tr>
      <w:tr w:rsidR="00351B9E" w:rsidRPr="00567740" w:rsidTr="00CF68DD">
        <w:tc>
          <w:tcPr>
            <w:tcW w:w="86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6/3</w:t>
            </w:r>
          </w:p>
        </w:tc>
        <w:tc>
          <w:tcPr>
            <w:tcW w:w="1253"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محضر فقد أو إتلاف مواد</w:t>
            </w:r>
          </w:p>
        </w:tc>
        <w:tc>
          <w:tcPr>
            <w:tcW w:w="92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و.م.ع.ن-04-03</w:t>
            </w:r>
          </w:p>
        </w:tc>
        <w:tc>
          <w:tcPr>
            <w:tcW w:w="1142" w:type="pct"/>
            <w:shd w:val="clear" w:color="auto" w:fill="auto"/>
            <w:vAlign w:val="center"/>
          </w:tcPr>
          <w:p w:rsidR="00351B9E" w:rsidRPr="00567740" w:rsidRDefault="00351B9E" w:rsidP="00351B9E">
            <w:pPr>
              <w:pStyle w:val="a4"/>
              <w:bidi/>
              <w:jc w:val="center"/>
              <w:rPr>
                <w:rFonts w:cs="AL-Mohanad"/>
                <w:sz w:val="20"/>
                <w:szCs w:val="20"/>
                <w:rtl/>
              </w:rPr>
            </w:pPr>
            <w:r w:rsidRPr="00567740">
              <w:rPr>
                <w:rFonts w:cs="AL-Mohanad" w:hint="cs"/>
                <w:sz w:val="20"/>
                <w:szCs w:val="20"/>
                <w:rtl/>
              </w:rPr>
              <w:t>المساعد الإداري</w:t>
            </w:r>
          </w:p>
        </w:tc>
        <w:tc>
          <w:tcPr>
            <w:tcW w:w="819" w:type="pct"/>
            <w:shd w:val="clear" w:color="auto" w:fill="auto"/>
            <w:vAlign w:val="center"/>
          </w:tcPr>
          <w:p w:rsidR="00351B9E" w:rsidRPr="00567740" w:rsidRDefault="00351B9E" w:rsidP="00351B9E">
            <w:pPr>
              <w:pStyle w:val="a4"/>
              <w:bidi/>
              <w:jc w:val="center"/>
              <w:rPr>
                <w:rFonts w:cs="AL-Mohanad"/>
                <w:sz w:val="20"/>
                <w:szCs w:val="20"/>
              </w:rPr>
            </w:pPr>
            <w:r w:rsidRPr="00567740">
              <w:rPr>
                <w:rFonts w:cs="AL-Mohanad" w:hint="cs"/>
                <w:sz w:val="20"/>
                <w:szCs w:val="20"/>
                <w:rtl/>
              </w:rPr>
              <w:t>مستمر</w:t>
            </w:r>
          </w:p>
        </w:tc>
      </w:tr>
    </w:tbl>
    <w:p w:rsidR="005248F9" w:rsidRPr="00567740" w:rsidRDefault="005248F9" w:rsidP="005248F9">
      <w:pPr>
        <w:rPr>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5248F9" w:rsidRPr="00567740" w:rsidRDefault="005248F9" w:rsidP="005248F9">
      <w:pPr>
        <w:pStyle w:val="a4"/>
        <w:bidi/>
        <w:rPr>
          <w:rFonts w:cs="AL-Mohanad"/>
          <w:sz w:val="20"/>
          <w:szCs w:val="20"/>
          <w:rtl/>
        </w:rPr>
      </w:pPr>
    </w:p>
    <w:p w:rsidR="007F4A50" w:rsidRPr="00567740" w:rsidRDefault="007F4A50" w:rsidP="003B0F56">
      <w:pPr>
        <w:pStyle w:val="a4"/>
        <w:bidi/>
        <w:rPr>
          <w:rFonts w:cs="AL-Mohanad"/>
          <w:sz w:val="20"/>
          <w:szCs w:val="20"/>
          <w:rtl/>
        </w:rPr>
      </w:pPr>
    </w:p>
    <w:p w:rsidR="00351B9E" w:rsidRDefault="00351B9E" w:rsidP="00351B9E">
      <w:pPr>
        <w:bidi/>
        <w:rPr>
          <w:sz w:val="20"/>
          <w:szCs w:val="20"/>
          <w:rtl/>
        </w:rPr>
      </w:pPr>
    </w:p>
    <w:p w:rsidR="00CF68DD" w:rsidRDefault="00CF68DD" w:rsidP="00CF68DD">
      <w:pPr>
        <w:bidi/>
        <w:rPr>
          <w:sz w:val="20"/>
          <w:szCs w:val="20"/>
          <w:rtl/>
        </w:rPr>
      </w:pPr>
    </w:p>
    <w:p w:rsidR="00CF68DD" w:rsidRDefault="00CF68DD" w:rsidP="00CF68DD">
      <w:pPr>
        <w:bidi/>
        <w:rPr>
          <w:sz w:val="20"/>
          <w:szCs w:val="20"/>
          <w:rtl/>
        </w:rPr>
      </w:pPr>
    </w:p>
    <w:p w:rsidR="00CF68DD" w:rsidRDefault="00CF68DD" w:rsidP="00CF68DD">
      <w:pPr>
        <w:bidi/>
        <w:rPr>
          <w:sz w:val="20"/>
          <w:szCs w:val="20"/>
          <w:rtl/>
        </w:rPr>
      </w:pPr>
    </w:p>
    <w:p w:rsidR="00CF68DD" w:rsidRPr="00567740" w:rsidRDefault="00CF68DD" w:rsidP="00CF68DD">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424"/>
        <w:gridCol w:w="4747"/>
        <w:gridCol w:w="3583"/>
      </w:tblGrid>
      <w:tr w:rsidR="00351B9E" w:rsidRPr="00567740" w:rsidTr="00CF68DD">
        <w:tc>
          <w:tcPr>
            <w:tcW w:w="1127" w:type="pct"/>
            <w:shd w:val="clear" w:color="auto" w:fill="92D050"/>
          </w:tcPr>
          <w:p w:rsidR="00351B9E" w:rsidRPr="00CF68DD" w:rsidRDefault="00351B9E" w:rsidP="00CF68DD">
            <w:pPr>
              <w:pStyle w:val="a4"/>
              <w:bidi/>
              <w:jc w:val="center"/>
              <w:rPr>
                <w:rFonts w:cs="GE SS Two Medium"/>
                <w:sz w:val="20"/>
                <w:szCs w:val="20"/>
                <w:rtl/>
              </w:rPr>
            </w:pPr>
            <w:r w:rsidRPr="00CF68DD">
              <w:rPr>
                <w:rFonts w:cs="GE SS Two Medium" w:hint="cs"/>
                <w:sz w:val="20"/>
                <w:szCs w:val="20"/>
                <w:rtl/>
              </w:rPr>
              <w:lastRenderedPageBreak/>
              <w:t>رقم العملية:</w:t>
            </w:r>
            <w:r w:rsidR="003B0F56" w:rsidRPr="00CF68DD">
              <w:rPr>
                <w:rFonts w:cs="GE SS Two Medium" w:hint="cs"/>
                <w:sz w:val="20"/>
                <w:szCs w:val="20"/>
                <w:rtl/>
              </w:rPr>
              <w:t xml:space="preserve"> 17</w:t>
            </w:r>
          </w:p>
        </w:tc>
        <w:tc>
          <w:tcPr>
            <w:tcW w:w="2207" w:type="pct"/>
            <w:shd w:val="clear" w:color="auto" w:fill="92D050"/>
          </w:tcPr>
          <w:p w:rsidR="00351B9E" w:rsidRPr="00CF68DD" w:rsidRDefault="00351B9E" w:rsidP="00CF68DD">
            <w:pPr>
              <w:pStyle w:val="a4"/>
              <w:bidi/>
              <w:jc w:val="center"/>
              <w:rPr>
                <w:rFonts w:cs="GE SS Two Medium"/>
                <w:sz w:val="20"/>
                <w:szCs w:val="20"/>
                <w:rtl/>
              </w:rPr>
            </w:pPr>
            <w:r w:rsidRPr="00CF68DD">
              <w:rPr>
                <w:rFonts w:cs="GE SS Two Medium" w:hint="cs"/>
                <w:sz w:val="20"/>
                <w:szCs w:val="20"/>
                <w:rtl/>
              </w:rPr>
              <w:t>اسم العملية:</w:t>
            </w:r>
            <w:r w:rsidR="003B0F56" w:rsidRPr="00CF68DD">
              <w:rPr>
                <w:rFonts w:cs="GE SS Two Medium" w:hint="cs"/>
                <w:sz w:val="20"/>
                <w:szCs w:val="20"/>
                <w:rtl/>
              </w:rPr>
              <w:t xml:space="preserve"> مركز مصادر التعليم</w:t>
            </w:r>
          </w:p>
        </w:tc>
        <w:tc>
          <w:tcPr>
            <w:tcW w:w="1666" w:type="pct"/>
            <w:shd w:val="clear" w:color="auto" w:fill="92D050"/>
          </w:tcPr>
          <w:p w:rsidR="00351B9E" w:rsidRPr="00CF68DD" w:rsidRDefault="00351B9E" w:rsidP="00CF68DD">
            <w:pPr>
              <w:pStyle w:val="a4"/>
              <w:bidi/>
              <w:jc w:val="center"/>
              <w:rPr>
                <w:rFonts w:cs="GE SS Two Medium"/>
                <w:sz w:val="20"/>
                <w:szCs w:val="20"/>
                <w:rtl/>
              </w:rPr>
            </w:pPr>
            <w:r w:rsidRPr="00CF68DD">
              <w:rPr>
                <w:rFonts w:cs="GE SS Two Medium" w:hint="cs"/>
                <w:sz w:val="20"/>
                <w:szCs w:val="20"/>
                <w:rtl/>
              </w:rPr>
              <w:t>رمز العملية:</w:t>
            </w:r>
            <w:r w:rsidR="003B0F56" w:rsidRPr="00CF68DD">
              <w:rPr>
                <w:rFonts w:cs="GE SS Two Medium" w:hint="cs"/>
                <w:sz w:val="20"/>
                <w:szCs w:val="20"/>
                <w:rtl/>
              </w:rPr>
              <w:t xml:space="preserve"> (و.م.ع-05)</w:t>
            </w:r>
          </w:p>
        </w:tc>
      </w:tr>
    </w:tbl>
    <w:p w:rsidR="00351B9E" w:rsidRPr="00CF68DD" w:rsidRDefault="00351B9E" w:rsidP="00351B9E">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توضيح الاجراءات المتبعة في تحديد احتياجات مركز مصادر التعلم والمكتبة وتفعيل نظام الاستعارة منها </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يطبق هذا الاجراء على منسوبي المدرسة من موظفين وطلاب في تحديد احتياجات مصادر التعلم واستخدامه والاستعارة منه .</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3/1 دليل تنظيمي لمراكز مصادر التعلم </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4/1 مصادر التعلم : جميع المواد التعليمية المطبوعة والمسموعة وغيرها </w:t>
            </w:r>
          </w:p>
          <w:p w:rsidR="00293382" w:rsidRPr="00567740" w:rsidRDefault="00293382" w:rsidP="004D1B34">
            <w:pPr>
              <w:pStyle w:val="a4"/>
              <w:bidi/>
              <w:rPr>
                <w:rFonts w:cs="AL-Mohanad"/>
                <w:sz w:val="20"/>
                <w:szCs w:val="20"/>
                <w:rtl/>
              </w:rPr>
            </w:pPr>
            <w:r w:rsidRPr="00567740">
              <w:rPr>
                <w:rFonts w:cs="AL-Mohanad" w:hint="cs"/>
                <w:sz w:val="20"/>
                <w:szCs w:val="20"/>
                <w:rtl/>
              </w:rPr>
              <w:t xml:space="preserve">4/2 المستفيد : جميع الطلاب والموظفين في المدرسة </w:t>
            </w:r>
          </w:p>
        </w:tc>
      </w:tr>
      <w:tr w:rsidR="003B0F56" w:rsidRPr="00567740" w:rsidTr="00CF68DD">
        <w:tc>
          <w:tcPr>
            <w:tcW w:w="10754" w:type="dxa"/>
            <w:gridSpan w:val="2"/>
            <w:shd w:val="clear" w:color="auto" w:fill="BFBFBF"/>
            <w:vAlign w:val="center"/>
          </w:tcPr>
          <w:p w:rsidR="003B0F56" w:rsidRPr="00567740" w:rsidRDefault="00CF68DD" w:rsidP="004D1B34">
            <w:pPr>
              <w:pStyle w:val="a4"/>
              <w:bidi/>
              <w:rPr>
                <w:rFonts w:cs="AL-Mohanad"/>
                <w:sz w:val="20"/>
                <w:szCs w:val="20"/>
                <w:rtl/>
              </w:rPr>
            </w:pPr>
            <w:r>
              <w:rPr>
                <w:rFonts w:cs="AL-Mohanad" w:hint="cs"/>
                <w:sz w:val="20"/>
                <w:szCs w:val="20"/>
                <w:rtl/>
              </w:rPr>
              <w:t>5-العملية</w:t>
            </w:r>
            <w:r w:rsidR="003B0F56" w:rsidRPr="00567740">
              <w:rPr>
                <w:rFonts w:cs="AL-Mohanad" w:hint="cs"/>
                <w:sz w:val="20"/>
                <w:szCs w:val="20"/>
                <w:rtl/>
              </w:rPr>
              <w:t>:</w:t>
            </w:r>
          </w:p>
        </w:tc>
      </w:tr>
    </w:tbl>
    <w:p w:rsidR="00351B9E" w:rsidRPr="00CF68DD" w:rsidRDefault="00351B9E" w:rsidP="00351B9E">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93382" w:rsidRPr="00567740" w:rsidTr="00CF68DD">
        <w:trPr>
          <w:tblHeader/>
        </w:trPr>
        <w:tc>
          <w:tcPr>
            <w:tcW w:w="1857" w:type="dxa"/>
            <w:shd w:val="clear" w:color="auto" w:fill="92D050"/>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293382" w:rsidRPr="00567740" w:rsidRDefault="00293382" w:rsidP="004D1B34">
            <w:pPr>
              <w:pStyle w:val="a4"/>
              <w:bidi/>
              <w:jc w:val="center"/>
              <w:rPr>
                <w:rFonts w:cs="AL-Mohanad"/>
                <w:sz w:val="20"/>
                <w:szCs w:val="20"/>
                <w:rtl/>
              </w:rPr>
            </w:pPr>
            <w:r w:rsidRPr="00567740">
              <w:rPr>
                <w:rFonts w:cs="AL-Mohanad" w:hint="cs"/>
                <w:sz w:val="20"/>
                <w:szCs w:val="20"/>
                <w:rtl/>
              </w:rPr>
              <w:t>الإجراء</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توريد الكتب : </w:t>
            </w:r>
          </w:p>
        </w:tc>
      </w:tr>
      <w:tr w:rsidR="003B0F56" w:rsidRPr="00567740" w:rsidTr="00CF68DD">
        <w:tc>
          <w:tcPr>
            <w:tcW w:w="1857" w:type="dxa"/>
            <w:vMerge w:val="restart"/>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5/1/1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تحديد الكتب المقترحة إضافتها للمركز بداية كل عام دراسي وفقا للقوائم التي تحدد من الوزارة وبما يتناسب مع العمل التعليمي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5/1/2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رفع خطاب بالكتب المقترحة إضافتها لوكيل المدرسة للشؤون المدرسية </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5/1/3</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رفع خطاب إلى مدير المدرسة لمرجعته واعتماده </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5/1/4</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مخاطبة إدارة التربية والتعليم مرفقا طلب احتياجات مركز مصادر التعلم بالكتب المقترحة </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5/1/5</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استلام الكتب والمواد التعليمية التي تم توريدها وقيدها في سجل العهدة .</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5/1/6</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تسليم الاحتياجات إلى أمين مركز مصادر التعلم </w:t>
            </w:r>
          </w:p>
        </w:tc>
      </w:tr>
      <w:tr w:rsidR="003B0F56" w:rsidRPr="00567740" w:rsidTr="00CF68DD">
        <w:tc>
          <w:tcPr>
            <w:tcW w:w="1857" w:type="dxa"/>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فهرست الكتب وتصنيفها : </w:t>
            </w:r>
          </w:p>
        </w:tc>
      </w:tr>
      <w:tr w:rsidR="003B0F56" w:rsidRPr="00567740" w:rsidTr="00CF68DD">
        <w:tc>
          <w:tcPr>
            <w:tcW w:w="1857" w:type="dxa"/>
            <w:vMerge w:val="restart"/>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5/2/1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تسجيل ما يرد لمركز مصادر التعلم من الكتب والمواد التعليمية في بطاقة العهد وفق النموذج السابق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Pr>
            </w:pPr>
            <w:r w:rsidRPr="00567740">
              <w:rPr>
                <w:rFonts w:cs="AL-Mohanad" w:hint="cs"/>
                <w:sz w:val="20"/>
                <w:szCs w:val="20"/>
                <w:rtl/>
              </w:rPr>
              <w:t>5/2/2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فهرست وتصنيف الكتب والمركز وفق النظام المعتمد (ديوي العشري للتصنيف)</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5/2/3</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ختم الكتب بالختم المعتمد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5/2/4</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وضع الكتب على الرفوف حسب التصنيف العام للمكتبة </w:t>
            </w:r>
          </w:p>
        </w:tc>
      </w:tr>
      <w:tr w:rsidR="003B0F56" w:rsidRPr="00567740" w:rsidTr="00CF68DD">
        <w:tc>
          <w:tcPr>
            <w:tcW w:w="1857" w:type="dxa"/>
            <w:vMerge w:val="restart"/>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أمين مركز مصادر التعلم</w:t>
            </w: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الاستعارة :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إعداد وتجهيز السجلات التالية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5/3/1/1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سجل استعارة خاص بالطلاب وفق نموذج (و.م.ع.ن-05-01)</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5/3/1/2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سجل استعارة خاص بالموظفين وفق نموذج (و.م.ع.ن-05-02)</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5/3/1/3</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سجل زيارات الفصول لمركز مصادر التعلم وفق نموذج (و.م.ع.ن-05-03)</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5/3/1/4</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سجل التردد اليومي على مركز مصادر التعلم وفق نموذج (و.م.ع.ن-05-04)</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إشعار المعلمين بالنشرات التربوية والتعليمية التي يحتويها المركز بصفة دورية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5/3/3</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طباعة التعليمات الخاصة بالاستعارة ووضعها في مكان بارز في المركز والمدرسة</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5/3/4</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تنظيم الاستعارة والاشراف عليها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5/3/5</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التنسيق بين أمين المركز وبين المعلمين حول زيارة الفصول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5/3/6</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اتباع الخطوات التالية عند استعارة الكتب : </w:t>
            </w:r>
          </w:p>
        </w:tc>
      </w:tr>
      <w:tr w:rsidR="003B0F56" w:rsidRPr="00567740" w:rsidTr="00CF68DD">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5/3/6/1</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التأكد من وجود الكتاب في المركز</w:t>
            </w:r>
          </w:p>
        </w:tc>
      </w:tr>
      <w:tr w:rsidR="003B0F56" w:rsidRPr="00567740" w:rsidTr="00CF68DD">
        <w:trPr>
          <w:trHeight w:val="605"/>
        </w:trPr>
        <w:tc>
          <w:tcPr>
            <w:tcW w:w="1857" w:type="dxa"/>
            <w:vMerge/>
            <w:vAlign w:val="center"/>
          </w:tcPr>
          <w:p w:rsidR="003B0F56" w:rsidRPr="00567740" w:rsidRDefault="003B0F56" w:rsidP="00293382">
            <w:pPr>
              <w:pStyle w:val="a4"/>
              <w:bidi/>
              <w:jc w:val="center"/>
              <w:rPr>
                <w:rFonts w:cs="AL-Mohanad"/>
                <w:sz w:val="20"/>
                <w:szCs w:val="20"/>
                <w:rtl/>
              </w:rPr>
            </w:pPr>
          </w:p>
        </w:tc>
        <w:tc>
          <w:tcPr>
            <w:tcW w:w="992" w:type="dxa"/>
            <w:vAlign w:val="center"/>
          </w:tcPr>
          <w:p w:rsidR="003B0F56" w:rsidRPr="00567740" w:rsidRDefault="003B0F56" w:rsidP="00293382">
            <w:pPr>
              <w:pStyle w:val="a4"/>
              <w:bidi/>
              <w:jc w:val="center"/>
              <w:rPr>
                <w:rFonts w:cs="AL-Mohanad"/>
                <w:sz w:val="20"/>
                <w:szCs w:val="20"/>
                <w:rtl/>
              </w:rPr>
            </w:pPr>
            <w:r w:rsidRPr="00567740">
              <w:rPr>
                <w:rFonts w:cs="AL-Mohanad" w:hint="cs"/>
                <w:sz w:val="20"/>
                <w:szCs w:val="20"/>
                <w:rtl/>
              </w:rPr>
              <w:t>5/3/6/2</w:t>
            </w:r>
          </w:p>
        </w:tc>
        <w:tc>
          <w:tcPr>
            <w:tcW w:w="7905" w:type="dxa"/>
          </w:tcPr>
          <w:p w:rsidR="003B0F56" w:rsidRPr="00567740" w:rsidRDefault="003B0F56" w:rsidP="004D1B34">
            <w:pPr>
              <w:pStyle w:val="a4"/>
              <w:bidi/>
              <w:rPr>
                <w:rFonts w:cs="AL-Mohanad"/>
                <w:sz w:val="20"/>
                <w:szCs w:val="20"/>
                <w:rtl/>
              </w:rPr>
            </w:pPr>
            <w:r w:rsidRPr="00567740">
              <w:rPr>
                <w:rFonts w:cs="AL-Mohanad" w:hint="cs"/>
                <w:sz w:val="20"/>
                <w:szCs w:val="20"/>
                <w:rtl/>
              </w:rPr>
              <w:t xml:space="preserve">التأكد من أن الكتاب يسمح باستعارته </w:t>
            </w:r>
          </w:p>
        </w:tc>
      </w:tr>
      <w:tr w:rsidR="00293382" w:rsidRPr="00567740" w:rsidTr="00CF68DD">
        <w:tc>
          <w:tcPr>
            <w:tcW w:w="1857" w:type="dxa"/>
            <w:vMerge w:val="restart"/>
            <w:vAlign w:val="center"/>
          </w:tcPr>
          <w:p w:rsidR="00293382" w:rsidRPr="00567740" w:rsidRDefault="00293382" w:rsidP="00293382">
            <w:pPr>
              <w:pStyle w:val="a4"/>
              <w:bidi/>
              <w:jc w:val="center"/>
              <w:rPr>
                <w:rFonts w:cs="AL-Mohanad"/>
                <w:color w:val="FF0000"/>
                <w:sz w:val="20"/>
                <w:szCs w:val="20"/>
                <w:rtl/>
              </w:rPr>
            </w:pPr>
            <w:r w:rsidRPr="00567740">
              <w:rPr>
                <w:rFonts w:cs="AL-Mohanad" w:hint="cs"/>
                <w:sz w:val="20"/>
                <w:szCs w:val="20"/>
                <w:rtl/>
              </w:rPr>
              <w:t>أمين مركز مصادر التعلم</w:t>
            </w:r>
          </w:p>
        </w:tc>
        <w:tc>
          <w:tcPr>
            <w:tcW w:w="992" w:type="dxa"/>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5/3/6/3</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تدوين معلومات الاستعارة في السجل الخاص بذلك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5/3/6/4</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إبلاغ المستعير بالفترة المحددة للاستعارة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5/3/6/5</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تسليم الكتاب للمستعير</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5/3/6/6</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عند تأخر تسليم الكتاب تتم مخاطبة المستعير في الوقت المحدد أو قبل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5/3/6/7</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استلام الكتاب من المستعير في الوقت المحدد أو قبل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Pr>
            </w:pPr>
            <w:r w:rsidRPr="00567740">
              <w:rPr>
                <w:rFonts w:cs="AL-Mohanad" w:hint="cs"/>
                <w:sz w:val="20"/>
                <w:szCs w:val="20"/>
                <w:rtl/>
              </w:rPr>
              <w:t>5/3/6/8</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تدوين تاريخ ووقت إعادة الكتاب في السجل الخاص بذلك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Pr>
            </w:pPr>
            <w:r w:rsidRPr="00567740">
              <w:rPr>
                <w:rFonts w:cs="AL-Mohanad" w:hint="cs"/>
                <w:sz w:val="20"/>
                <w:szCs w:val="20"/>
                <w:rtl/>
              </w:rPr>
              <w:t>5/3/6/9</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التأكد من سلامة الكتاب </w:t>
            </w:r>
          </w:p>
        </w:tc>
      </w:tr>
      <w:tr w:rsidR="00293382" w:rsidRPr="00567740" w:rsidTr="00CF68DD">
        <w:tc>
          <w:tcPr>
            <w:tcW w:w="1857" w:type="dxa"/>
            <w:vMerge/>
            <w:vAlign w:val="center"/>
          </w:tcPr>
          <w:p w:rsidR="00293382" w:rsidRPr="00567740" w:rsidRDefault="00293382" w:rsidP="00293382">
            <w:pPr>
              <w:pStyle w:val="a4"/>
              <w:bidi/>
              <w:jc w:val="center"/>
              <w:rPr>
                <w:rFonts w:cs="AL-Mohanad"/>
                <w:sz w:val="20"/>
                <w:szCs w:val="20"/>
                <w:rtl/>
              </w:rPr>
            </w:pPr>
          </w:p>
        </w:tc>
        <w:tc>
          <w:tcPr>
            <w:tcW w:w="992" w:type="dxa"/>
            <w:vAlign w:val="center"/>
          </w:tcPr>
          <w:p w:rsidR="00293382" w:rsidRPr="00567740" w:rsidRDefault="00293382" w:rsidP="00293382">
            <w:pPr>
              <w:pStyle w:val="a4"/>
              <w:bidi/>
              <w:jc w:val="center"/>
              <w:rPr>
                <w:rFonts w:cs="AL-Mohanad"/>
                <w:sz w:val="20"/>
                <w:szCs w:val="20"/>
              </w:rPr>
            </w:pPr>
            <w:r w:rsidRPr="00567740">
              <w:rPr>
                <w:rFonts w:cs="AL-Mohanad" w:hint="cs"/>
                <w:sz w:val="20"/>
                <w:szCs w:val="20"/>
                <w:rtl/>
              </w:rPr>
              <w:t>5/3/6/10</w:t>
            </w:r>
          </w:p>
        </w:tc>
        <w:tc>
          <w:tcPr>
            <w:tcW w:w="7905"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إعادة الكتاب في الرف الخاص بذلك </w:t>
            </w:r>
          </w:p>
        </w:tc>
      </w:tr>
    </w:tbl>
    <w:p w:rsidR="00351B9E" w:rsidRDefault="00351B9E" w:rsidP="00351B9E">
      <w:pPr>
        <w:pStyle w:val="a4"/>
        <w:bidi/>
        <w:rPr>
          <w:sz w:val="20"/>
          <w:szCs w:val="20"/>
          <w:rtl/>
        </w:rPr>
      </w:pPr>
    </w:p>
    <w:p w:rsidR="00CF68DD" w:rsidRDefault="00CF68DD" w:rsidP="00CF68DD">
      <w:pPr>
        <w:pStyle w:val="a4"/>
        <w:bidi/>
        <w:rPr>
          <w:sz w:val="20"/>
          <w:szCs w:val="20"/>
          <w:rtl/>
        </w:rPr>
      </w:pPr>
    </w:p>
    <w:p w:rsidR="00CF68DD" w:rsidRDefault="00CF68DD" w:rsidP="00CF68DD">
      <w:pPr>
        <w:pStyle w:val="a4"/>
        <w:bidi/>
        <w:rPr>
          <w:sz w:val="20"/>
          <w:szCs w:val="20"/>
          <w:rtl/>
        </w:rPr>
      </w:pPr>
    </w:p>
    <w:p w:rsidR="00CF68DD" w:rsidRDefault="00CF68DD" w:rsidP="00CF68DD">
      <w:pPr>
        <w:pStyle w:val="a4"/>
        <w:bidi/>
        <w:rPr>
          <w:sz w:val="20"/>
          <w:szCs w:val="20"/>
          <w:rtl/>
        </w:rPr>
      </w:pPr>
    </w:p>
    <w:p w:rsidR="00CF68DD" w:rsidRDefault="00CF68DD" w:rsidP="00CF68DD">
      <w:pPr>
        <w:pStyle w:val="a4"/>
        <w:bidi/>
        <w:rPr>
          <w:sz w:val="20"/>
          <w:szCs w:val="20"/>
          <w:rtl/>
        </w:rPr>
      </w:pPr>
    </w:p>
    <w:p w:rsidR="00CF68DD" w:rsidRDefault="00CF68DD" w:rsidP="00CF68DD">
      <w:pPr>
        <w:pStyle w:val="a4"/>
        <w:bidi/>
        <w:rPr>
          <w:sz w:val="20"/>
          <w:szCs w:val="20"/>
          <w:rtl/>
        </w:rPr>
      </w:pPr>
    </w:p>
    <w:p w:rsidR="00CF68DD" w:rsidRDefault="00CF68DD" w:rsidP="00CF68DD">
      <w:pPr>
        <w:pStyle w:val="a4"/>
        <w:bidi/>
        <w:rPr>
          <w:sz w:val="20"/>
          <w:szCs w:val="20"/>
          <w:rtl/>
        </w:rPr>
      </w:pPr>
    </w:p>
    <w:p w:rsidR="00CF68DD" w:rsidRPr="00567740" w:rsidRDefault="00CF68DD" w:rsidP="00CF68DD">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351B9E" w:rsidRPr="00567740" w:rsidTr="00CF68DD">
        <w:tc>
          <w:tcPr>
            <w:tcW w:w="10754" w:type="dxa"/>
            <w:shd w:val="clear" w:color="auto" w:fill="FFFFFF" w:themeFill="background1"/>
          </w:tcPr>
          <w:p w:rsidR="00351B9E" w:rsidRPr="00567740" w:rsidRDefault="00351B9E" w:rsidP="004D1B34">
            <w:pPr>
              <w:pStyle w:val="a4"/>
              <w:bidi/>
              <w:rPr>
                <w:sz w:val="20"/>
                <w:szCs w:val="20"/>
                <w:rtl/>
              </w:rPr>
            </w:pPr>
            <w:r w:rsidRPr="00567740">
              <w:rPr>
                <w:rFonts w:cs="AL-Mohanad" w:hint="cs"/>
                <w:sz w:val="20"/>
                <w:szCs w:val="20"/>
                <w:rtl/>
              </w:rPr>
              <w:t>6- النماذج والسجلات</w:t>
            </w:r>
          </w:p>
        </w:tc>
      </w:tr>
    </w:tbl>
    <w:p w:rsidR="00351B9E" w:rsidRPr="00CF68DD" w:rsidRDefault="00351B9E" w:rsidP="00351B9E">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2"/>
        <w:gridCol w:w="3121"/>
        <w:gridCol w:w="1983"/>
        <w:gridCol w:w="2456"/>
        <w:gridCol w:w="1762"/>
      </w:tblGrid>
      <w:tr w:rsidR="00351B9E" w:rsidRPr="00567740" w:rsidTr="00CF68DD">
        <w:tc>
          <w:tcPr>
            <w:tcW w:w="666" w:type="pct"/>
            <w:shd w:val="clear" w:color="auto" w:fill="92D050"/>
            <w:vAlign w:val="center"/>
          </w:tcPr>
          <w:p w:rsidR="00351B9E" w:rsidRPr="00567740" w:rsidRDefault="00351B9E" w:rsidP="004D1B34">
            <w:pPr>
              <w:pStyle w:val="a4"/>
              <w:bidi/>
              <w:jc w:val="center"/>
              <w:rPr>
                <w:rFonts w:cs="AL-Mohanad"/>
                <w:sz w:val="20"/>
                <w:szCs w:val="20"/>
                <w:rtl/>
              </w:rPr>
            </w:pPr>
            <w:r w:rsidRPr="00567740">
              <w:rPr>
                <w:rFonts w:cs="AL-Mohanad" w:hint="cs"/>
                <w:sz w:val="20"/>
                <w:szCs w:val="20"/>
                <w:rtl/>
              </w:rPr>
              <w:t>التسلسل</w:t>
            </w:r>
          </w:p>
        </w:tc>
        <w:tc>
          <w:tcPr>
            <w:tcW w:w="1451" w:type="pct"/>
            <w:shd w:val="clear" w:color="auto" w:fill="92D050"/>
            <w:vAlign w:val="center"/>
          </w:tcPr>
          <w:p w:rsidR="00351B9E" w:rsidRPr="00567740" w:rsidRDefault="00351B9E" w:rsidP="004D1B3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351B9E" w:rsidRPr="00567740" w:rsidRDefault="00351B9E" w:rsidP="004D1B3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351B9E" w:rsidRPr="00567740" w:rsidRDefault="00351B9E" w:rsidP="004D1B3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351B9E" w:rsidRPr="00567740" w:rsidRDefault="00351B9E" w:rsidP="004D1B34">
            <w:pPr>
              <w:pStyle w:val="a4"/>
              <w:bidi/>
              <w:jc w:val="center"/>
              <w:rPr>
                <w:rFonts w:cs="AL-Mohanad"/>
                <w:sz w:val="20"/>
                <w:szCs w:val="20"/>
                <w:rtl/>
              </w:rPr>
            </w:pPr>
            <w:r w:rsidRPr="00567740">
              <w:rPr>
                <w:rFonts w:cs="AL-Mohanad" w:hint="cs"/>
                <w:sz w:val="20"/>
                <w:szCs w:val="20"/>
                <w:rtl/>
              </w:rPr>
              <w:t>مدة الحفظ</w:t>
            </w:r>
          </w:p>
        </w:tc>
      </w:tr>
      <w:tr w:rsidR="002A03A9" w:rsidRPr="00567740" w:rsidTr="00CF68DD">
        <w:tc>
          <w:tcPr>
            <w:tcW w:w="666"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6/1</w:t>
            </w:r>
          </w:p>
        </w:tc>
        <w:tc>
          <w:tcPr>
            <w:tcW w:w="1451"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سجل استعارة كتب للطلاب</w:t>
            </w:r>
          </w:p>
        </w:tc>
        <w:tc>
          <w:tcPr>
            <w:tcW w:w="92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و.م.ع.ن-05-01</w:t>
            </w:r>
          </w:p>
        </w:tc>
        <w:tc>
          <w:tcPr>
            <w:tcW w:w="114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عام دراسي</w:t>
            </w:r>
          </w:p>
        </w:tc>
      </w:tr>
      <w:tr w:rsidR="002A03A9" w:rsidRPr="00567740" w:rsidTr="00CF68DD">
        <w:tc>
          <w:tcPr>
            <w:tcW w:w="666"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6/2</w:t>
            </w:r>
          </w:p>
        </w:tc>
        <w:tc>
          <w:tcPr>
            <w:tcW w:w="1451"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سجل استعارة كتب للموظفين</w:t>
            </w:r>
          </w:p>
        </w:tc>
        <w:tc>
          <w:tcPr>
            <w:tcW w:w="92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و.م.ع.ن-05-02</w:t>
            </w:r>
          </w:p>
        </w:tc>
        <w:tc>
          <w:tcPr>
            <w:tcW w:w="114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عام دراسي</w:t>
            </w:r>
          </w:p>
        </w:tc>
      </w:tr>
      <w:tr w:rsidR="002A03A9" w:rsidRPr="00567740" w:rsidTr="00CF68DD">
        <w:tc>
          <w:tcPr>
            <w:tcW w:w="666"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6/3</w:t>
            </w:r>
          </w:p>
        </w:tc>
        <w:tc>
          <w:tcPr>
            <w:tcW w:w="1451"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سجل زيارات الفصول</w:t>
            </w:r>
          </w:p>
        </w:tc>
        <w:tc>
          <w:tcPr>
            <w:tcW w:w="92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و.م.ع.ن-05-03</w:t>
            </w:r>
          </w:p>
        </w:tc>
        <w:tc>
          <w:tcPr>
            <w:tcW w:w="114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عام دراسي</w:t>
            </w:r>
          </w:p>
        </w:tc>
      </w:tr>
      <w:tr w:rsidR="002A03A9" w:rsidRPr="00567740" w:rsidTr="00CF68DD">
        <w:tc>
          <w:tcPr>
            <w:tcW w:w="666"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6/4</w:t>
            </w:r>
          </w:p>
        </w:tc>
        <w:tc>
          <w:tcPr>
            <w:tcW w:w="1451"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سجل التردد اليومي</w:t>
            </w:r>
          </w:p>
        </w:tc>
        <w:tc>
          <w:tcPr>
            <w:tcW w:w="92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و.م.ع.ن-05-04</w:t>
            </w:r>
          </w:p>
        </w:tc>
        <w:tc>
          <w:tcPr>
            <w:tcW w:w="1142"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مركز مصادر التعلم</w:t>
            </w:r>
          </w:p>
        </w:tc>
        <w:tc>
          <w:tcPr>
            <w:tcW w:w="819" w:type="pct"/>
            <w:shd w:val="clear" w:color="auto" w:fill="auto"/>
            <w:vAlign w:val="center"/>
          </w:tcPr>
          <w:p w:rsidR="002A03A9" w:rsidRPr="00567740" w:rsidRDefault="002A03A9" w:rsidP="002A03A9">
            <w:pPr>
              <w:pStyle w:val="a4"/>
              <w:bidi/>
              <w:jc w:val="center"/>
              <w:rPr>
                <w:rFonts w:cs="AL-Mohanad"/>
                <w:sz w:val="20"/>
                <w:szCs w:val="20"/>
                <w:rtl/>
              </w:rPr>
            </w:pPr>
            <w:r w:rsidRPr="00567740">
              <w:rPr>
                <w:rFonts w:cs="AL-Mohanad" w:hint="cs"/>
                <w:sz w:val="20"/>
                <w:szCs w:val="20"/>
                <w:rtl/>
              </w:rPr>
              <w:t>عام دراسي</w:t>
            </w:r>
          </w:p>
        </w:tc>
      </w:tr>
    </w:tbl>
    <w:p w:rsidR="00351B9E" w:rsidRPr="00567740" w:rsidRDefault="00351B9E" w:rsidP="00351B9E">
      <w:pPr>
        <w:rPr>
          <w:sz w:val="20"/>
          <w:szCs w:val="20"/>
          <w:rtl/>
        </w:rPr>
      </w:pPr>
    </w:p>
    <w:p w:rsidR="002A03A9" w:rsidRPr="00567740" w:rsidRDefault="002A03A9" w:rsidP="002A03A9">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p w:rsidR="004D1B34" w:rsidRPr="00567740" w:rsidRDefault="004D1B34" w:rsidP="004D1B34">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2A03A9" w:rsidRPr="00567740" w:rsidTr="00CF68DD">
        <w:tc>
          <w:tcPr>
            <w:tcW w:w="1259" w:type="pct"/>
            <w:shd w:val="clear" w:color="auto" w:fill="92D050"/>
          </w:tcPr>
          <w:p w:rsidR="002A03A9" w:rsidRPr="00CF68DD" w:rsidRDefault="002A03A9" w:rsidP="00CF68DD">
            <w:pPr>
              <w:pStyle w:val="a4"/>
              <w:bidi/>
              <w:jc w:val="center"/>
              <w:rPr>
                <w:rFonts w:cs="GE SS Two Medium"/>
                <w:sz w:val="20"/>
                <w:szCs w:val="20"/>
                <w:rtl/>
              </w:rPr>
            </w:pPr>
            <w:r w:rsidRPr="00CF68DD">
              <w:rPr>
                <w:rFonts w:cs="GE SS Two Medium" w:hint="cs"/>
                <w:sz w:val="20"/>
                <w:szCs w:val="20"/>
                <w:rtl/>
              </w:rPr>
              <w:lastRenderedPageBreak/>
              <w:t>رقم العملية:</w:t>
            </w:r>
            <w:r w:rsidR="004D1B34" w:rsidRPr="00CF68DD">
              <w:rPr>
                <w:rFonts w:cs="GE SS Two Medium" w:hint="cs"/>
                <w:sz w:val="20"/>
                <w:szCs w:val="20"/>
                <w:rtl/>
              </w:rPr>
              <w:t xml:space="preserve"> 18</w:t>
            </w:r>
          </w:p>
        </w:tc>
        <w:tc>
          <w:tcPr>
            <w:tcW w:w="2075" w:type="pct"/>
            <w:shd w:val="clear" w:color="auto" w:fill="92D050"/>
          </w:tcPr>
          <w:p w:rsidR="002A03A9" w:rsidRPr="00CF68DD" w:rsidRDefault="002A03A9" w:rsidP="00CF68DD">
            <w:pPr>
              <w:pStyle w:val="a4"/>
              <w:bidi/>
              <w:jc w:val="center"/>
              <w:rPr>
                <w:rFonts w:cs="GE SS Two Medium"/>
                <w:sz w:val="20"/>
                <w:szCs w:val="20"/>
                <w:rtl/>
              </w:rPr>
            </w:pPr>
            <w:r w:rsidRPr="00CF68DD">
              <w:rPr>
                <w:rFonts w:cs="GE SS Two Medium" w:hint="cs"/>
                <w:sz w:val="20"/>
                <w:szCs w:val="20"/>
                <w:rtl/>
              </w:rPr>
              <w:t>اسم العملية:</w:t>
            </w:r>
            <w:r w:rsidR="004D1B34" w:rsidRPr="00CF68DD">
              <w:rPr>
                <w:rFonts w:cs="GE SS Two Medium" w:hint="cs"/>
                <w:sz w:val="20"/>
                <w:szCs w:val="20"/>
                <w:rtl/>
              </w:rPr>
              <w:t xml:space="preserve"> المختبرات والمعامل</w:t>
            </w:r>
          </w:p>
        </w:tc>
        <w:tc>
          <w:tcPr>
            <w:tcW w:w="1666" w:type="pct"/>
            <w:shd w:val="clear" w:color="auto" w:fill="92D050"/>
          </w:tcPr>
          <w:p w:rsidR="002A03A9" w:rsidRPr="00CF68DD" w:rsidRDefault="002A03A9" w:rsidP="00CF68DD">
            <w:pPr>
              <w:pStyle w:val="a4"/>
              <w:bidi/>
              <w:jc w:val="center"/>
              <w:rPr>
                <w:rFonts w:cs="GE SS Two Medium"/>
                <w:sz w:val="20"/>
                <w:szCs w:val="20"/>
                <w:rtl/>
              </w:rPr>
            </w:pPr>
            <w:r w:rsidRPr="00CF68DD">
              <w:rPr>
                <w:rFonts w:cs="GE SS Two Medium" w:hint="cs"/>
                <w:sz w:val="20"/>
                <w:szCs w:val="20"/>
                <w:rtl/>
              </w:rPr>
              <w:t>رمز العملية:</w:t>
            </w:r>
            <w:r w:rsidR="004D1B34" w:rsidRPr="00CF68DD">
              <w:rPr>
                <w:rFonts w:cs="GE SS Two Medium" w:hint="cs"/>
                <w:sz w:val="20"/>
                <w:szCs w:val="20"/>
                <w:rtl/>
              </w:rPr>
              <w:t xml:space="preserve"> (و.م.ع-06)</w:t>
            </w:r>
          </w:p>
        </w:tc>
      </w:tr>
    </w:tbl>
    <w:p w:rsidR="002A03A9" w:rsidRPr="00CF68DD" w:rsidRDefault="002A03A9" w:rsidP="002A03A9">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توضيح الاجراءات المتبعة في أعمال المختبرات والمعامل</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يطبق هذا الاجراء لتنفيذ أعمال المختبرات والمعامل في المدرسة </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 xml:space="preserve">3/1  دليل السلامة والاسعافات الأولية في المختبرات المدرسية </w:t>
            </w:r>
          </w:p>
        </w:tc>
      </w:tr>
      <w:tr w:rsidR="00293382" w:rsidRPr="00567740" w:rsidTr="00CF68DD">
        <w:tc>
          <w:tcPr>
            <w:tcW w:w="1857" w:type="dxa"/>
            <w:vAlign w:val="center"/>
          </w:tcPr>
          <w:p w:rsidR="00293382" w:rsidRPr="00567740" w:rsidRDefault="00293382" w:rsidP="00CF68DD">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293382" w:rsidRPr="00567740" w:rsidRDefault="00293382" w:rsidP="004D1B34">
            <w:pPr>
              <w:pStyle w:val="a4"/>
              <w:bidi/>
              <w:rPr>
                <w:rFonts w:cs="AL-Mohanad"/>
                <w:sz w:val="20"/>
                <w:szCs w:val="20"/>
                <w:rtl/>
              </w:rPr>
            </w:pPr>
            <w:r w:rsidRPr="00567740">
              <w:rPr>
                <w:rFonts w:cs="AL-Mohanad" w:hint="cs"/>
                <w:sz w:val="20"/>
                <w:szCs w:val="20"/>
                <w:rtl/>
              </w:rPr>
              <w:t>4/1  المختبر المدرسي : المكان الذي يختبر فيه المعلم وطلابه فروض العلم ، حيث يعد من أساسيات العملية التربوية والتعليمية .</w:t>
            </w:r>
          </w:p>
          <w:p w:rsidR="00293382" w:rsidRPr="00567740" w:rsidRDefault="00293382" w:rsidP="004D1B34">
            <w:pPr>
              <w:pStyle w:val="a4"/>
              <w:bidi/>
              <w:rPr>
                <w:rFonts w:cs="AL-Mohanad"/>
                <w:sz w:val="20"/>
                <w:szCs w:val="20"/>
                <w:rtl/>
              </w:rPr>
            </w:pPr>
            <w:r w:rsidRPr="00567740">
              <w:rPr>
                <w:rFonts w:cs="AL-Mohanad" w:hint="cs"/>
                <w:sz w:val="20"/>
                <w:szCs w:val="20"/>
                <w:rtl/>
              </w:rPr>
              <w:t xml:space="preserve">4/2  محضر المختبر : الموظف المسؤول عن المختبر فنيا وإداريا ، وهو الذي يؤدي دورا بارزا من خلال مساعدة معلمي العلوم في الإعداد والتنفيذ وتوفير جميع الظروف والامكانات لاستخدام المختبر وتفعيله </w:t>
            </w:r>
          </w:p>
          <w:p w:rsidR="00293382" w:rsidRPr="00567740" w:rsidRDefault="00293382" w:rsidP="004D1B34">
            <w:pPr>
              <w:pStyle w:val="a4"/>
              <w:bidi/>
              <w:rPr>
                <w:rFonts w:cs="AL-Mohanad"/>
                <w:sz w:val="20"/>
                <w:szCs w:val="20"/>
                <w:rtl/>
              </w:rPr>
            </w:pPr>
            <w:r w:rsidRPr="00567740">
              <w:rPr>
                <w:rFonts w:cs="AL-Mohanad" w:hint="cs"/>
                <w:sz w:val="20"/>
                <w:szCs w:val="20"/>
                <w:rtl/>
              </w:rPr>
              <w:t xml:space="preserve">4/3 محضر المعمل : الشخص المسؤول عن معمل الحاسب فنيا وإداريا ، وهو الذي يساعد معلمي الحاسب في الاعداد والتنفيذ وتوفير جميع الظروف . </w:t>
            </w:r>
          </w:p>
        </w:tc>
      </w:tr>
      <w:tr w:rsidR="004D1B34" w:rsidRPr="00567740" w:rsidTr="00CF68DD">
        <w:tc>
          <w:tcPr>
            <w:tcW w:w="10754" w:type="dxa"/>
            <w:gridSpan w:val="2"/>
            <w:shd w:val="clear" w:color="auto" w:fill="FFFFFF" w:themeFill="background1"/>
            <w:vAlign w:val="center"/>
          </w:tcPr>
          <w:p w:rsidR="004D1B34" w:rsidRPr="00567740" w:rsidRDefault="00293382" w:rsidP="004D1B34">
            <w:pPr>
              <w:pStyle w:val="a4"/>
              <w:bidi/>
              <w:rPr>
                <w:rFonts w:cs="AL-Mohanad"/>
                <w:sz w:val="20"/>
                <w:szCs w:val="20"/>
                <w:rtl/>
              </w:rPr>
            </w:pPr>
            <w:r w:rsidRPr="00567740">
              <w:rPr>
                <w:rFonts w:cs="AL-Mohanad" w:hint="cs"/>
                <w:sz w:val="20"/>
                <w:szCs w:val="20"/>
                <w:rtl/>
              </w:rPr>
              <w:t>5-العملية</w:t>
            </w:r>
            <w:r w:rsidR="004D1B34" w:rsidRPr="00567740">
              <w:rPr>
                <w:rFonts w:cs="AL-Mohanad" w:hint="cs"/>
                <w:sz w:val="20"/>
                <w:szCs w:val="20"/>
                <w:rtl/>
              </w:rPr>
              <w:t>:</w:t>
            </w:r>
          </w:p>
        </w:tc>
      </w:tr>
    </w:tbl>
    <w:p w:rsidR="002A03A9" w:rsidRPr="00CF68DD" w:rsidRDefault="002A03A9" w:rsidP="002A03A9">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293382" w:rsidRPr="00567740" w:rsidTr="00CF68DD">
        <w:trPr>
          <w:tblHeader/>
        </w:trPr>
        <w:tc>
          <w:tcPr>
            <w:tcW w:w="1857" w:type="dxa"/>
            <w:shd w:val="clear" w:color="auto" w:fill="92D050"/>
            <w:vAlign w:val="center"/>
          </w:tcPr>
          <w:p w:rsidR="00293382" w:rsidRPr="00567740" w:rsidRDefault="00293382" w:rsidP="0029338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293382" w:rsidRPr="00567740" w:rsidRDefault="00293382" w:rsidP="004D1B34">
            <w:pPr>
              <w:pStyle w:val="a4"/>
              <w:bidi/>
              <w:jc w:val="center"/>
              <w:rPr>
                <w:rFonts w:cs="AL-Mohanad"/>
                <w:sz w:val="20"/>
                <w:szCs w:val="20"/>
                <w:rtl/>
              </w:rPr>
            </w:pPr>
            <w:r w:rsidRPr="00567740">
              <w:rPr>
                <w:rFonts w:cs="AL-Mohanad" w:hint="cs"/>
                <w:sz w:val="20"/>
                <w:szCs w:val="20"/>
                <w:rtl/>
              </w:rPr>
              <w:t>الإجراء</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المختبرات :</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قبل بداية العام الدراسي :</w:t>
            </w:r>
          </w:p>
        </w:tc>
      </w:tr>
      <w:tr w:rsidR="004D1B34" w:rsidRPr="00567740" w:rsidTr="00CF68DD">
        <w:tc>
          <w:tcPr>
            <w:tcW w:w="1857" w:type="dxa"/>
            <w:vMerge w:val="restart"/>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محضر المختبر</w:t>
            </w: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جرد جميع محتويات المختبرات والمواد الكيميائية وفق النموذج (و.م.ع.ن-06-01)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5/1/1/2</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حصر الناقص والزائد والتالف من الأصناف والأجهزة والادوات في المختبر ورفعها إلى وكيل الشؤون المدرسية وفق نموذج (و.م.ع.ن-06-02</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5/1/1/3</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مراجعتها ورفعها لمدير المدرسة </w:t>
            </w:r>
          </w:p>
        </w:tc>
      </w:tr>
      <w:tr w:rsidR="004D1B34" w:rsidRPr="00567740" w:rsidTr="00CF68DD">
        <w:tc>
          <w:tcPr>
            <w:tcW w:w="1857" w:type="dxa"/>
            <w:vMerge w:val="restart"/>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5/1/1/4</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مخاطبة إدارة التربية والتعليم باحتياجات المختبر أو طلبها باستخدام البرنامج المعتمد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5/1/1/5</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استلام المستلزمات من إدارة التربية والتعليم والتوقيع على نموذج الاستلام .</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5/1/1/6</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تزويد المساعد الاداري بالمواد ونموذج الاستلام لحفظه في الملف الخاص به .</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5/1/1/7</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تسليم المستلزمات لمحضر المختبر </w:t>
            </w:r>
          </w:p>
        </w:tc>
      </w:tr>
      <w:tr w:rsidR="004D1B34" w:rsidRPr="00567740" w:rsidTr="00CF68DD">
        <w:tc>
          <w:tcPr>
            <w:tcW w:w="1857" w:type="dxa"/>
            <w:vMerge w:val="restart"/>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محضر المختبر</w:t>
            </w:r>
          </w:p>
        </w:tc>
        <w:tc>
          <w:tcPr>
            <w:tcW w:w="992" w:type="dxa"/>
            <w:vAlign w:val="center"/>
          </w:tcPr>
          <w:p w:rsidR="004D1B34" w:rsidRPr="00567740" w:rsidRDefault="004D1B34" w:rsidP="00293382">
            <w:pPr>
              <w:pStyle w:val="a4"/>
              <w:bidi/>
              <w:jc w:val="center"/>
              <w:rPr>
                <w:rFonts w:cs="AL-Mohanad"/>
                <w:sz w:val="20"/>
                <w:szCs w:val="20"/>
              </w:rPr>
            </w:pPr>
            <w:r w:rsidRPr="00567740">
              <w:rPr>
                <w:rFonts w:cs="AL-Mohanad" w:hint="cs"/>
                <w:sz w:val="20"/>
                <w:szCs w:val="20"/>
                <w:rtl/>
              </w:rPr>
              <w:t>5/1/1/8</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حفظ مواد المختبر المختلفة وتصنيفها في سجلات العهدة حسب الترتيب التالي : - سجل الزجاجيات </w:t>
            </w:r>
            <w:r w:rsidRPr="00567740">
              <w:rPr>
                <w:rFonts w:cs="AL-Mohanad"/>
                <w:sz w:val="20"/>
                <w:szCs w:val="20"/>
                <w:rtl/>
              </w:rPr>
              <w:t>–</w:t>
            </w:r>
            <w:r w:rsidRPr="00567740">
              <w:rPr>
                <w:rFonts w:cs="AL-Mohanad" w:hint="cs"/>
                <w:sz w:val="20"/>
                <w:szCs w:val="20"/>
                <w:rtl/>
              </w:rPr>
              <w:t xml:space="preserve"> سجل الكيماويات </w:t>
            </w:r>
            <w:r w:rsidRPr="00567740">
              <w:rPr>
                <w:rFonts w:cs="AL-Mohanad"/>
                <w:sz w:val="20"/>
                <w:szCs w:val="20"/>
                <w:rtl/>
              </w:rPr>
              <w:t>–</w:t>
            </w:r>
            <w:r w:rsidRPr="00567740">
              <w:rPr>
                <w:rFonts w:cs="AL-Mohanad" w:hint="cs"/>
                <w:sz w:val="20"/>
                <w:szCs w:val="20"/>
                <w:rtl/>
              </w:rPr>
              <w:t xml:space="preserve"> سجل الأجهزة الفيزيائية  - كشف أسماء اللوحات المصورة </w:t>
            </w:r>
            <w:r w:rsidRPr="00567740">
              <w:rPr>
                <w:rFonts w:cs="AL-Mohanad"/>
                <w:sz w:val="20"/>
                <w:szCs w:val="20"/>
                <w:rtl/>
              </w:rPr>
              <w:t>–</w:t>
            </w:r>
            <w:r w:rsidRPr="00567740">
              <w:rPr>
                <w:rFonts w:cs="AL-Mohanad" w:hint="cs"/>
                <w:sz w:val="20"/>
                <w:szCs w:val="20"/>
                <w:rtl/>
              </w:rPr>
              <w:t xml:space="preserve"> كشف اللوحات المصورة المستخدمة في أجهزة العرض  - كشف أسماء الأفلام العلمية والأقراص المدمجة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5/1/1/9</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حفظ المواد الكيميائية في أدراج خاصة حسب النوعية في الثلاجة أو غرفة الغازات أو صندوق رملي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5/1/1/10</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حفظ العينات الحيوانية بطرق جافة أو سائلة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5/1/1/11</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حفظ الأجهزة والمواد والأدوات والأفلام والأقراص المدمجة في دواليب وأرفف ويكتب قائمة بأسمائها وتعلق على الدولاب أو الرف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5/1/1/12</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كتابة أرقام على كل ماد أو جهاز مماثل للرقم المسجل في سجل العهدة لأغراض الجودة وسهولة التعرف عليها . </w:t>
            </w:r>
          </w:p>
        </w:tc>
      </w:tr>
      <w:tr w:rsidR="004D1B34" w:rsidRPr="00567740" w:rsidTr="00CF68DD">
        <w:tc>
          <w:tcPr>
            <w:tcW w:w="1857" w:type="dxa"/>
            <w:vMerge w:val="restart"/>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لجنة الأمن والسلامة</w:t>
            </w: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5/1/1/13</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التأكد من حفظ المواد الكيميائية وغيرها من المواد في الأماكن المخصصة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5/1/1/14</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التأكد من طفايات الحريق وسلامتها وصلاحيتها للعمل </w:t>
            </w:r>
          </w:p>
        </w:tc>
      </w:tr>
      <w:tr w:rsidR="004D1B34" w:rsidRPr="00567740" w:rsidTr="00CF68DD">
        <w:tc>
          <w:tcPr>
            <w:tcW w:w="1857" w:type="dxa"/>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5/1/2</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أثناء العام الدراسي :</w:t>
            </w:r>
          </w:p>
        </w:tc>
      </w:tr>
      <w:tr w:rsidR="004D1B34" w:rsidRPr="00567740" w:rsidTr="00CF68DD">
        <w:tc>
          <w:tcPr>
            <w:tcW w:w="1857" w:type="dxa"/>
            <w:vMerge w:val="restart"/>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محضر المختبر</w:t>
            </w: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5/1/2/1</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وضع الخطة الفصلية للتجارب العملية في المختبر وفق نموذج (و.م.ع.ن-06-02) بعد الاطلاع على خطط المعلمين الفصلية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5/1/2/2</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 xml:space="preserve">تحضير متطلبات كل تجربة قبل يوم من إجرائها </w:t>
            </w:r>
          </w:p>
        </w:tc>
      </w:tr>
      <w:tr w:rsidR="004D1B34" w:rsidRPr="00567740" w:rsidTr="00CF68DD">
        <w:tc>
          <w:tcPr>
            <w:tcW w:w="1857" w:type="dxa"/>
            <w:vMerge/>
            <w:vAlign w:val="center"/>
          </w:tcPr>
          <w:p w:rsidR="004D1B34" w:rsidRPr="00567740" w:rsidRDefault="004D1B34" w:rsidP="00293382">
            <w:pPr>
              <w:pStyle w:val="a4"/>
              <w:bidi/>
              <w:jc w:val="center"/>
              <w:rPr>
                <w:rFonts w:cs="AL-Mohanad"/>
                <w:sz w:val="20"/>
                <w:szCs w:val="20"/>
                <w:rtl/>
              </w:rPr>
            </w:pPr>
          </w:p>
        </w:tc>
        <w:tc>
          <w:tcPr>
            <w:tcW w:w="992" w:type="dxa"/>
            <w:vAlign w:val="center"/>
          </w:tcPr>
          <w:p w:rsidR="004D1B34" w:rsidRPr="00567740" w:rsidRDefault="004D1B34" w:rsidP="00293382">
            <w:pPr>
              <w:pStyle w:val="a4"/>
              <w:bidi/>
              <w:jc w:val="center"/>
              <w:rPr>
                <w:rFonts w:cs="AL-Mohanad"/>
                <w:sz w:val="20"/>
                <w:szCs w:val="20"/>
                <w:rtl/>
              </w:rPr>
            </w:pPr>
            <w:r w:rsidRPr="00567740">
              <w:rPr>
                <w:rFonts w:cs="AL-Mohanad" w:hint="cs"/>
                <w:sz w:val="20"/>
                <w:szCs w:val="20"/>
                <w:rtl/>
              </w:rPr>
              <w:t>5/1/2/3</w:t>
            </w:r>
          </w:p>
        </w:tc>
        <w:tc>
          <w:tcPr>
            <w:tcW w:w="7905" w:type="dxa"/>
          </w:tcPr>
          <w:p w:rsidR="004D1B34" w:rsidRPr="00567740" w:rsidRDefault="004D1B34" w:rsidP="004D1B34">
            <w:pPr>
              <w:pStyle w:val="a4"/>
              <w:bidi/>
              <w:rPr>
                <w:rFonts w:cs="AL-Mohanad"/>
                <w:sz w:val="20"/>
                <w:szCs w:val="20"/>
                <w:rtl/>
              </w:rPr>
            </w:pPr>
            <w:r w:rsidRPr="00567740">
              <w:rPr>
                <w:rFonts w:cs="AL-Mohanad" w:hint="cs"/>
                <w:sz w:val="20"/>
                <w:szCs w:val="20"/>
                <w:rtl/>
              </w:rPr>
              <w:t>التعاون مع معلم المادة في إجراء التجارب مسبقا قبل عرضها على الطلاب للتأكد من نجاح التجربة والنتائج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معلم المادة</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5/1/2/4</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تحديد موعد إجراء التجربة أمام الطلاب </w:t>
            </w:r>
          </w:p>
        </w:tc>
      </w:tr>
      <w:tr w:rsidR="00382A8B" w:rsidRPr="00567740" w:rsidTr="00CF68DD">
        <w:tc>
          <w:tcPr>
            <w:tcW w:w="1857" w:type="dxa"/>
            <w:vMerge w:val="restart"/>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محضر المختبر</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5/1/2/5</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مساعدة المعلم والطلاب على إجراء التجارب والحفاظ على سلامتهم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5/1/2/6</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القيام بتعبئة سجل تنفيذ التجارب العملية وفق النموذج (و.م.ع.ن-06-04)</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5/1/2/7</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ترتيب الأدوات والمكان وتنظيفها بعد الانتهاء من التجربة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5/1/2/8</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تحديد المستهلك من المواد وخصمها من العهدة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5/1/2/9</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تسجيل ما تمت استعارته من أجهزة وأدوات وصور داخل المختبر أو خارجه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5/2</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المعامل :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5/2/1</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قبل بداية العام الدراسي :</w:t>
            </w:r>
          </w:p>
        </w:tc>
      </w:tr>
      <w:tr w:rsidR="00382A8B" w:rsidRPr="00567740" w:rsidTr="00CF68DD">
        <w:tc>
          <w:tcPr>
            <w:tcW w:w="1857" w:type="dxa"/>
            <w:vMerge w:val="restart"/>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محضر المعمل</w:t>
            </w: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5/2/1/1</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جرد جميع محتويات المعامل وفقا لنموذج (و.م.ع.ن-06-05)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Pr>
            </w:pPr>
            <w:r w:rsidRPr="00567740">
              <w:rPr>
                <w:rFonts w:cs="AL-Mohanad" w:hint="cs"/>
                <w:sz w:val="20"/>
                <w:szCs w:val="20"/>
                <w:rtl/>
              </w:rPr>
              <w:t>5/2/1/2</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حصر التجهيزات والبرامج الناقصة اللازمة ورفعها إلى وكيل الشؤون المدرسية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5/2/1/3</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مراجعتها ورفعها إلى مدير المدرسة </w:t>
            </w:r>
          </w:p>
        </w:tc>
      </w:tr>
      <w:tr w:rsidR="00382A8B" w:rsidRPr="00567740" w:rsidTr="00CF68DD">
        <w:tc>
          <w:tcPr>
            <w:tcW w:w="1857" w:type="dxa"/>
            <w:vMerge w:val="restart"/>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5/2/1/4</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مخاطبة إدارة التربية والتعليم باحتياجات المعمل أو طلبها باستخدام البرنامج المعتمد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5/2/1/5</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استلام المستلزمات من إدارة التربية والتعليم والتوقيع على نموذج الاستلام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وكيل الشؤون المدرسية</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5/2/1/6</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تزويد المساعد الإداري بالمواد ونموذج الاستلام لحفظه في الملف الخاص بها </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5/2/1/7</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تسليم المستلزمات لمحضر المعمل </w:t>
            </w:r>
          </w:p>
        </w:tc>
      </w:tr>
      <w:tr w:rsidR="00382A8B" w:rsidRPr="00567740" w:rsidTr="00CF68DD">
        <w:tc>
          <w:tcPr>
            <w:tcW w:w="1857" w:type="dxa"/>
            <w:vMerge w:val="restart"/>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محضر المعمل</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5/2/1/8</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حفظ التجهيزات والبرامج وتصنيفها في سجلات العهدة حسب الترتيب التالي :</w:t>
            </w:r>
          </w:p>
          <w:p w:rsidR="00382A8B" w:rsidRPr="00567740" w:rsidRDefault="00382A8B" w:rsidP="00544CC6">
            <w:pPr>
              <w:pStyle w:val="a4"/>
              <w:bidi/>
              <w:rPr>
                <w:rFonts w:cs="AL-Mohanad"/>
                <w:sz w:val="20"/>
                <w:szCs w:val="20"/>
                <w:rtl/>
              </w:rPr>
            </w:pPr>
            <w:r w:rsidRPr="00567740">
              <w:rPr>
                <w:rFonts w:cs="AL-Mohanad" w:hint="cs"/>
                <w:sz w:val="20"/>
                <w:szCs w:val="20"/>
                <w:rtl/>
              </w:rPr>
              <w:t xml:space="preserve">* سجل التجهيزات المادية </w:t>
            </w:r>
          </w:p>
          <w:p w:rsidR="00382A8B" w:rsidRPr="00567740" w:rsidRDefault="00382A8B" w:rsidP="00544CC6">
            <w:pPr>
              <w:pStyle w:val="a4"/>
              <w:bidi/>
              <w:rPr>
                <w:rFonts w:cs="AL-Mohanad"/>
                <w:sz w:val="20"/>
                <w:szCs w:val="20"/>
                <w:rtl/>
              </w:rPr>
            </w:pPr>
            <w:r w:rsidRPr="00567740">
              <w:rPr>
                <w:rFonts w:cs="AL-Mohanad" w:hint="cs"/>
                <w:sz w:val="20"/>
                <w:szCs w:val="20"/>
                <w:rtl/>
              </w:rPr>
              <w:t xml:space="preserve">* سجل التجهيزات البرمجية </w:t>
            </w:r>
          </w:p>
          <w:p w:rsidR="00382A8B" w:rsidRPr="00567740" w:rsidRDefault="00382A8B" w:rsidP="00544CC6">
            <w:pPr>
              <w:pStyle w:val="a4"/>
              <w:bidi/>
              <w:rPr>
                <w:rFonts w:cs="AL-Mohanad"/>
                <w:sz w:val="20"/>
                <w:szCs w:val="20"/>
                <w:rtl/>
              </w:rPr>
            </w:pPr>
            <w:r w:rsidRPr="00567740">
              <w:rPr>
                <w:rFonts w:cs="AL-Mohanad" w:hint="cs"/>
                <w:sz w:val="20"/>
                <w:szCs w:val="20"/>
                <w:rtl/>
              </w:rPr>
              <w:t xml:space="preserve">* كشف الوسائل التعليمية الداعمة للمنهج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5/2/1/9</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حفظ الوسائل التعليمية الداعمة والأقراص المدمجة المحتوية على البرامج في دولاب وتكتب قائمة بأسمائها وتعلق على الدولاب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5/2/1/10</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وضع ملصق على كل جهاز يتضمن رقمه المسجل في سجل العهدة لأغراض الجودة وسهولة التعرف عليه من أجل عمليات الجرد .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5/2/1/11</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التأكد من وجود طفايات الحريق وسلامتها وصلاحيتها للعمل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5/2/1/12</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التأكد من وجود منظمات للتيار الكهربي لحماية الاجهزة من انخفاض التيار الكهربائي المفاجئ</w:t>
            </w:r>
          </w:p>
        </w:tc>
      </w:tr>
      <w:tr w:rsidR="00382A8B" w:rsidRPr="00567740" w:rsidTr="00CF68DD">
        <w:tc>
          <w:tcPr>
            <w:tcW w:w="1857" w:type="dxa"/>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5/2/2</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أثناء العام الدراسي :</w:t>
            </w:r>
          </w:p>
        </w:tc>
      </w:tr>
      <w:tr w:rsidR="00382A8B" w:rsidRPr="00567740" w:rsidTr="00CF68DD">
        <w:tc>
          <w:tcPr>
            <w:tcW w:w="1857" w:type="dxa"/>
            <w:vMerge w:val="restart"/>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محضر المعمل</w:t>
            </w: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5/2/2/1</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تهيئة الأجهزة والتأكد من عملها بالشكل الصحيح والتنسيق مع معلمي الحاسب</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5/2/2/2</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تثبيت البرامج المطلوبة حسب المنهج الخاص بكل مرحلة دراسية بعد التنسيق مع معلمي الحاسب </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5/2/2/3</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تثبيت برامج حماية الأجهزة من الفيروسات والاختراقات بعد التنسيق مع معلمي الحاسب</w:t>
            </w:r>
          </w:p>
        </w:tc>
      </w:tr>
      <w:tr w:rsidR="00382A8B" w:rsidRPr="00567740" w:rsidTr="00CF68DD">
        <w:tc>
          <w:tcPr>
            <w:tcW w:w="1857" w:type="dxa"/>
            <w:vMerge/>
            <w:vAlign w:val="center"/>
          </w:tcPr>
          <w:p w:rsidR="00382A8B" w:rsidRPr="00567740" w:rsidRDefault="00382A8B" w:rsidP="00293382">
            <w:pPr>
              <w:pStyle w:val="a4"/>
              <w:bidi/>
              <w:jc w:val="center"/>
              <w:rPr>
                <w:rFonts w:cs="AL-Mohanad"/>
                <w:sz w:val="20"/>
                <w:szCs w:val="20"/>
                <w:rtl/>
              </w:rPr>
            </w:pPr>
          </w:p>
        </w:tc>
        <w:tc>
          <w:tcPr>
            <w:tcW w:w="992" w:type="dxa"/>
            <w:vAlign w:val="center"/>
          </w:tcPr>
          <w:p w:rsidR="00382A8B" w:rsidRPr="00567740" w:rsidRDefault="00382A8B" w:rsidP="00293382">
            <w:pPr>
              <w:pStyle w:val="a4"/>
              <w:bidi/>
              <w:jc w:val="center"/>
              <w:rPr>
                <w:rFonts w:cs="AL-Mohanad"/>
                <w:sz w:val="20"/>
                <w:szCs w:val="20"/>
                <w:rtl/>
              </w:rPr>
            </w:pPr>
            <w:r w:rsidRPr="00567740">
              <w:rPr>
                <w:rFonts w:cs="AL-Mohanad" w:hint="cs"/>
                <w:sz w:val="20"/>
                <w:szCs w:val="20"/>
                <w:rtl/>
              </w:rPr>
              <w:t>5/2/2/4</w:t>
            </w:r>
          </w:p>
        </w:tc>
        <w:tc>
          <w:tcPr>
            <w:tcW w:w="7905" w:type="dxa"/>
          </w:tcPr>
          <w:p w:rsidR="00382A8B" w:rsidRPr="00567740" w:rsidRDefault="00382A8B" w:rsidP="00544CC6">
            <w:pPr>
              <w:pStyle w:val="a4"/>
              <w:bidi/>
              <w:rPr>
                <w:rFonts w:cs="AL-Mohanad"/>
                <w:sz w:val="20"/>
                <w:szCs w:val="20"/>
                <w:rtl/>
              </w:rPr>
            </w:pPr>
            <w:r w:rsidRPr="00567740">
              <w:rPr>
                <w:rFonts w:cs="AL-Mohanad" w:hint="cs"/>
                <w:sz w:val="20"/>
                <w:szCs w:val="20"/>
                <w:rtl/>
              </w:rPr>
              <w:t xml:space="preserve">ترتيب الأجهزة والمكان بعد الانتهاء من الدروس </w:t>
            </w:r>
          </w:p>
        </w:tc>
      </w:tr>
    </w:tbl>
    <w:p w:rsidR="002A03A9" w:rsidRPr="00CF68DD" w:rsidRDefault="002A03A9" w:rsidP="002A03A9">
      <w:pPr>
        <w:pStyle w:val="a4"/>
        <w:bidi/>
        <w:rPr>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2A03A9" w:rsidRPr="00567740" w:rsidTr="00CF68DD">
        <w:tc>
          <w:tcPr>
            <w:tcW w:w="10754" w:type="dxa"/>
            <w:shd w:val="clear" w:color="auto" w:fill="FFFFFF" w:themeFill="background1"/>
          </w:tcPr>
          <w:p w:rsidR="002A03A9" w:rsidRPr="00567740" w:rsidRDefault="002A03A9" w:rsidP="004D1B34">
            <w:pPr>
              <w:pStyle w:val="a4"/>
              <w:bidi/>
              <w:rPr>
                <w:sz w:val="20"/>
                <w:szCs w:val="20"/>
                <w:rtl/>
              </w:rPr>
            </w:pPr>
            <w:r w:rsidRPr="00567740">
              <w:rPr>
                <w:rFonts w:cs="AL-Mohanad" w:hint="cs"/>
                <w:sz w:val="20"/>
                <w:szCs w:val="20"/>
                <w:rtl/>
              </w:rPr>
              <w:t>6- النماذج والسجلات</w:t>
            </w:r>
          </w:p>
        </w:tc>
      </w:tr>
    </w:tbl>
    <w:p w:rsidR="002A03A9" w:rsidRPr="00CF68DD" w:rsidRDefault="002A03A9" w:rsidP="002A03A9">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4"/>
        <w:gridCol w:w="2979"/>
        <w:gridCol w:w="1983"/>
        <w:gridCol w:w="2456"/>
        <w:gridCol w:w="1762"/>
      </w:tblGrid>
      <w:tr w:rsidR="002A03A9" w:rsidRPr="00567740" w:rsidTr="00CF68DD">
        <w:tc>
          <w:tcPr>
            <w:tcW w:w="732" w:type="pct"/>
            <w:shd w:val="clear" w:color="auto" w:fill="92D050"/>
            <w:vAlign w:val="center"/>
          </w:tcPr>
          <w:p w:rsidR="002A03A9" w:rsidRPr="00567740" w:rsidRDefault="002A03A9" w:rsidP="004D1B34">
            <w:pPr>
              <w:pStyle w:val="a4"/>
              <w:bidi/>
              <w:jc w:val="center"/>
              <w:rPr>
                <w:rFonts w:cs="AL-Mohanad"/>
                <w:sz w:val="20"/>
                <w:szCs w:val="20"/>
                <w:rtl/>
              </w:rPr>
            </w:pPr>
            <w:r w:rsidRPr="00567740">
              <w:rPr>
                <w:rFonts w:cs="AL-Mohanad" w:hint="cs"/>
                <w:sz w:val="20"/>
                <w:szCs w:val="20"/>
                <w:rtl/>
              </w:rPr>
              <w:t>التسلسل</w:t>
            </w:r>
          </w:p>
        </w:tc>
        <w:tc>
          <w:tcPr>
            <w:tcW w:w="1385" w:type="pct"/>
            <w:shd w:val="clear" w:color="auto" w:fill="92D050"/>
            <w:vAlign w:val="center"/>
          </w:tcPr>
          <w:p w:rsidR="002A03A9" w:rsidRPr="00567740" w:rsidRDefault="002A03A9" w:rsidP="004D1B34">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2A03A9" w:rsidRPr="00567740" w:rsidRDefault="002A03A9" w:rsidP="004D1B34">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2A03A9" w:rsidRPr="00567740" w:rsidRDefault="002A03A9" w:rsidP="004D1B34">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2A03A9" w:rsidRPr="00567740" w:rsidRDefault="002A03A9" w:rsidP="004D1B34">
            <w:pPr>
              <w:pStyle w:val="a4"/>
              <w:bidi/>
              <w:jc w:val="center"/>
              <w:rPr>
                <w:rFonts w:cs="AL-Mohanad"/>
                <w:sz w:val="20"/>
                <w:szCs w:val="20"/>
                <w:rtl/>
              </w:rPr>
            </w:pPr>
            <w:r w:rsidRPr="00567740">
              <w:rPr>
                <w:rFonts w:cs="AL-Mohanad" w:hint="cs"/>
                <w:sz w:val="20"/>
                <w:szCs w:val="20"/>
                <w:rtl/>
              </w:rPr>
              <w:t>مدة الحفظ</w:t>
            </w:r>
          </w:p>
        </w:tc>
      </w:tr>
      <w:tr w:rsidR="00382A8B" w:rsidRPr="00567740" w:rsidTr="00CF68DD">
        <w:tc>
          <w:tcPr>
            <w:tcW w:w="73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6/1</w:t>
            </w:r>
          </w:p>
        </w:tc>
        <w:tc>
          <w:tcPr>
            <w:tcW w:w="1385"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جرد مختبر</w:t>
            </w:r>
          </w:p>
        </w:tc>
        <w:tc>
          <w:tcPr>
            <w:tcW w:w="92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و.م.ع.ن-06-01</w:t>
            </w:r>
          </w:p>
        </w:tc>
        <w:tc>
          <w:tcPr>
            <w:tcW w:w="114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محضر المختبرات</w:t>
            </w:r>
          </w:p>
        </w:tc>
        <w:tc>
          <w:tcPr>
            <w:tcW w:w="819"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ثلاث سنوات</w:t>
            </w:r>
          </w:p>
        </w:tc>
      </w:tr>
      <w:tr w:rsidR="00382A8B" w:rsidRPr="00567740" w:rsidTr="00CF68DD">
        <w:tc>
          <w:tcPr>
            <w:tcW w:w="73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6/2</w:t>
            </w:r>
          </w:p>
        </w:tc>
        <w:tc>
          <w:tcPr>
            <w:tcW w:w="1385"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حصر النواقص</w:t>
            </w:r>
          </w:p>
        </w:tc>
        <w:tc>
          <w:tcPr>
            <w:tcW w:w="92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و.م.ع.ن-06-02</w:t>
            </w:r>
          </w:p>
        </w:tc>
        <w:tc>
          <w:tcPr>
            <w:tcW w:w="1142" w:type="pct"/>
            <w:shd w:val="clear" w:color="auto" w:fill="auto"/>
            <w:vAlign w:val="center"/>
          </w:tcPr>
          <w:p w:rsidR="00382A8B" w:rsidRPr="00567740" w:rsidRDefault="00382A8B" w:rsidP="00382A8B">
            <w:pPr>
              <w:pStyle w:val="a4"/>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عام دراسي</w:t>
            </w:r>
          </w:p>
        </w:tc>
      </w:tr>
      <w:tr w:rsidR="00382A8B" w:rsidRPr="00567740" w:rsidTr="00CF68DD">
        <w:tc>
          <w:tcPr>
            <w:tcW w:w="73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6/3</w:t>
            </w:r>
          </w:p>
        </w:tc>
        <w:tc>
          <w:tcPr>
            <w:tcW w:w="1385"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الخطة الفصلية للتجارب العملية</w:t>
            </w:r>
          </w:p>
        </w:tc>
        <w:tc>
          <w:tcPr>
            <w:tcW w:w="92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و.م.ع.ن-06-03</w:t>
            </w:r>
          </w:p>
        </w:tc>
        <w:tc>
          <w:tcPr>
            <w:tcW w:w="1142" w:type="pct"/>
            <w:shd w:val="clear" w:color="auto" w:fill="auto"/>
            <w:vAlign w:val="center"/>
          </w:tcPr>
          <w:p w:rsidR="00382A8B" w:rsidRPr="00567740" w:rsidRDefault="00382A8B" w:rsidP="00382A8B">
            <w:pPr>
              <w:pStyle w:val="a4"/>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عام دراسي</w:t>
            </w:r>
          </w:p>
        </w:tc>
      </w:tr>
      <w:tr w:rsidR="00382A8B" w:rsidRPr="00567740" w:rsidTr="00CF68DD">
        <w:tc>
          <w:tcPr>
            <w:tcW w:w="73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6/4</w:t>
            </w:r>
          </w:p>
        </w:tc>
        <w:tc>
          <w:tcPr>
            <w:tcW w:w="1385"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سجل تنفيذ التجارب العملية</w:t>
            </w:r>
          </w:p>
        </w:tc>
        <w:tc>
          <w:tcPr>
            <w:tcW w:w="92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و.م.ع.ن-06-04</w:t>
            </w:r>
          </w:p>
        </w:tc>
        <w:tc>
          <w:tcPr>
            <w:tcW w:w="1142" w:type="pct"/>
            <w:shd w:val="clear" w:color="auto" w:fill="auto"/>
            <w:vAlign w:val="center"/>
          </w:tcPr>
          <w:p w:rsidR="00382A8B" w:rsidRPr="00567740" w:rsidRDefault="00382A8B" w:rsidP="00382A8B">
            <w:pPr>
              <w:pStyle w:val="a4"/>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عام دراسي</w:t>
            </w:r>
          </w:p>
        </w:tc>
      </w:tr>
      <w:tr w:rsidR="00382A8B" w:rsidRPr="00567740" w:rsidTr="00CF68DD">
        <w:tc>
          <w:tcPr>
            <w:tcW w:w="73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6/5</w:t>
            </w:r>
          </w:p>
        </w:tc>
        <w:tc>
          <w:tcPr>
            <w:tcW w:w="1385"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جرد المعامل</w:t>
            </w:r>
          </w:p>
        </w:tc>
        <w:tc>
          <w:tcPr>
            <w:tcW w:w="922"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و.م.ع.ن-06-05</w:t>
            </w:r>
          </w:p>
        </w:tc>
        <w:tc>
          <w:tcPr>
            <w:tcW w:w="1142" w:type="pct"/>
            <w:shd w:val="clear" w:color="auto" w:fill="auto"/>
            <w:vAlign w:val="center"/>
          </w:tcPr>
          <w:p w:rsidR="00382A8B" w:rsidRPr="00567740" w:rsidRDefault="00382A8B" w:rsidP="00382A8B">
            <w:pPr>
              <w:pStyle w:val="a4"/>
              <w:bidi/>
              <w:jc w:val="center"/>
              <w:rPr>
                <w:rFonts w:cs="AL-Mohanad"/>
                <w:sz w:val="20"/>
                <w:szCs w:val="20"/>
              </w:rPr>
            </w:pPr>
            <w:r w:rsidRPr="00567740">
              <w:rPr>
                <w:rFonts w:cs="AL-Mohanad" w:hint="cs"/>
                <w:sz w:val="20"/>
                <w:szCs w:val="20"/>
                <w:rtl/>
              </w:rPr>
              <w:t>محضر المختبرات</w:t>
            </w:r>
          </w:p>
        </w:tc>
        <w:tc>
          <w:tcPr>
            <w:tcW w:w="819" w:type="pct"/>
            <w:shd w:val="clear" w:color="auto" w:fill="auto"/>
            <w:vAlign w:val="center"/>
          </w:tcPr>
          <w:p w:rsidR="00382A8B" w:rsidRPr="00567740" w:rsidRDefault="00382A8B" w:rsidP="00382A8B">
            <w:pPr>
              <w:pStyle w:val="a4"/>
              <w:bidi/>
              <w:jc w:val="center"/>
              <w:rPr>
                <w:rFonts w:cs="AL-Mohanad"/>
                <w:sz w:val="20"/>
                <w:szCs w:val="20"/>
                <w:rtl/>
              </w:rPr>
            </w:pPr>
            <w:r w:rsidRPr="00567740">
              <w:rPr>
                <w:rFonts w:cs="AL-Mohanad" w:hint="cs"/>
                <w:sz w:val="20"/>
                <w:szCs w:val="20"/>
                <w:rtl/>
              </w:rPr>
              <w:t>ثلاث سنوات</w:t>
            </w:r>
          </w:p>
        </w:tc>
      </w:tr>
    </w:tbl>
    <w:p w:rsidR="00A176A4" w:rsidRPr="00702642" w:rsidRDefault="00A176A4" w:rsidP="00702642">
      <w:pPr>
        <w:pStyle w:val="a4"/>
        <w:bidi/>
        <w:rPr>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0"/>
        <w:gridCol w:w="5031"/>
        <w:gridCol w:w="3583"/>
      </w:tblGrid>
      <w:tr w:rsidR="00A176A4" w:rsidRPr="00567740" w:rsidTr="00702642">
        <w:tc>
          <w:tcPr>
            <w:tcW w:w="995"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رقم العملية: 19</w:t>
            </w:r>
          </w:p>
        </w:tc>
        <w:tc>
          <w:tcPr>
            <w:tcW w:w="2339"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اسم العملية: تصميم التدريس</w:t>
            </w:r>
          </w:p>
        </w:tc>
        <w:tc>
          <w:tcPr>
            <w:tcW w:w="1666"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رمز العملية: (و.ت.ع.-02)</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lastRenderedPageBreak/>
              <w:t>1-الهــدف</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1/1 توضيح الإجراءات المتبعة في إعداد الدروس وتنفيذ الحصة الصفية داخل الفصل الدراسي.</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2-نطاق العمل</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2/1 يطبق هذا الإجراء على الطلاب .</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3-الوثائق ذات العلاقة</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-دليل المعلم .</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4-التعريفات</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4/1 الحصة : عبارة عن فترة زمنية مقدارها 45 دقيقة تتم فيها عملية التعليم والتعلم من خلال التفاعل بين المعلم والطالب .</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4/2 التقويم التكويني : هو التقيم الذي يلازم عملية التدريس اليومية ، ويهدف إلى تزويد المعلم المتعلم بنتائج الأداء باستمرار ، وذلك لتحسين العملية التعليمية والتعلمية .</w:t>
            </w:r>
          </w:p>
        </w:tc>
      </w:tr>
      <w:tr w:rsidR="00A176A4" w:rsidRPr="00567740" w:rsidTr="00702642">
        <w:tc>
          <w:tcPr>
            <w:tcW w:w="10754" w:type="dxa"/>
            <w:gridSpan w:val="2"/>
            <w:shd w:val="clear" w:color="auto" w:fill="FFFFFF" w:themeFill="background1"/>
            <w:vAlign w:val="center"/>
          </w:tcPr>
          <w:p w:rsidR="00A176A4" w:rsidRPr="00567740" w:rsidRDefault="00A176A4" w:rsidP="00DC6540">
            <w:pPr>
              <w:pStyle w:val="a4"/>
              <w:bidi/>
              <w:rPr>
                <w:rFonts w:cs="AL-Mohanad"/>
                <w:sz w:val="20"/>
                <w:szCs w:val="20"/>
                <w:rtl/>
              </w:rPr>
            </w:pPr>
            <w:r w:rsidRPr="00567740">
              <w:rPr>
                <w:rFonts w:cs="AL-Mohanad" w:hint="cs"/>
                <w:sz w:val="20"/>
                <w:szCs w:val="20"/>
                <w:rtl/>
              </w:rPr>
              <w:t>5-العملية:</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A176A4" w:rsidRPr="00567740" w:rsidTr="00702642">
        <w:trPr>
          <w:tblHeader/>
        </w:trPr>
        <w:tc>
          <w:tcPr>
            <w:tcW w:w="1857" w:type="dxa"/>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الإجراء</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المعلم</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تحليل المحتوى الدراسي للمقرر ومنها تتم صياغة الأهداف العامة والخاصة لمادته في جميع الوحدات.</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توزيع الأهداف على أسابيع الفصل الدراسي ويحدد المواضيع التي ستنفذ في كل أسبوع.</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تحديد طرق التقويم القياس مدى تحقق الأهداف ومراعاة مواعيد الاختبارا التقويمية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توزيع الخطة الفصلية بشكل وأسلوب مناسب مراعيًا العطل الرسمية وفقًا للنموذج رقم (و.ت.ع.ن-02-01) والتأكد من مدى تغطيتها للمادة الدراسية وتقديمها لوكيل الشؤون التعليمية في حال عدم توافرها في الكتاب الدراسي .</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دراسة الخطة الأسبوعية والفصلية للمعلمين والتأكد من جميع مكوناتها ومناقشتها مع المعلمين ورفعها لمدير المدرسة.</w:t>
            </w:r>
          </w:p>
        </w:tc>
      </w:tr>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A176A4" w:rsidRPr="00567740" w:rsidRDefault="00A176A4" w:rsidP="00DC6540">
            <w:pPr>
              <w:pStyle w:val="a4"/>
              <w:bidi/>
              <w:jc w:val="center"/>
              <w:rPr>
                <w:rFonts w:cs="AL-Mohanad"/>
                <w:sz w:val="20"/>
                <w:szCs w:val="20"/>
              </w:rPr>
            </w:pPr>
            <w:r w:rsidRPr="00567740">
              <w:rPr>
                <w:rFonts w:cs="AL-Mohanad" w:hint="cs"/>
                <w:sz w:val="20"/>
                <w:szCs w:val="20"/>
                <w:rtl/>
              </w:rPr>
              <w:t>5/6</w:t>
            </w:r>
          </w:p>
        </w:tc>
        <w:tc>
          <w:tcPr>
            <w:tcW w:w="7905" w:type="dxa"/>
          </w:tcPr>
          <w:p w:rsidR="00A176A4" w:rsidRPr="00567740" w:rsidRDefault="00A176A4" w:rsidP="00DC6540">
            <w:pPr>
              <w:pStyle w:val="a4"/>
              <w:bidi/>
              <w:rPr>
                <w:rFonts w:cs="AL-Mohanad"/>
                <w:sz w:val="20"/>
                <w:szCs w:val="20"/>
                <w:rtl/>
              </w:rPr>
            </w:pPr>
            <w:r w:rsidRPr="00567740">
              <w:rPr>
                <w:rFonts w:cs="AL-Mohanad" w:hint="cs"/>
                <w:sz w:val="20"/>
                <w:szCs w:val="20"/>
                <w:rtl/>
              </w:rPr>
              <w:t>مراجعة الخطة الأسبوعية والفصلية للمعلمين واعتمادها.</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المعلم</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5/7</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إعداد كل حصة صفية في دفتر إعداد الدروس قبل الدخول إلى حجرة الصف واختيار وتجهيز جميع المتطلبات من الوسائل المساندة وأساليب التقويم وفق التعليمات والأساليب المتفق عليها في هذا الحال.</w:t>
            </w:r>
          </w:p>
        </w:tc>
      </w:tr>
      <w:tr w:rsidR="00A176A4" w:rsidRPr="00567740" w:rsidTr="00702642">
        <w:trPr>
          <w:trHeight w:val="119"/>
        </w:trPr>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5/8</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مباشرة الحصة الصفية من خلال قياس الاستعداد التعليمي للطلاب ( التعليمي القبلي )  ، ويكون هذا على هدف مكتب في دفتر إعداد الدروس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5/9</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شرح الدرس الجديد من خلال مناقشة الطلاب مع استخدام الطرق المناسبة لموضوع الدرس من (شرح،مناقشة،قصة،وغيرها).</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5/10</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التأكد من تحقيق الهدف من خلال استخدام وسائل تقويم واضحة ومحددة.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توثيق النتائج التعليمية في الوسيلة المخصصة داخل الفصل (السبورة أو أي وسائل أخرى).</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5/12</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استخدام التقويم المناسب للأهداف من خلال مشاركة جميع الطلاب مع رصد الدرجات في سجل متابعة الطلاب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5/13</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بعد الانتهاء من تحقيق الهدف الأول والثاني يقوم المعلم في إجراء تقويم تكويني للنتائج التعليمية للدرس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5/14</w:t>
            </w:r>
          </w:p>
        </w:tc>
        <w:tc>
          <w:tcPr>
            <w:tcW w:w="7905" w:type="dxa"/>
          </w:tcPr>
          <w:p w:rsidR="00A176A4" w:rsidRPr="00702642" w:rsidRDefault="00A176A4" w:rsidP="00DC6540">
            <w:pPr>
              <w:bidi/>
              <w:spacing w:after="0" w:line="240" w:lineRule="auto"/>
              <w:rPr>
                <w:rFonts w:cs="AL-Mohanad"/>
                <w:sz w:val="18"/>
                <w:szCs w:val="18"/>
                <w:rtl/>
              </w:rPr>
            </w:pPr>
            <w:r w:rsidRPr="00702642">
              <w:rPr>
                <w:rFonts w:cs="AL-Mohanad" w:hint="cs"/>
                <w:sz w:val="18"/>
                <w:szCs w:val="18"/>
                <w:rtl/>
              </w:rPr>
              <w:t>الاستمرار بشرح ومناقشة جميع الأهداف وتسجيل النتائج التعليمية إجراء التقويم التكويني لها حتى إتمام تحقيق جميع أهداف الدرس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5/15</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إجراء تقويم ختامي لجميع الأهداف من خلال المشافهة أو إجراء تقويم ختامي.</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5/16</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الاستمرار بمتابعة الطلاب فيما تبقى من وقت الحصة.</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5/17</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مراجعة أسبوعية لدفاتر إعداد الدروس الخاص بالمعلم والتأكد من :</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-سير الدرس حسب الخطة الفصلية للمقرر الدراسي.</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-مطابقة الإعداد الدوري للتعليمات والتوجيهات الخاصة بالمادة.</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المدرسة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5/18</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مراجعة دفتر الدروس حسب الخطة المعتمدة من قبله.</w:t>
            </w:r>
          </w:p>
        </w:tc>
      </w:tr>
    </w:tbl>
    <w:p w:rsidR="00A176A4" w:rsidRPr="00567740" w:rsidRDefault="00A176A4" w:rsidP="00A176A4">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A176A4" w:rsidRPr="00567740" w:rsidTr="00702642">
        <w:tc>
          <w:tcPr>
            <w:tcW w:w="10754" w:type="dxa"/>
            <w:shd w:val="clear" w:color="auto" w:fill="FFFFFF" w:themeFill="background1"/>
          </w:tcPr>
          <w:p w:rsidR="00A176A4" w:rsidRPr="00567740" w:rsidRDefault="00A176A4" w:rsidP="00DC6540">
            <w:pPr>
              <w:pStyle w:val="a4"/>
              <w:bidi/>
              <w:rPr>
                <w:sz w:val="20"/>
                <w:szCs w:val="20"/>
                <w:rtl/>
              </w:rPr>
            </w:pPr>
            <w:r w:rsidRPr="00567740">
              <w:rPr>
                <w:rFonts w:cs="AL-Mohanad" w:hint="cs"/>
                <w:sz w:val="20"/>
                <w:szCs w:val="20"/>
                <w:rtl/>
              </w:rPr>
              <w:t>6- النماذج والسجلات</w:t>
            </w:r>
          </w:p>
        </w:tc>
      </w:tr>
    </w:tbl>
    <w:p w:rsidR="00A176A4" w:rsidRPr="00702642" w:rsidRDefault="00A176A4" w:rsidP="00A176A4">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5"/>
        <w:gridCol w:w="2468"/>
        <w:gridCol w:w="1983"/>
        <w:gridCol w:w="2456"/>
        <w:gridCol w:w="1762"/>
      </w:tblGrid>
      <w:tr w:rsidR="00A176A4" w:rsidRPr="00567740" w:rsidTr="00702642">
        <w:tc>
          <w:tcPr>
            <w:tcW w:w="96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مدة الحفظ</w:t>
            </w:r>
          </w:p>
        </w:tc>
      </w:tr>
      <w:tr w:rsidR="00A176A4" w:rsidRPr="00567740" w:rsidTr="00702642">
        <w:tc>
          <w:tcPr>
            <w:tcW w:w="96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6/1</w:t>
            </w:r>
          </w:p>
        </w:tc>
        <w:tc>
          <w:tcPr>
            <w:tcW w:w="1147"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الخطة الفصلية للمادة الدراسية</w:t>
            </w:r>
          </w:p>
        </w:tc>
        <w:tc>
          <w:tcPr>
            <w:tcW w:w="922"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و.ت.ع.ن-02-01</w:t>
            </w:r>
          </w:p>
        </w:tc>
        <w:tc>
          <w:tcPr>
            <w:tcW w:w="1142" w:type="pct"/>
            <w:shd w:val="clear" w:color="auto" w:fill="auto"/>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عاد دراسي</w:t>
            </w:r>
          </w:p>
        </w:tc>
      </w:tr>
    </w:tbl>
    <w:p w:rsidR="00A176A4" w:rsidRPr="00567740" w:rsidRDefault="00A176A4" w:rsidP="00A176A4">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962"/>
        <w:gridCol w:w="3084"/>
      </w:tblGrid>
      <w:tr w:rsidR="00A176A4" w:rsidRPr="00567740" w:rsidTr="00702642">
        <w:tc>
          <w:tcPr>
            <w:tcW w:w="1259"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lastRenderedPageBreak/>
              <w:t>رقم العملية: 20</w:t>
            </w:r>
          </w:p>
        </w:tc>
        <w:tc>
          <w:tcPr>
            <w:tcW w:w="2307"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اسم العملية: متابعة وتقويم أداء الهيئة التعليمية</w:t>
            </w:r>
          </w:p>
        </w:tc>
        <w:tc>
          <w:tcPr>
            <w:tcW w:w="1434"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رمز العملية: (م.م.ع.-04)</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1-الهــدف</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توضيح الإجراءات المتبعة في متابعة وتقويم أداء الهيئة التعليمية في المدرسة.</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2-نطاق العمل</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2/1 مدير المدرسة.</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2/2 وكيل الشؤون التعليمية.</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2/3 المعلمون.</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3-الوثائق ذات العلاقة</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لائحة تقويم الأداء الوظيفي الصادرة من ديوان الخدمة.</w:t>
            </w:r>
          </w:p>
        </w:tc>
      </w:tr>
      <w:tr w:rsidR="00A176A4" w:rsidRPr="00567740" w:rsidTr="00702642">
        <w:tc>
          <w:tcPr>
            <w:tcW w:w="1857" w:type="dxa"/>
            <w:vAlign w:val="center"/>
          </w:tcPr>
          <w:p w:rsidR="00A176A4" w:rsidRPr="00567740" w:rsidRDefault="00A176A4" w:rsidP="00702642">
            <w:pPr>
              <w:pStyle w:val="a4"/>
              <w:bidi/>
              <w:rPr>
                <w:rFonts w:cs="AL-Mohanad"/>
                <w:sz w:val="20"/>
                <w:szCs w:val="20"/>
                <w:rtl/>
              </w:rPr>
            </w:pPr>
            <w:r w:rsidRPr="00567740">
              <w:rPr>
                <w:rFonts w:cs="AL-Mohanad" w:hint="cs"/>
                <w:sz w:val="20"/>
                <w:szCs w:val="20"/>
                <w:rtl/>
              </w:rPr>
              <w:t>4-التعريفات</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4/1 الصف الدراسي : عبارة عن غرفة صفية تتم فيها عملية التعليم والتعلم للطلاب.</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4/2 الحصة: عبارة عن فترة زمنية مقدارها 45 دقيقة تتم فيها عملية التعليم والتعلم من خلال التفاعل بين المعلم والطالب.</w:t>
            </w:r>
          </w:p>
        </w:tc>
      </w:tr>
      <w:tr w:rsidR="00A176A4" w:rsidRPr="00567740" w:rsidTr="00702642">
        <w:tc>
          <w:tcPr>
            <w:tcW w:w="10754" w:type="dxa"/>
            <w:gridSpan w:val="2"/>
            <w:shd w:val="clear" w:color="auto" w:fill="FFFFFF" w:themeFill="background1"/>
            <w:vAlign w:val="center"/>
          </w:tcPr>
          <w:p w:rsidR="00A176A4" w:rsidRPr="00567740" w:rsidRDefault="00A176A4" w:rsidP="00DC6540">
            <w:pPr>
              <w:pStyle w:val="a4"/>
              <w:bidi/>
              <w:rPr>
                <w:rFonts w:cs="AL-Mohanad"/>
                <w:sz w:val="20"/>
                <w:szCs w:val="20"/>
                <w:rtl/>
              </w:rPr>
            </w:pPr>
            <w:r w:rsidRPr="00567740">
              <w:rPr>
                <w:rFonts w:cs="AL-Mohanad" w:hint="cs"/>
                <w:sz w:val="20"/>
                <w:szCs w:val="20"/>
                <w:rtl/>
              </w:rPr>
              <w:t>5-العملية:</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A176A4" w:rsidRPr="00567740" w:rsidTr="00702642">
        <w:trPr>
          <w:tblHeader/>
        </w:trPr>
        <w:tc>
          <w:tcPr>
            <w:tcW w:w="1857" w:type="dxa"/>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الإجراء</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w:t>
            </w:r>
          </w:p>
        </w:tc>
        <w:tc>
          <w:tcPr>
            <w:tcW w:w="7905" w:type="dxa"/>
            <w:vAlign w:val="center"/>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متابعة أداء المعلمون :</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المدرسة</w:t>
            </w:r>
          </w:p>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w:t>
            </w:r>
          </w:p>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w:t>
            </w:r>
          </w:p>
        </w:tc>
        <w:tc>
          <w:tcPr>
            <w:tcW w:w="7905" w:type="dxa"/>
            <w:vAlign w:val="center"/>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القيام بضع خطة سنوية للزيارات الصفية للمعلمين وفقًا للنموذج رقم (م.م.ع.ن-04-01) بحيث لا تقل عن زيارتين لكل معلم في السنة الدراسية.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5/1/2</w:t>
            </w:r>
          </w:p>
        </w:tc>
        <w:tc>
          <w:tcPr>
            <w:tcW w:w="7905" w:type="dxa"/>
            <w:vAlign w:val="center"/>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وضع خطة فصلية للزيارات الصفية للمعلمين بحيث تغطي الخطة عدة زيارات أسبوعية حسب عدد معلمي المدرسة.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5/1/3</w:t>
            </w:r>
          </w:p>
        </w:tc>
        <w:tc>
          <w:tcPr>
            <w:tcW w:w="7905" w:type="dxa"/>
            <w:vAlign w:val="center"/>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زيارة المعلمين في الفصول الدراسية وملاحظة سير الدرس وقدرة المعلم وتفاعل الطلاب داخل الصف،وتدوين البيانات الوظيفية وبيانات عمليات التعليم والتعلم الأساسية وبيانات الدعم العاجل المقترح المقدم للمعلم وبيانات الاحتياجات التدريبية المقترحة وغيرها وفقًا للنموذج رقم (م.م.ع.ن-04-02) ويتم تعبئة النموذج خلال الفترة الزمنية التالية: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1. يعبأ السجل بواقع ثلاث زيارات في كل فصل دراسي للمعلم الجديد والمعلم أو الذي يقل مجموع درجاته عن (150 درجة).</w:t>
            </w:r>
          </w:p>
        </w:tc>
      </w:tr>
      <w:tr w:rsidR="00A176A4" w:rsidRPr="00567740" w:rsidTr="00702642">
        <w:tc>
          <w:tcPr>
            <w:tcW w:w="1857" w:type="dxa"/>
            <w:vMerge/>
            <w:vAlign w:val="center"/>
          </w:tcPr>
          <w:p w:rsidR="00A176A4" w:rsidRPr="00567740" w:rsidRDefault="00A176A4" w:rsidP="00DC6540">
            <w:pPr>
              <w:pStyle w:val="a4"/>
              <w:bidi/>
              <w:jc w:val="center"/>
              <w:rPr>
                <w:rFonts w:cs="AL-Mohanad"/>
                <w:sz w:val="20"/>
                <w:szCs w:val="20"/>
                <w:rtl/>
              </w:rPr>
            </w:pPr>
          </w:p>
        </w:tc>
        <w:tc>
          <w:tcPr>
            <w:tcW w:w="992" w:type="dxa"/>
            <w:vAlign w:val="center"/>
          </w:tcPr>
          <w:p w:rsidR="00A176A4" w:rsidRPr="00567740" w:rsidRDefault="00A176A4" w:rsidP="00DC6540">
            <w:pPr>
              <w:pStyle w:val="a4"/>
              <w:bidi/>
              <w:jc w:val="center"/>
              <w:rPr>
                <w:rFonts w:cs="AL-Mohanad"/>
                <w:sz w:val="20"/>
                <w:szCs w:val="20"/>
              </w:rPr>
            </w:pPr>
          </w:p>
        </w:tc>
        <w:tc>
          <w:tcPr>
            <w:tcW w:w="7905" w:type="dxa"/>
            <w:vAlign w:val="center"/>
          </w:tcPr>
          <w:p w:rsidR="00A176A4" w:rsidRPr="00567740" w:rsidRDefault="00A176A4" w:rsidP="00DC6540">
            <w:pPr>
              <w:pStyle w:val="a4"/>
              <w:bidi/>
              <w:rPr>
                <w:rFonts w:cs="AL-Mohanad"/>
                <w:sz w:val="20"/>
                <w:szCs w:val="20"/>
                <w:rtl/>
              </w:rPr>
            </w:pPr>
            <w:r w:rsidRPr="00567740">
              <w:rPr>
                <w:rFonts w:cs="AL-Mohanad" w:hint="cs"/>
                <w:sz w:val="20"/>
                <w:szCs w:val="20"/>
                <w:rtl/>
              </w:rPr>
              <w:t>2. يعبأ السجل بواقع أربع زيارات في كل سنة دراسية لبقية المعلمين.</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المدرسة/ وكيل الشؤون التعليمية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5/1/4</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استقبال المشرف التربوي في حال زيارته للمدرسة.</w:t>
            </w:r>
          </w:p>
        </w:tc>
      </w:tr>
      <w:tr w:rsidR="00A176A4" w:rsidRPr="00567740" w:rsidTr="00702642">
        <w:trPr>
          <w:trHeight w:val="630"/>
        </w:trPr>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5/1/5</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اطلاع المشرف التربوي على جدول حصص المعلم المراد زيارته،وإشعار المعلم بزيارة المشرف للمدرسة.</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المشرف التربوي</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5/1/6</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حضور حصص عند المعلم حسب الخطة الخاصة به.</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5/1/7</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تدوين مرئيات الزيارة من خلال زيارة المعلم في الحصة الدراسية.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5/1/8</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أعمال المعلم وسجلاته وملفات المادة والتأكد من تنفيذها حسب النظام.</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5/1/9</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مناقشة المعلم حول الملاحظات وتقديم الدعم اللازم له بحضور وكيل الشؤون التعليمية.</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5/1/10</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تدوين الملاحظات والتوصيات التي أعدها المشرف التربوي حول أداء المعلم.</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5/1/11</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الملاحظات والتوصيات الواردة من المشرف التربوي حول أداء المعلم.</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5/1/12</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إعداد تقرير عن إنجازات كل معلم في نهاية الفصل الدراسي وتقديمه لمدير المدرسة.</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أداء وكلاء المدرسة:</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المدرسة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5/2/1</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أعمال الوكلاء في المدرسة وسجلاتهم وملفاتهم والتأكد من تنفيذها حسب النظام.</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5/2/2</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واقع الأداء الإداري التربوي والتعليمي الفعلي للوكلاء في المدرسة حسب سجلات متابعة وتطوير أداء الوكلاء في المدرسة وفقًا للنموذج رقم (م.م.ع.ن-04-03) يتم تعبئة النموذج رقم (م.م.ع.ن-04-04) والنموذج رقم (م.م.ع.ن-04-05) ويتم تعبئة النموذج خلال الفترة الزمنية التالية: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1. يعبأ السجل بواقع كل أسبوعين للوكيل في الشهر الأول لتكليفه،ثم كل ثلاثة أسابيع في الشهر الثاني،وكل أربعة أسابيع في الفصل الدراسي الثاني.</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 xml:space="preserve">2. يعبأ السجل بواقع كل أربعة أسابيع لوكيل الشؤون التعليمية الذي يقل مجموع درجاته عن(115) درجة،ووكيل شؤون </w:t>
            </w:r>
            <w:r w:rsidRPr="00567740">
              <w:rPr>
                <w:rFonts w:cs="AL-Mohanad" w:hint="cs"/>
                <w:sz w:val="20"/>
                <w:szCs w:val="20"/>
                <w:rtl/>
              </w:rPr>
              <w:lastRenderedPageBreak/>
              <w:t>الطلاب الذي يقل مجموع درجاته عن(110)درجة،ووكيل الشؤون المدرسية الذي يقل مجموع درجاته عن (100) درجة.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3. يعبأ السجل بواقع كل ستة أسابيع لبقية الوكلاء.</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5/2/3</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اطلاع الوكلاء في المدرسة على السجلات بعد تعبئته ومناقشة الملاحظات.</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5/2/4</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اطلاع مدير ومشرف الإدارة المدرسية على السجلات للمراجعة وأبداء الرأي بشأنه.</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5/2/5</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تدوين ومتابعة الملاحظات والتوصيات الواردة من مدير ومشرف الإدارة المدرسية ومدير مكتب التربية والتعليم حول الأداء الإداري والتربوي والتعليمي للوكلاء في المدرسة.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5/2/6</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تزويد مدير مكتب التربية والتعليم بسجلات متابعة وتطوير أداء الوكلاء في المدرسة وفقًا للنماذج المعتمدة.</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مكتب التربية والتعليم</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5/2/7</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مراجعة سجلات متابعة وتطوير أداء الوكلاء في المدرسة وأبداء الرأي بشأنه.</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أداء مدير المدرسة:</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المشرف التربوي</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5/3/1</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أعمال مدير المدرسة وسجلاته وملفاته والتأكد من تنفيذها حسب النظام.</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5/3/2</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واقع الأداء الإداري والتربوي والتعليمي لمدير المدرسة حسب سجل متابعة وتطوير اداء مدير المدرسة وفقًا للنموذج رقم (م.م.ع.ن-04-04) ويتم تعبئة النموذج خلال الفترة الزمنية التالية: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1. كل أسبوعين للمدير في الشهر الأول من تكليفة،وكل أربعة أسابيع بعد ذلك.</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2. كل أربعة أسابيع للمدير الذي يقل مجموع نقاطه عن 150 نقطة.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Merge/>
            <w:vAlign w:val="center"/>
          </w:tcPr>
          <w:p w:rsidR="00A176A4" w:rsidRPr="00567740" w:rsidRDefault="00A176A4" w:rsidP="00DC6540">
            <w:pPr>
              <w:bidi/>
              <w:spacing w:after="0" w:line="240" w:lineRule="auto"/>
              <w:jc w:val="center"/>
              <w:rPr>
                <w:rFonts w:cs="AL-Mohanad"/>
                <w:sz w:val="20"/>
                <w:szCs w:val="20"/>
                <w:rtl/>
              </w:rPr>
            </w:pP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3. كل ستة أسابيع للمديرين الآخرين.</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5/3/3</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اطلاع مدير المدرسة على السجل بعد تعبئته ومناقشة الملاحظات.</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5/3/4</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متابعة الملاحظات حول الأداء الإداري والتربوي والتعليمي لمدير المدرسة.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5/3/5</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تزويد مدير مكتب التربية والتعليم على سجل متابعة وتطوير أداء مدير المدرسة وفقًا للنموذج رقم (م.م.ع.ن-04-06) .</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مكتب التربية والتعليم</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5/3/6</w:t>
            </w:r>
          </w:p>
        </w:tc>
        <w:tc>
          <w:tcPr>
            <w:tcW w:w="7905" w:type="dxa"/>
            <w:vAlign w:val="center"/>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مراجعة سجل متابعة وتطوير أداء مدير المدرسة وأبداء الرأي بشأنه.</w:t>
            </w:r>
          </w:p>
        </w:tc>
      </w:tr>
    </w:tbl>
    <w:p w:rsidR="00A176A4" w:rsidRDefault="00A176A4" w:rsidP="00A176A4">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Pr="00567740" w:rsidRDefault="00702642" w:rsidP="00702642">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A176A4" w:rsidRPr="00567740" w:rsidTr="00702642">
        <w:tc>
          <w:tcPr>
            <w:tcW w:w="10754" w:type="dxa"/>
            <w:shd w:val="clear" w:color="auto" w:fill="FFFFFF" w:themeFill="background1"/>
          </w:tcPr>
          <w:p w:rsidR="00A176A4" w:rsidRPr="00567740" w:rsidRDefault="00A176A4" w:rsidP="00DC6540">
            <w:pPr>
              <w:pStyle w:val="a4"/>
              <w:bidi/>
              <w:rPr>
                <w:sz w:val="20"/>
                <w:szCs w:val="20"/>
                <w:rtl/>
              </w:rPr>
            </w:pPr>
            <w:r w:rsidRPr="00567740">
              <w:rPr>
                <w:rFonts w:cs="AL-Mohanad" w:hint="cs"/>
                <w:sz w:val="20"/>
                <w:szCs w:val="20"/>
                <w:rtl/>
              </w:rPr>
              <w:t>6- النماذج والسجلات</w:t>
            </w:r>
          </w:p>
        </w:tc>
      </w:tr>
    </w:tbl>
    <w:p w:rsidR="00A176A4" w:rsidRPr="00702642" w:rsidRDefault="00A176A4" w:rsidP="00A176A4">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1"/>
        <w:gridCol w:w="3969"/>
        <w:gridCol w:w="1841"/>
        <w:gridCol w:w="1891"/>
        <w:gridCol w:w="1762"/>
      </w:tblGrid>
      <w:tr w:rsidR="00A176A4" w:rsidRPr="00567740" w:rsidTr="00702642">
        <w:tc>
          <w:tcPr>
            <w:tcW w:w="600"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التسلسل</w:t>
            </w:r>
          </w:p>
        </w:tc>
        <w:tc>
          <w:tcPr>
            <w:tcW w:w="1845"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اسم النموذج</w:t>
            </w:r>
          </w:p>
        </w:tc>
        <w:tc>
          <w:tcPr>
            <w:tcW w:w="856"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رمز النموذج/ السجل</w:t>
            </w:r>
          </w:p>
        </w:tc>
        <w:tc>
          <w:tcPr>
            <w:tcW w:w="87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مدة الحفظ</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6/1</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خطة الزيارات الصفية لمدير المدرسة</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-04-01</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عام دراسي</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6/2</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سجل متابعة وتطوير أداء المعلمين</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-04-02</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مستمر</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6/3</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سجل متابعة وتطوير أداء وكيل الشؤون التعليمية في المدرسة</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-04-03</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مستمر</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6/4</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سجل متابعة وتطوير أداء وكيل شؤون الطلاب في المدرسة</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-04-04</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مستمر</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6/5</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سجل متابعة وتطوير وكيل الشؤون المدرسية في المدرسة</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-04-05</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مستمر</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6/6</w:t>
            </w:r>
          </w:p>
        </w:tc>
        <w:tc>
          <w:tcPr>
            <w:tcW w:w="1845"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سجل متابعة وتطوير أداء مدير المدرسة</w:t>
            </w:r>
          </w:p>
        </w:tc>
        <w:tc>
          <w:tcPr>
            <w:tcW w:w="856"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-04-05</w:t>
            </w:r>
          </w:p>
        </w:tc>
        <w:tc>
          <w:tcPr>
            <w:tcW w:w="87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مستمر</w:t>
            </w:r>
          </w:p>
        </w:tc>
      </w:tr>
    </w:tbl>
    <w:p w:rsidR="00A176A4" w:rsidRPr="00567740" w:rsidRDefault="00A176A4" w:rsidP="00A176A4">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A176A4" w:rsidRPr="00567740" w:rsidTr="00702642">
        <w:tc>
          <w:tcPr>
            <w:tcW w:w="1259"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lastRenderedPageBreak/>
              <w:t>رقم العملية: 21</w:t>
            </w:r>
          </w:p>
        </w:tc>
        <w:tc>
          <w:tcPr>
            <w:tcW w:w="2075"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اسم العملية: مكافآت وإعانات الطلاب</w:t>
            </w:r>
          </w:p>
        </w:tc>
        <w:tc>
          <w:tcPr>
            <w:tcW w:w="1666" w:type="pct"/>
            <w:shd w:val="clear" w:color="auto" w:fill="92D050"/>
          </w:tcPr>
          <w:p w:rsidR="00A176A4" w:rsidRPr="00702642" w:rsidRDefault="00A176A4" w:rsidP="00702642">
            <w:pPr>
              <w:pStyle w:val="a4"/>
              <w:bidi/>
              <w:jc w:val="center"/>
              <w:rPr>
                <w:rFonts w:cs="GE SS Two Medium"/>
                <w:sz w:val="20"/>
                <w:szCs w:val="20"/>
                <w:rtl/>
              </w:rPr>
            </w:pPr>
            <w:r w:rsidRPr="00702642">
              <w:rPr>
                <w:rFonts w:cs="GE SS Two Medium" w:hint="cs"/>
                <w:sz w:val="20"/>
                <w:szCs w:val="20"/>
                <w:rtl/>
              </w:rPr>
              <w:t>رمز العملية: (و.ط.ع.-04)</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1-الهــدف</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توضيح الإجراءات المتبعة في صرف المكافأت والإعانات لطلاب المدرسة.</w:t>
            </w:r>
          </w:p>
        </w:tc>
      </w:tr>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2-نطاق العمل</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يطبق هذا الإجراء على صرف المكافأت والإعانات للطلاب.</w:t>
            </w:r>
          </w:p>
        </w:tc>
      </w:tr>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3-الوثائق ذات العلاقة</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3/1 دليل مكافأت الطلاب.</w:t>
            </w:r>
          </w:p>
        </w:tc>
      </w:tr>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4-التعريفات</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 xml:space="preserve">4/1 المكافأة : هي مبلغ نقدي يصرف لطلاب بعض المدارس(مدارس التحفيظ </w:t>
            </w:r>
            <w:r w:rsidRPr="00567740">
              <w:rPr>
                <w:rFonts w:cs="AL-Mohanad"/>
                <w:sz w:val="20"/>
                <w:szCs w:val="20"/>
                <w:rtl/>
              </w:rPr>
              <w:t>–</w:t>
            </w:r>
            <w:r w:rsidRPr="00567740">
              <w:rPr>
                <w:rFonts w:cs="AL-Mohanad" w:hint="cs"/>
                <w:sz w:val="20"/>
                <w:szCs w:val="20"/>
                <w:rtl/>
              </w:rPr>
              <w:t>والتربية الخاصة _ ولخريجي المدارس الليلية ).</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4/2 الإعانة : هي المبالغ النقدية التي تصرف لأبناء المعلمين المتوفين والطلاب المغتربين.</w:t>
            </w:r>
          </w:p>
        </w:tc>
      </w:tr>
      <w:tr w:rsidR="00A176A4" w:rsidRPr="00567740" w:rsidTr="00702642">
        <w:tc>
          <w:tcPr>
            <w:tcW w:w="10754" w:type="dxa"/>
            <w:gridSpan w:val="2"/>
            <w:shd w:val="clear" w:color="auto" w:fill="FFFFFF" w:themeFill="background1"/>
            <w:vAlign w:val="center"/>
          </w:tcPr>
          <w:p w:rsidR="00A176A4" w:rsidRPr="00567740" w:rsidRDefault="00A176A4" w:rsidP="00DC6540">
            <w:pPr>
              <w:pStyle w:val="a4"/>
              <w:bidi/>
              <w:rPr>
                <w:rFonts w:cs="AL-Mohanad"/>
                <w:sz w:val="20"/>
                <w:szCs w:val="20"/>
                <w:rtl/>
              </w:rPr>
            </w:pPr>
            <w:r w:rsidRPr="00567740">
              <w:rPr>
                <w:rFonts w:cs="AL-Mohanad" w:hint="cs"/>
                <w:sz w:val="20"/>
                <w:szCs w:val="20"/>
                <w:rtl/>
              </w:rPr>
              <w:t>5-العملية:</w:t>
            </w:r>
          </w:p>
        </w:tc>
      </w:tr>
    </w:tbl>
    <w:p w:rsidR="00A176A4" w:rsidRPr="00702642"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A176A4" w:rsidRPr="00567740" w:rsidTr="00702642">
        <w:tc>
          <w:tcPr>
            <w:tcW w:w="1857" w:type="dxa"/>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الإجراء</w:t>
            </w:r>
          </w:p>
        </w:tc>
      </w:tr>
      <w:tr w:rsidR="00A176A4" w:rsidRPr="00567740" w:rsidTr="00702642">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المرشد الطلابي</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حصر جميع الطلاب الذين تنطبق عليهم شروط المكافأة أو الإعانة في المدرسة نموذج (وو.ط.ع.ن -04-01).</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التأكد من مدى انطباق الشروط استكمال جميع الأراق اللازمة.</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إعداد خطاب بأسماء الطلاب المستحقين للمكافأة أو الإعانة وتقديمها لمدير المدرسة مرفقًا جميع الأوراق اللازمة.</w:t>
            </w:r>
          </w:p>
        </w:tc>
      </w:tr>
      <w:tr w:rsidR="00A176A4" w:rsidRPr="00567740" w:rsidTr="00702642">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مدير المدرسة</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مراجعة الخطاب والتأكد من اكتمال جميع المتطلبات واعتمادها لرفعها للجهة المختصة في إدارة التربية والتعليم .</w:t>
            </w:r>
          </w:p>
        </w:tc>
      </w:tr>
      <w:tr w:rsidR="00A176A4" w:rsidRPr="00567740" w:rsidTr="00702642">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A176A4" w:rsidRPr="00567740" w:rsidRDefault="00A176A4" w:rsidP="00DC6540">
            <w:pPr>
              <w:bidi/>
              <w:spacing w:after="0" w:line="240" w:lineRule="auto"/>
              <w:jc w:val="both"/>
              <w:rPr>
                <w:rFonts w:cs="AL-Mohanad"/>
                <w:sz w:val="20"/>
                <w:szCs w:val="20"/>
                <w:rtl/>
              </w:rPr>
            </w:pPr>
            <w:r w:rsidRPr="00567740">
              <w:rPr>
                <w:rFonts w:cs="AL-Mohanad" w:hint="cs"/>
                <w:sz w:val="20"/>
                <w:szCs w:val="20"/>
                <w:rtl/>
              </w:rPr>
              <w:t>متابعة استلام خطاب بأسماء الطلاب الذين تمت الموافقة على استلامهم للمكافأة أو الإعانة من إدارة التربية والتعليم.</w:t>
            </w:r>
          </w:p>
        </w:tc>
      </w:tr>
      <w:tr w:rsidR="00A176A4" w:rsidRPr="00567740" w:rsidTr="00702642">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كيل شؤون الطلاب</w:t>
            </w:r>
          </w:p>
        </w:tc>
        <w:tc>
          <w:tcPr>
            <w:tcW w:w="992" w:type="dxa"/>
            <w:vAlign w:val="center"/>
          </w:tcPr>
          <w:p w:rsidR="00A176A4" w:rsidRPr="00567740" w:rsidRDefault="00A176A4" w:rsidP="00DC6540">
            <w:pPr>
              <w:pStyle w:val="a4"/>
              <w:bidi/>
              <w:jc w:val="center"/>
              <w:rPr>
                <w:rFonts w:cs="AL-Mohanad"/>
                <w:sz w:val="20"/>
                <w:szCs w:val="20"/>
              </w:rPr>
            </w:pPr>
            <w:r w:rsidRPr="00567740">
              <w:rPr>
                <w:rFonts w:cs="AL-Mohanad" w:hint="cs"/>
                <w:sz w:val="20"/>
                <w:szCs w:val="20"/>
                <w:rtl/>
              </w:rPr>
              <w:t>5/6</w:t>
            </w:r>
          </w:p>
        </w:tc>
        <w:tc>
          <w:tcPr>
            <w:tcW w:w="7905" w:type="dxa"/>
          </w:tcPr>
          <w:p w:rsidR="00A176A4" w:rsidRPr="00567740" w:rsidRDefault="00A176A4" w:rsidP="00DC6540">
            <w:pPr>
              <w:pStyle w:val="a4"/>
              <w:bidi/>
              <w:jc w:val="both"/>
              <w:rPr>
                <w:rFonts w:cs="AL-Mohanad"/>
                <w:sz w:val="20"/>
                <w:szCs w:val="20"/>
                <w:rtl/>
              </w:rPr>
            </w:pPr>
            <w:r w:rsidRPr="00567740">
              <w:rPr>
                <w:rFonts w:cs="AL-Mohanad" w:hint="cs"/>
                <w:sz w:val="20"/>
                <w:szCs w:val="20"/>
                <w:rtl/>
              </w:rPr>
              <w:t>إشعار أولياء الأمر بموافقة إدارة التربية والتعليم على صرف المكافأة أو الإعانة للطلاب المستحقين.</w:t>
            </w:r>
          </w:p>
        </w:tc>
      </w:tr>
    </w:tbl>
    <w:p w:rsidR="00A176A4" w:rsidRDefault="00A176A4" w:rsidP="00A176A4">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Default="00702642" w:rsidP="00702642">
      <w:pPr>
        <w:pStyle w:val="a4"/>
        <w:bidi/>
        <w:rPr>
          <w:sz w:val="20"/>
          <w:szCs w:val="20"/>
          <w:rtl/>
        </w:rPr>
      </w:pPr>
    </w:p>
    <w:p w:rsidR="00702642" w:rsidRPr="00567740" w:rsidRDefault="00702642" w:rsidP="00702642">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A176A4" w:rsidRPr="00567740" w:rsidTr="00702642">
        <w:tc>
          <w:tcPr>
            <w:tcW w:w="10754" w:type="dxa"/>
            <w:shd w:val="clear" w:color="auto" w:fill="FFFFFF" w:themeFill="background1"/>
          </w:tcPr>
          <w:p w:rsidR="00A176A4" w:rsidRPr="00567740" w:rsidRDefault="00A176A4" w:rsidP="00DC6540">
            <w:pPr>
              <w:pStyle w:val="a4"/>
              <w:bidi/>
              <w:rPr>
                <w:sz w:val="20"/>
                <w:szCs w:val="20"/>
                <w:rtl/>
              </w:rPr>
            </w:pPr>
            <w:r w:rsidRPr="00567740">
              <w:rPr>
                <w:rFonts w:cs="AL-Mohanad" w:hint="cs"/>
                <w:sz w:val="20"/>
                <w:szCs w:val="20"/>
                <w:rtl/>
              </w:rPr>
              <w:t>6- النماذج والسجلات</w:t>
            </w:r>
          </w:p>
        </w:tc>
      </w:tr>
    </w:tbl>
    <w:p w:rsidR="00A176A4" w:rsidRPr="00702642" w:rsidRDefault="00A176A4" w:rsidP="00A176A4">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0"/>
        <w:gridCol w:w="3263"/>
        <w:gridCol w:w="1983"/>
        <w:gridCol w:w="2456"/>
        <w:gridCol w:w="1762"/>
      </w:tblGrid>
      <w:tr w:rsidR="00A176A4" w:rsidRPr="00567740" w:rsidTr="00702642">
        <w:tc>
          <w:tcPr>
            <w:tcW w:w="600"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التسلسل</w:t>
            </w:r>
          </w:p>
        </w:tc>
        <w:tc>
          <w:tcPr>
            <w:tcW w:w="1517"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مدة الحفظ</w:t>
            </w:r>
          </w:p>
        </w:tc>
      </w:tr>
      <w:tr w:rsidR="00A176A4" w:rsidRPr="00567740" w:rsidTr="00702642">
        <w:tc>
          <w:tcPr>
            <w:tcW w:w="60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6/1</w:t>
            </w:r>
          </w:p>
        </w:tc>
        <w:tc>
          <w:tcPr>
            <w:tcW w:w="1517"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حصر الطلاب المستحقين للإعانة والمكافأة</w:t>
            </w:r>
          </w:p>
        </w:tc>
        <w:tc>
          <w:tcPr>
            <w:tcW w:w="922"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و.ط.ع.ن -04-01</w:t>
            </w:r>
          </w:p>
        </w:tc>
        <w:tc>
          <w:tcPr>
            <w:tcW w:w="1142"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وكيل شؤون الطلاب</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عام دراسي</w:t>
            </w:r>
          </w:p>
        </w:tc>
      </w:tr>
    </w:tbl>
    <w:p w:rsidR="00A176A4" w:rsidRPr="00567740" w:rsidRDefault="00A176A4" w:rsidP="00A176A4">
      <w:pPr>
        <w:rPr>
          <w:sz w:val="20"/>
          <w:szCs w:val="20"/>
          <w:rtl/>
        </w:rPr>
      </w:pPr>
    </w:p>
    <w:p w:rsidR="00A176A4" w:rsidRPr="00567740" w:rsidRDefault="00A176A4" w:rsidP="00A176A4">
      <w:pPr>
        <w:rPr>
          <w:sz w:val="20"/>
          <w:szCs w:val="20"/>
          <w:rtl/>
        </w:rPr>
      </w:pPr>
    </w:p>
    <w:p w:rsidR="00A176A4" w:rsidRPr="00567740" w:rsidRDefault="00A176A4" w:rsidP="00A176A4">
      <w:pPr>
        <w:rPr>
          <w:sz w:val="20"/>
          <w:szCs w:val="20"/>
          <w:rtl/>
        </w:rPr>
      </w:pPr>
    </w:p>
    <w:p w:rsidR="00A176A4" w:rsidRPr="00567740" w:rsidRDefault="00A176A4" w:rsidP="00A176A4">
      <w:pPr>
        <w:rPr>
          <w:sz w:val="20"/>
          <w:szCs w:val="20"/>
          <w:rtl/>
        </w:rPr>
      </w:pPr>
    </w:p>
    <w:p w:rsidR="00A176A4" w:rsidRPr="00567740" w:rsidRDefault="00A176A4" w:rsidP="00A176A4">
      <w:pPr>
        <w:pStyle w:val="a4"/>
        <w:bidi/>
        <w:rPr>
          <w:sz w:val="20"/>
          <w:szCs w:val="20"/>
          <w:rtl/>
        </w:rPr>
      </w:pPr>
    </w:p>
    <w:p w:rsidR="00A176A4" w:rsidRPr="00567740" w:rsidRDefault="00A176A4" w:rsidP="00A176A4">
      <w:pPr>
        <w:rPr>
          <w:sz w:val="20"/>
          <w:szCs w:val="20"/>
        </w:rPr>
      </w:pPr>
    </w:p>
    <w:p w:rsidR="00A176A4" w:rsidRPr="00567740" w:rsidRDefault="00A176A4" w:rsidP="00A176A4">
      <w:pPr>
        <w:rPr>
          <w:sz w:val="20"/>
          <w:szCs w:val="20"/>
        </w:rPr>
      </w:pPr>
    </w:p>
    <w:p w:rsidR="00A176A4" w:rsidRDefault="00A176A4" w:rsidP="00A176A4">
      <w:pPr>
        <w:rPr>
          <w:sz w:val="20"/>
          <w:szCs w:val="20"/>
          <w:rtl/>
        </w:rPr>
      </w:pPr>
    </w:p>
    <w:p w:rsidR="00702642" w:rsidRDefault="00702642" w:rsidP="00A176A4">
      <w:pPr>
        <w:rPr>
          <w:sz w:val="20"/>
          <w:szCs w:val="20"/>
        </w:rPr>
      </w:pPr>
    </w:p>
    <w:p w:rsidR="00702642" w:rsidRDefault="00702642" w:rsidP="00A176A4">
      <w:pPr>
        <w:rPr>
          <w:sz w:val="20"/>
          <w:szCs w:val="20"/>
        </w:rPr>
      </w:pPr>
    </w:p>
    <w:p w:rsidR="00702642" w:rsidRPr="00567740" w:rsidRDefault="00702642" w:rsidP="00A176A4">
      <w:pPr>
        <w:rPr>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A176A4" w:rsidRPr="00567740" w:rsidTr="00C93B4C">
        <w:tc>
          <w:tcPr>
            <w:tcW w:w="1259" w:type="pct"/>
            <w:shd w:val="clear" w:color="auto" w:fill="92D050"/>
          </w:tcPr>
          <w:p w:rsidR="00A176A4" w:rsidRPr="00C93B4C" w:rsidRDefault="00A176A4" w:rsidP="00C93B4C">
            <w:pPr>
              <w:pStyle w:val="a4"/>
              <w:bidi/>
              <w:jc w:val="center"/>
              <w:rPr>
                <w:rFonts w:cs="GE SS Two Medium"/>
                <w:sz w:val="20"/>
                <w:szCs w:val="20"/>
                <w:rtl/>
              </w:rPr>
            </w:pPr>
            <w:r w:rsidRPr="00C93B4C">
              <w:rPr>
                <w:rFonts w:cs="GE SS Two Medium" w:hint="cs"/>
                <w:sz w:val="20"/>
                <w:szCs w:val="20"/>
                <w:rtl/>
              </w:rPr>
              <w:lastRenderedPageBreak/>
              <w:t>رقم العملية: 22</w:t>
            </w:r>
          </w:p>
        </w:tc>
        <w:tc>
          <w:tcPr>
            <w:tcW w:w="2075" w:type="pct"/>
            <w:shd w:val="clear" w:color="auto" w:fill="92D050"/>
          </w:tcPr>
          <w:p w:rsidR="00A176A4" w:rsidRPr="00C93B4C" w:rsidRDefault="00A176A4" w:rsidP="00C93B4C">
            <w:pPr>
              <w:pStyle w:val="a4"/>
              <w:bidi/>
              <w:jc w:val="center"/>
              <w:rPr>
                <w:rFonts w:cs="GE SS Two Medium"/>
                <w:sz w:val="20"/>
                <w:szCs w:val="20"/>
                <w:rtl/>
              </w:rPr>
            </w:pPr>
            <w:r w:rsidRPr="00C93B4C">
              <w:rPr>
                <w:rFonts w:cs="GE SS Two Medium" w:hint="cs"/>
                <w:sz w:val="20"/>
                <w:szCs w:val="20"/>
                <w:rtl/>
              </w:rPr>
              <w:t>اسم العملية: اتجاهات المتعلمين نح المدرسة</w:t>
            </w:r>
          </w:p>
        </w:tc>
        <w:tc>
          <w:tcPr>
            <w:tcW w:w="1666" w:type="pct"/>
            <w:shd w:val="clear" w:color="auto" w:fill="92D050"/>
          </w:tcPr>
          <w:p w:rsidR="00A176A4" w:rsidRPr="00C93B4C" w:rsidRDefault="00A176A4" w:rsidP="00C93B4C">
            <w:pPr>
              <w:pStyle w:val="a4"/>
              <w:bidi/>
              <w:jc w:val="center"/>
              <w:rPr>
                <w:rFonts w:cs="GE SS Two Medium"/>
                <w:sz w:val="20"/>
                <w:szCs w:val="20"/>
                <w:rtl/>
              </w:rPr>
            </w:pPr>
            <w:r w:rsidRPr="00C93B4C">
              <w:rPr>
                <w:rFonts w:cs="GE SS Two Medium" w:hint="cs"/>
                <w:sz w:val="20"/>
                <w:szCs w:val="20"/>
                <w:rtl/>
              </w:rPr>
              <w:t>رمز العملية: (م.م.ع. -05)</w:t>
            </w:r>
          </w:p>
        </w:tc>
      </w:tr>
    </w:tbl>
    <w:p w:rsidR="00A176A4" w:rsidRPr="00C93B4C"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A176A4" w:rsidRPr="00567740" w:rsidTr="00C93B4C">
        <w:tc>
          <w:tcPr>
            <w:tcW w:w="1857" w:type="dxa"/>
            <w:vAlign w:val="center"/>
          </w:tcPr>
          <w:p w:rsidR="00A176A4" w:rsidRPr="00567740" w:rsidRDefault="00A176A4" w:rsidP="00C93B4C">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توضيح الإجراءات المتبعة في تقويم الطلاب للخدمات المقدمة من المدرسة.</w:t>
            </w:r>
          </w:p>
        </w:tc>
      </w:tr>
      <w:tr w:rsidR="00A176A4" w:rsidRPr="00567740" w:rsidTr="00C93B4C">
        <w:tc>
          <w:tcPr>
            <w:tcW w:w="1857" w:type="dxa"/>
            <w:vAlign w:val="center"/>
          </w:tcPr>
          <w:p w:rsidR="00A176A4" w:rsidRPr="00567740" w:rsidRDefault="00A176A4" w:rsidP="00C93B4C">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يطبق هذا الإجراء على تقويم الخدمات المقدمة من قبل المدرسة من وجهة نظر الطلاب.</w:t>
            </w:r>
          </w:p>
        </w:tc>
      </w:tr>
      <w:tr w:rsidR="00A176A4" w:rsidRPr="00567740" w:rsidTr="00C93B4C">
        <w:tc>
          <w:tcPr>
            <w:tcW w:w="1857" w:type="dxa"/>
            <w:vAlign w:val="center"/>
          </w:tcPr>
          <w:p w:rsidR="00A176A4" w:rsidRPr="00567740" w:rsidRDefault="00A176A4" w:rsidP="00C93B4C">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لا يوجد.</w:t>
            </w:r>
          </w:p>
        </w:tc>
      </w:tr>
      <w:tr w:rsidR="00A176A4" w:rsidRPr="00567740" w:rsidTr="00C93B4C">
        <w:tc>
          <w:tcPr>
            <w:tcW w:w="1857" w:type="dxa"/>
            <w:vAlign w:val="center"/>
          </w:tcPr>
          <w:p w:rsidR="00A176A4" w:rsidRPr="00567740" w:rsidRDefault="00A176A4" w:rsidP="00C93B4C">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4/1 المجلس : مجلس المدرسة.</w:t>
            </w:r>
          </w:p>
          <w:p w:rsidR="00A176A4" w:rsidRPr="00567740" w:rsidRDefault="00A176A4" w:rsidP="00DC6540">
            <w:pPr>
              <w:bidi/>
              <w:spacing w:after="0" w:line="240" w:lineRule="auto"/>
              <w:rPr>
                <w:rFonts w:cs="AL-Mohanad"/>
                <w:sz w:val="20"/>
                <w:szCs w:val="20"/>
                <w:rtl/>
              </w:rPr>
            </w:pPr>
            <w:r w:rsidRPr="00567740">
              <w:rPr>
                <w:rFonts w:cs="AL-Mohanad" w:hint="cs"/>
                <w:sz w:val="20"/>
                <w:szCs w:val="20"/>
                <w:rtl/>
              </w:rPr>
              <w:t>4/2 فريق العمل: يشكل من أعضاء مجلس المدرسة لدراسة النماذج التي تتم تعبئتها من الطلاب بخصوص تقويم عمل المدرسة من وجهة نظرهم.</w:t>
            </w:r>
          </w:p>
        </w:tc>
      </w:tr>
      <w:tr w:rsidR="00A176A4" w:rsidRPr="00567740" w:rsidTr="00C93B4C">
        <w:tc>
          <w:tcPr>
            <w:tcW w:w="10754" w:type="dxa"/>
            <w:gridSpan w:val="2"/>
            <w:shd w:val="clear" w:color="auto" w:fill="FFFFFF" w:themeFill="background1"/>
            <w:vAlign w:val="center"/>
          </w:tcPr>
          <w:p w:rsidR="00A176A4" w:rsidRPr="00567740" w:rsidRDefault="00A176A4" w:rsidP="00DC6540">
            <w:pPr>
              <w:pStyle w:val="a4"/>
              <w:bidi/>
              <w:rPr>
                <w:rFonts w:cs="AL-Mohanad"/>
                <w:sz w:val="20"/>
                <w:szCs w:val="20"/>
                <w:rtl/>
              </w:rPr>
            </w:pPr>
            <w:r w:rsidRPr="00567740">
              <w:rPr>
                <w:rFonts w:cs="AL-Mohanad" w:hint="cs"/>
                <w:sz w:val="20"/>
                <w:szCs w:val="20"/>
                <w:rtl/>
              </w:rPr>
              <w:t>5-العملية:</w:t>
            </w:r>
          </w:p>
        </w:tc>
      </w:tr>
    </w:tbl>
    <w:p w:rsidR="00A176A4" w:rsidRPr="00C93B4C" w:rsidRDefault="00A176A4" w:rsidP="00A176A4">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A176A4" w:rsidRPr="00567740" w:rsidTr="00C93B4C">
        <w:tc>
          <w:tcPr>
            <w:tcW w:w="1857" w:type="dxa"/>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الإجراء</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توزيع النموذج الخاص بعملية تقويم الطالب للخدمات المقدمة من المدرسة وقث النموذج (م.م.ع.ن -05-01).</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الطالب</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5/2</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تعبئة النموذج الخاص بعملية تقويم الخدمات المقدمة من المدرسة من وجهة نظر الطالب.</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5/3</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جمع النماذج التي تم توزيعها على الطلاب فقًا للصفوف الدراسية وفهرستها وتنظيمها تسليمها لرئيس مجلس المدرسة.</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5/4</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تشكيل فريق عمل للقيام بدراسة نماذج التقيم وإعداد تقرير يشمل على عملية التحليل والنتائج التوصيات.</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فريق العمل</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5/5</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القيام بدراسة النماذج وتحليلها وإعداد تقرير يشتمل على النتائج والتوصيات وتقديمها لرئيس مجلس المدرسة.</w:t>
            </w:r>
          </w:p>
        </w:tc>
      </w:tr>
      <w:tr w:rsidR="00A176A4" w:rsidRPr="00567740" w:rsidTr="00C93B4C">
        <w:tc>
          <w:tcPr>
            <w:tcW w:w="1857" w:type="dxa"/>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رئيس فريق العمل</w:t>
            </w:r>
          </w:p>
        </w:tc>
        <w:tc>
          <w:tcPr>
            <w:tcW w:w="992" w:type="dxa"/>
            <w:vAlign w:val="center"/>
          </w:tcPr>
          <w:p w:rsidR="00A176A4" w:rsidRPr="00567740" w:rsidRDefault="00A176A4" w:rsidP="00DC6540">
            <w:pPr>
              <w:pStyle w:val="a4"/>
              <w:bidi/>
              <w:jc w:val="center"/>
              <w:rPr>
                <w:rFonts w:cs="AL-Mohanad"/>
                <w:sz w:val="20"/>
                <w:szCs w:val="20"/>
              </w:rPr>
            </w:pPr>
            <w:r w:rsidRPr="00567740">
              <w:rPr>
                <w:rFonts w:cs="AL-Mohanad" w:hint="cs"/>
                <w:sz w:val="20"/>
                <w:szCs w:val="20"/>
                <w:rtl/>
              </w:rPr>
              <w:t>5/6</w:t>
            </w:r>
          </w:p>
        </w:tc>
        <w:tc>
          <w:tcPr>
            <w:tcW w:w="7905" w:type="dxa"/>
          </w:tcPr>
          <w:p w:rsidR="00A176A4" w:rsidRPr="00567740" w:rsidRDefault="00A176A4" w:rsidP="00DC6540">
            <w:pPr>
              <w:pStyle w:val="a4"/>
              <w:bidi/>
              <w:rPr>
                <w:rFonts w:cs="AL-Mohanad"/>
                <w:sz w:val="20"/>
                <w:szCs w:val="20"/>
                <w:rtl/>
              </w:rPr>
            </w:pPr>
            <w:r w:rsidRPr="00567740">
              <w:rPr>
                <w:rFonts w:cs="AL-Mohanad" w:hint="cs"/>
                <w:sz w:val="20"/>
                <w:szCs w:val="20"/>
                <w:rtl/>
              </w:rPr>
              <w:t>تسليم التقرير المتعلق بالنتائج والتوصيات لرئيس مجلس المدرسة.</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5/7</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الاطلاع على النتائج والتوصيات والإيعاز لنائبه لدعوة المجلس لعقد اجتماع لمناقشة التقرير.</w:t>
            </w:r>
          </w:p>
        </w:tc>
      </w:tr>
      <w:tr w:rsidR="00A176A4" w:rsidRPr="00567740" w:rsidTr="00C93B4C">
        <w:tc>
          <w:tcPr>
            <w:tcW w:w="1857" w:type="dxa"/>
            <w:vMerge w:val="restart"/>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نائب 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5/8</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إعداد الدعة لاجتماع مجلس المدرسة التأكيد على الحضور من خلال الاتصال بهم وتبليغهم بموعد الاجتماع.</w:t>
            </w:r>
          </w:p>
        </w:tc>
      </w:tr>
      <w:tr w:rsidR="00A176A4" w:rsidRPr="00567740" w:rsidTr="00C93B4C">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5/9</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تزويد أعضاء المجلس بالتقرير الذي يشمل على نتائج وتوصيات تقويم المدرسة من وجهة نظر الطالب قبل ثلاثة أيام على الأقل من اجتماع المجلس.</w:t>
            </w:r>
          </w:p>
        </w:tc>
      </w:tr>
      <w:tr w:rsidR="00A176A4" w:rsidRPr="00567740" w:rsidTr="00C93B4C">
        <w:tc>
          <w:tcPr>
            <w:tcW w:w="1857" w:type="dxa"/>
            <w:vMerge/>
            <w:vAlign w:val="center"/>
          </w:tcPr>
          <w:p w:rsidR="00A176A4" w:rsidRPr="00567740" w:rsidRDefault="00A176A4" w:rsidP="00DC6540">
            <w:pPr>
              <w:bidi/>
              <w:spacing w:after="0" w:line="240" w:lineRule="auto"/>
              <w:jc w:val="center"/>
              <w:rPr>
                <w:rFonts w:cs="AL-Mohanad"/>
                <w:sz w:val="20"/>
                <w:szCs w:val="20"/>
                <w:rtl/>
              </w:rPr>
            </w:pP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5/10</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يتولى قراءة نتائج التقرير والتوصيات في يوم الاجتماع على أعضاء المجلس.</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رئيس وأعضاء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5/11</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مناقشة التقرير والتوصيات الواردة فيه،وإمكانية تطبيقها،الفائدة المترتبة على ذلك، وأي إجراءات ينبغي اتخاذها بهذا الخصوص.</w:t>
            </w:r>
          </w:p>
        </w:tc>
      </w:tr>
      <w:tr w:rsidR="00A176A4" w:rsidRPr="00567740" w:rsidTr="00C93B4C">
        <w:tc>
          <w:tcPr>
            <w:tcW w:w="1857"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رئيس المجلس</w:t>
            </w:r>
          </w:p>
        </w:tc>
        <w:tc>
          <w:tcPr>
            <w:tcW w:w="992" w:type="dxa"/>
            <w:vAlign w:val="center"/>
          </w:tcPr>
          <w:p w:rsidR="00A176A4" w:rsidRPr="00567740" w:rsidRDefault="00A176A4" w:rsidP="00DC6540">
            <w:pPr>
              <w:bidi/>
              <w:spacing w:after="0" w:line="240" w:lineRule="auto"/>
              <w:jc w:val="center"/>
              <w:rPr>
                <w:rFonts w:cs="AL-Mohanad"/>
                <w:sz w:val="20"/>
                <w:szCs w:val="20"/>
                <w:rtl/>
              </w:rPr>
            </w:pPr>
            <w:r w:rsidRPr="00567740">
              <w:rPr>
                <w:rFonts w:cs="AL-Mohanad" w:hint="cs"/>
                <w:sz w:val="20"/>
                <w:szCs w:val="20"/>
                <w:rtl/>
              </w:rPr>
              <w:t>5/12</w:t>
            </w:r>
          </w:p>
        </w:tc>
        <w:tc>
          <w:tcPr>
            <w:tcW w:w="7905" w:type="dxa"/>
          </w:tcPr>
          <w:p w:rsidR="00A176A4" w:rsidRPr="00567740" w:rsidRDefault="00A176A4" w:rsidP="00DC6540">
            <w:pPr>
              <w:bidi/>
              <w:spacing w:after="0" w:line="240" w:lineRule="auto"/>
              <w:rPr>
                <w:rFonts w:cs="AL-Mohanad"/>
                <w:sz w:val="20"/>
                <w:szCs w:val="20"/>
                <w:rtl/>
              </w:rPr>
            </w:pPr>
            <w:r w:rsidRPr="00567740">
              <w:rPr>
                <w:rFonts w:cs="AL-Mohanad" w:hint="cs"/>
                <w:sz w:val="20"/>
                <w:szCs w:val="20"/>
                <w:rtl/>
              </w:rPr>
              <w:t>إقرار التوصيات المتفق عليها.</w:t>
            </w:r>
          </w:p>
        </w:tc>
      </w:tr>
    </w:tbl>
    <w:p w:rsidR="00A176A4" w:rsidRDefault="00A176A4" w:rsidP="00A176A4">
      <w:pPr>
        <w:pStyle w:val="a4"/>
        <w:bidi/>
        <w:rPr>
          <w:sz w:val="20"/>
          <w:szCs w:val="20"/>
          <w:rtl/>
        </w:rPr>
      </w:pPr>
    </w:p>
    <w:p w:rsidR="00C93B4C" w:rsidRDefault="00C93B4C" w:rsidP="00C93B4C">
      <w:pPr>
        <w:pStyle w:val="a4"/>
        <w:bidi/>
        <w:rPr>
          <w:sz w:val="20"/>
          <w:szCs w:val="20"/>
          <w:rtl/>
        </w:rPr>
      </w:pPr>
    </w:p>
    <w:p w:rsidR="00C93B4C" w:rsidRPr="00567740" w:rsidRDefault="00C93B4C" w:rsidP="00C93B4C">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A176A4" w:rsidRPr="00567740" w:rsidTr="00C93B4C">
        <w:tc>
          <w:tcPr>
            <w:tcW w:w="10754" w:type="dxa"/>
            <w:shd w:val="clear" w:color="auto" w:fill="FFFFFF" w:themeFill="background1"/>
          </w:tcPr>
          <w:p w:rsidR="00A176A4" w:rsidRPr="00567740" w:rsidRDefault="00A176A4" w:rsidP="00DC6540">
            <w:pPr>
              <w:pStyle w:val="a4"/>
              <w:bidi/>
              <w:rPr>
                <w:sz w:val="20"/>
                <w:szCs w:val="20"/>
                <w:rtl/>
              </w:rPr>
            </w:pPr>
            <w:r w:rsidRPr="00567740">
              <w:rPr>
                <w:rFonts w:cs="AL-Mohanad" w:hint="cs"/>
                <w:sz w:val="20"/>
                <w:szCs w:val="20"/>
                <w:rtl/>
              </w:rPr>
              <w:t>6- النماذج والسجلات</w:t>
            </w:r>
          </w:p>
        </w:tc>
      </w:tr>
    </w:tbl>
    <w:p w:rsidR="00A176A4" w:rsidRPr="00C93B4C" w:rsidRDefault="00A176A4" w:rsidP="00A176A4">
      <w:pPr>
        <w:pStyle w:val="a4"/>
        <w:bidi/>
        <w:rPr>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4"/>
        <w:gridCol w:w="2839"/>
        <w:gridCol w:w="1983"/>
        <w:gridCol w:w="2456"/>
        <w:gridCol w:w="1762"/>
      </w:tblGrid>
      <w:tr w:rsidR="00A176A4" w:rsidRPr="00567740" w:rsidTr="00C93B4C">
        <w:tc>
          <w:tcPr>
            <w:tcW w:w="797"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التسلسل</w:t>
            </w:r>
          </w:p>
        </w:tc>
        <w:tc>
          <w:tcPr>
            <w:tcW w:w="1320"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رمز النموذج/ السجل</w:t>
            </w:r>
          </w:p>
        </w:tc>
        <w:tc>
          <w:tcPr>
            <w:tcW w:w="1142"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مدة الحفظ</w:t>
            </w:r>
          </w:p>
        </w:tc>
      </w:tr>
      <w:tr w:rsidR="00A176A4" w:rsidRPr="00567740" w:rsidTr="00C93B4C">
        <w:tc>
          <w:tcPr>
            <w:tcW w:w="797"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6/1</w:t>
            </w:r>
          </w:p>
        </w:tc>
        <w:tc>
          <w:tcPr>
            <w:tcW w:w="1320"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نموذج اتجاهات المتعلمين نحو المدرسة</w:t>
            </w:r>
          </w:p>
        </w:tc>
        <w:tc>
          <w:tcPr>
            <w:tcW w:w="922"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م.م.ع.ن -05-01</w:t>
            </w:r>
          </w:p>
        </w:tc>
        <w:tc>
          <w:tcPr>
            <w:tcW w:w="1142"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مدير المدرسة</w:t>
            </w:r>
          </w:p>
        </w:tc>
        <w:tc>
          <w:tcPr>
            <w:tcW w:w="819" w:type="pct"/>
            <w:shd w:val="clear" w:color="auto" w:fill="auto"/>
            <w:vAlign w:val="center"/>
          </w:tcPr>
          <w:p w:rsidR="00A176A4" w:rsidRPr="00567740" w:rsidRDefault="00A176A4" w:rsidP="00DC6540">
            <w:pPr>
              <w:pStyle w:val="a4"/>
              <w:bidi/>
              <w:jc w:val="center"/>
              <w:rPr>
                <w:rFonts w:cs="AL-Mohanad"/>
                <w:sz w:val="20"/>
                <w:szCs w:val="20"/>
                <w:rtl/>
              </w:rPr>
            </w:pPr>
            <w:r w:rsidRPr="00567740">
              <w:rPr>
                <w:rFonts w:cs="AL-Mohanad" w:hint="cs"/>
                <w:sz w:val="20"/>
                <w:szCs w:val="20"/>
                <w:rtl/>
              </w:rPr>
              <w:t>عام دراسي</w:t>
            </w:r>
          </w:p>
        </w:tc>
      </w:tr>
    </w:tbl>
    <w:p w:rsidR="00A176A4" w:rsidRPr="00567740" w:rsidRDefault="00A176A4" w:rsidP="00A176A4">
      <w:pPr>
        <w:pStyle w:val="a4"/>
        <w:bidi/>
        <w:rPr>
          <w:sz w:val="20"/>
          <w:szCs w:val="20"/>
          <w:rtl/>
        </w:rPr>
      </w:pPr>
    </w:p>
    <w:p w:rsidR="00A176A4" w:rsidRPr="00567740" w:rsidRDefault="00A176A4" w:rsidP="00A176A4">
      <w:pPr>
        <w:pStyle w:val="a4"/>
        <w:bidi/>
        <w:rPr>
          <w:sz w:val="20"/>
          <w:szCs w:val="20"/>
          <w:rtl/>
        </w:rPr>
      </w:pPr>
    </w:p>
    <w:p w:rsidR="00A176A4" w:rsidRPr="00567740" w:rsidRDefault="00A176A4" w:rsidP="00A17D2C">
      <w:pPr>
        <w:rPr>
          <w:sz w:val="20"/>
          <w:szCs w:val="20"/>
        </w:rPr>
      </w:pPr>
    </w:p>
    <w:p w:rsidR="008B45F0" w:rsidRPr="00567740" w:rsidRDefault="008B45F0" w:rsidP="00A17D2C">
      <w:pPr>
        <w:rPr>
          <w:sz w:val="20"/>
          <w:szCs w:val="20"/>
          <w:rtl/>
        </w:rPr>
      </w:pPr>
    </w:p>
    <w:p w:rsidR="008B45F0" w:rsidRPr="00567740" w:rsidRDefault="008B45F0" w:rsidP="00A17D2C">
      <w:pPr>
        <w:rPr>
          <w:sz w:val="20"/>
          <w:szCs w:val="20"/>
          <w:rtl/>
        </w:rPr>
      </w:pPr>
    </w:p>
    <w:p w:rsidR="00A17D2C" w:rsidRPr="00567740" w:rsidRDefault="00A17D2C" w:rsidP="00A17D2C">
      <w:pPr>
        <w:pStyle w:val="a4"/>
        <w:bidi/>
        <w:rPr>
          <w:sz w:val="20"/>
          <w:szCs w:val="20"/>
          <w:rtl/>
        </w:rPr>
      </w:pPr>
    </w:p>
    <w:p w:rsidR="00775256" w:rsidRPr="00567740" w:rsidRDefault="00775256" w:rsidP="00775256">
      <w:pPr>
        <w:pStyle w:val="a4"/>
        <w:bidi/>
        <w:rPr>
          <w:sz w:val="20"/>
          <w:szCs w:val="20"/>
          <w:rtl/>
        </w:rPr>
      </w:pPr>
    </w:p>
    <w:p w:rsidR="00775256" w:rsidRPr="00567740" w:rsidRDefault="00775256" w:rsidP="00775256">
      <w:pPr>
        <w:pStyle w:val="a4"/>
        <w:bidi/>
        <w:rPr>
          <w:sz w:val="20"/>
          <w:szCs w:val="20"/>
          <w:rtl/>
        </w:rPr>
      </w:pPr>
    </w:p>
    <w:p w:rsidR="00A17D2C" w:rsidRPr="00567740" w:rsidRDefault="00A17D2C" w:rsidP="00A17D2C">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566"/>
        <w:gridCol w:w="4605"/>
        <w:gridCol w:w="3583"/>
      </w:tblGrid>
      <w:tr w:rsidR="00E668CA" w:rsidRPr="00567740" w:rsidTr="00C93B4C">
        <w:tc>
          <w:tcPr>
            <w:tcW w:w="1193" w:type="pct"/>
            <w:shd w:val="clear" w:color="auto" w:fill="92D050"/>
          </w:tcPr>
          <w:p w:rsidR="00E668CA" w:rsidRPr="00C93B4C" w:rsidRDefault="00E668CA" w:rsidP="00C93B4C">
            <w:pPr>
              <w:pStyle w:val="a4"/>
              <w:bidi/>
              <w:jc w:val="center"/>
              <w:rPr>
                <w:rFonts w:cs="GE SS Two Medium"/>
                <w:sz w:val="20"/>
                <w:szCs w:val="20"/>
                <w:rtl/>
              </w:rPr>
            </w:pPr>
            <w:r w:rsidRPr="00C93B4C">
              <w:rPr>
                <w:rFonts w:cs="GE SS Two Medium" w:hint="cs"/>
                <w:sz w:val="20"/>
                <w:szCs w:val="20"/>
                <w:rtl/>
              </w:rPr>
              <w:lastRenderedPageBreak/>
              <w:t>رقم العملية: 23</w:t>
            </w:r>
          </w:p>
        </w:tc>
        <w:tc>
          <w:tcPr>
            <w:tcW w:w="2141" w:type="pct"/>
            <w:shd w:val="clear" w:color="auto" w:fill="92D050"/>
          </w:tcPr>
          <w:p w:rsidR="00E668CA" w:rsidRPr="00C93B4C" w:rsidRDefault="00E668CA" w:rsidP="00C93B4C">
            <w:pPr>
              <w:pStyle w:val="a4"/>
              <w:bidi/>
              <w:jc w:val="center"/>
              <w:rPr>
                <w:rFonts w:cs="GE SS Two Medium"/>
                <w:sz w:val="20"/>
                <w:szCs w:val="20"/>
                <w:rtl/>
              </w:rPr>
            </w:pPr>
            <w:r w:rsidRPr="00C93B4C">
              <w:rPr>
                <w:rFonts w:cs="GE SS Two Medium" w:hint="cs"/>
                <w:sz w:val="20"/>
                <w:szCs w:val="20"/>
                <w:rtl/>
              </w:rPr>
              <w:t>اسم العملية: التقويم والاختبارات</w:t>
            </w:r>
          </w:p>
        </w:tc>
        <w:tc>
          <w:tcPr>
            <w:tcW w:w="1666" w:type="pct"/>
            <w:shd w:val="clear" w:color="auto" w:fill="92D050"/>
          </w:tcPr>
          <w:p w:rsidR="00E668CA" w:rsidRPr="00C93B4C" w:rsidRDefault="00E668CA" w:rsidP="00C93B4C">
            <w:pPr>
              <w:pStyle w:val="a4"/>
              <w:bidi/>
              <w:jc w:val="center"/>
              <w:rPr>
                <w:rFonts w:cs="GE SS Two Medium"/>
                <w:sz w:val="20"/>
                <w:szCs w:val="20"/>
                <w:rtl/>
              </w:rPr>
            </w:pPr>
            <w:r w:rsidRPr="00C93B4C">
              <w:rPr>
                <w:rFonts w:cs="GE SS Two Medium" w:hint="cs"/>
                <w:sz w:val="20"/>
                <w:szCs w:val="20"/>
                <w:rtl/>
              </w:rPr>
              <w:t>رمز العملية: و.ن.ع. -05</w:t>
            </w:r>
          </w:p>
        </w:tc>
      </w:tr>
    </w:tbl>
    <w:p w:rsidR="00473881" w:rsidRPr="00C93B4C" w:rsidRDefault="00473881" w:rsidP="00473881">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6442A0" w:rsidRPr="00567740" w:rsidTr="00C93B4C">
        <w:tc>
          <w:tcPr>
            <w:tcW w:w="1857" w:type="dxa"/>
            <w:vAlign w:val="center"/>
          </w:tcPr>
          <w:p w:rsidR="006442A0" w:rsidRPr="00567740" w:rsidRDefault="006442A0" w:rsidP="00C93B4C">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6442A0" w:rsidRPr="00567740" w:rsidRDefault="006442A0" w:rsidP="00473881">
            <w:pPr>
              <w:pStyle w:val="a4"/>
              <w:bidi/>
              <w:rPr>
                <w:rFonts w:cs="AL-Mohanad"/>
                <w:sz w:val="20"/>
                <w:szCs w:val="20"/>
                <w:rtl/>
              </w:rPr>
            </w:pPr>
            <w:r w:rsidRPr="00567740">
              <w:rPr>
                <w:rFonts w:cs="AL-Mohanad" w:hint="cs"/>
                <w:sz w:val="20"/>
                <w:szCs w:val="20"/>
                <w:rtl/>
              </w:rPr>
              <w:t>توضيح الإجراءات المتبعة في تنفيذ عملية التقويم وسير الاختبارات</w:t>
            </w:r>
          </w:p>
        </w:tc>
      </w:tr>
      <w:tr w:rsidR="006442A0" w:rsidRPr="00567740" w:rsidTr="00C93B4C">
        <w:tc>
          <w:tcPr>
            <w:tcW w:w="1857" w:type="dxa"/>
            <w:vAlign w:val="center"/>
          </w:tcPr>
          <w:p w:rsidR="006442A0" w:rsidRPr="00567740" w:rsidRDefault="006442A0" w:rsidP="00C93B4C">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6442A0" w:rsidRPr="00567740" w:rsidRDefault="006442A0" w:rsidP="00473881">
            <w:pPr>
              <w:pStyle w:val="a4"/>
              <w:bidi/>
              <w:rPr>
                <w:rFonts w:cs="AL-Mohanad"/>
                <w:sz w:val="20"/>
                <w:szCs w:val="20"/>
                <w:rtl/>
              </w:rPr>
            </w:pPr>
            <w:r w:rsidRPr="00567740">
              <w:rPr>
                <w:rFonts w:cs="AL-Mohanad" w:hint="cs"/>
                <w:sz w:val="20"/>
                <w:szCs w:val="20"/>
                <w:rtl/>
              </w:rPr>
              <w:t>2/1الموظفون الذين لهم علاقة بتنفيذ عملية التقويم والاختبارات في المدرسة .</w:t>
            </w:r>
          </w:p>
          <w:p w:rsidR="006442A0" w:rsidRPr="00567740" w:rsidRDefault="006442A0" w:rsidP="00473881">
            <w:pPr>
              <w:pStyle w:val="a4"/>
              <w:bidi/>
              <w:rPr>
                <w:rFonts w:cs="AL-Mohanad"/>
                <w:sz w:val="20"/>
                <w:szCs w:val="20"/>
                <w:rtl/>
              </w:rPr>
            </w:pPr>
            <w:r w:rsidRPr="00567740">
              <w:rPr>
                <w:rFonts w:cs="AL-Mohanad" w:hint="cs"/>
                <w:sz w:val="20"/>
                <w:szCs w:val="20"/>
                <w:rtl/>
              </w:rPr>
              <w:t>2/2 جميع طلاب المدرسة .</w:t>
            </w:r>
          </w:p>
        </w:tc>
      </w:tr>
      <w:tr w:rsidR="006442A0" w:rsidRPr="00567740" w:rsidTr="00C93B4C">
        <w:tc>
          <w:tcPr>
            <w:tcW w:w="1857" w:type="dxa"/>
            <w:vAlign w:val="center"/>
          </w:tcPr>
          <w:p w:rsidR="006442A0" w:rsidRPr="00567740" w:rsidRDefault="006442A0" w:rsidP="00C93B4C">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6442A0" w:rsidRPr="00567740" w:rsidRDefault="006442A0" w:rsidP="00473881">
            <w:pPr>
              <w:pStyle w:val="a4"/>
              <w:bidi/>
              <w:rPr>
                <w:rFonts w:cs="AL-Mohanad"/>
                <w:sz w:val="20"/>
                <w:szCs w:val="20"/>
                <w:rtl/>
              </w:rPr>
            </w:pPr>
            <w:r w:rsidRPr="00567740">
              <w:rPr>
                <w:rFonts w:cs="AL-Mohanad" w:hint="cs"/>
                <w:sz w:val="20"/>
                <w:szCs w:val="20"/>
                <w:rtl/>
              </w:rPr>
              <w:t>3/1دليل نظم وتعليمات الاختبارات .</w:t>
            </w:r>
          </w:p>
          <w:p w:rsidR="006442A0" w:rsidRPr="00567740" w:rsidRDefault="006442A0" w:rsidP="00E13C5A">
            <w:pPr>
              <w:pStyle w:val="a4"/>
              <w:bidi/>
              <w:rPr>
                <w:rFonts w:cs="AL-Mohanad"/>
                <w:sz w:val="20"/>
                <w:szCs w:val="20"/>
                <w:rtl/>
              </w:rPr>
            </w:pPr>
            <w:r w:rsidRPr="00567740">
              <w:rPr>
                <w:rFonts w:cs="AL-Mohanad" w:hint="cs"/>
                <w:sz w:val="20"/>
                <w:szCs w:val="20"/>
                <w:rtl/>
              </w:rPr>
              <w:t>3/2 لائحة تقويم الطالب .</w:t>
            </w:r>
          </w:p>
          <w:p w:rsidR="006442A0" w:rsidRPr="00567740" w:rsidRDefault="006442A0" w:rsidP="00E13C5A">
            <w:pPr>
              <w:pStyle w:val="a4"/>
              <w:bidi/>
              <w:rPr>
                <w:rFonts w:cs="AL-Mohanad"/>
                <w:sz w:val="20"/>
                <w:szCs w:val="20"/>
                <w:rtl/>
              </w:rPr>
            </w:pPr>
            <w:r w:rsidRPr="00567740">
              <w:rPr>
                <w:rFonts w:cs="AL-Mohanad" w:hint="cs"/>
                <w:sz w:val="20"/>
                <w:szCs w:val="20"/>
                <w:rtl/>
              </w:rPr>
              <w:t>3/3  ألية الاختبارات للمرحلتين المتوسطة والثانوية .</w:t>
            </w:r>
          </w:p>
          <w:p w:rsidR="006442A0" w:rsidRPr="00567740" w:rsidRDefault="006442A0" w:rsidP="00E13C5A">
            <w:pPr>
              <w:pStyle w:val="a4"/>
              <w:bidi/>
              <w:rPr>
                <w:rFonts w:cs="AL-Mohanad"/>
                <w:sz w:val="20"/>
                <w:szCs w:val="20"/>
                <w:rtl/>
              </w:rPr>
            </w:pPr>
            <w:r w:rsidRPr="00567740">
              <w:rPr>
                <w:rFonts w:cs="AL-Mohanad" w:hint="cs"/>
                <w:sz w:val="20"/>
                <w:szCs w:val="20"/>
                <w:rtl/>
              </w:rPr>
              <w:t>3/4  المذاكرة التفسيرية للائحة تقويم الطالب .</w:t>
            </w:r>
          </w:p>
        </w:tc>
      </w:tr>
      <w:tr w:rsidR="006442A0" w:rsidRPr="00567740" w:rsidTr="00C93B4C">
        <w:tc>
          <w:tcPr>
            <w:tcW w:w="1857" w:type="dxa"/>
            <w:vAlign w:val="center"/>
          </w:tcPr>
          <w:p w:rsidR="006442A0" w:rsidRPr="00567740" w:rsidRDefault="006442A0" w:rsidP="00C93B4C">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6442A0" w:rsidRPr="00567740" w:rsidRDefault="006442A0" w:rsidP="00473881">
            <w:pPr>
              <w:pStyle w:val="a4"/>
              <w:bidi/>
              <w:rPr>
                <w:rFonts w:cs="AL-Mohanad"/>
                <w:sz w:val="20"/>
                <w:szCs w:val="20"/>
                <w:rtl/>
              </w:rPr>
            </w:pPr>
            <w:r w:rsidRPr="00567740">
              <w:rPr>
                <w:rFonts w:cs="AL-Mohanad" w:hint="cs"/>
                <w:sz w:val="20"/>
                <w:szCs w:val="20"/>
                <w:rtl/>
              </w:rPr>
              <w:t>4/1 الجهة المختصة : هي وزارة التربية والتعليم أو إدارة التربية والتعليم .</w:t>
            </w:r>
          </w:p>
          <w:p w:rsidR="006442A0" w:rsidRPr="00567740" w:rsidRDefault="006442A0" w:rsidP="00473881">
            <w:pPr>
              <w:pStyle w:val="a4"/>
              <w:bidi/>
              <w:rPr>
                <w:rFonts w:cs="AL-Mohanad"/>
                <w:sz w:val="20"/>
                <w:szCs w:val="20"/>
                <w:rtl/>
              </w:rPr>
            </w:pPr>
            <w:r w:rsidRPr="00567740">
              <w:rPr>
                <w:rFonts w:cs="AL-Mohanad" w:hint="cs"/>
                <w:sz w:val="20"/>
                <w:szCs w:val="20"/>
                <w:rtl/>
              </w:rPr>
              <w:t>4/2 ولي أمر الطالب : والده أو وليه شرعا .</w:t>
            </w:r>
          </w:p>
          <w:p w:rsidR="006442A0" w:rsidRPr="00567740" w:rsidRDefault="006442A0" w:rsidP="00473881">
            <w:pPr>
              <w:pStyle w:val="a4"/>
              <w:bidi/>
              <w:rPr>
                <w:rFonts w:cs="AL-Mohanad"/>
                <w:sz w:val="20"/>
                <w:szCs w:val="20"/>
                <w:rtl/>
              </w:rPr>
            </w:pPr>
            <w:r w:rsidRPr="00567740">
              <w:rPr>
                <w:rFonts w:cs="AL-Mohanad" w:hint="cs"/>
                <w:sz w:val="20"/>
                <w:szCs w:val="20"/>
                <w:rtl/>
              </w:rPr>
              <w:t>4/3 الطالب المستجد : الملتحق الجديد بالصف الأول في المدرسة الابتدائية أو المتوسطة أو الثانوية .</w:t>
            </w:r>
          </w:p>
          <w:p w:rsidR="006442A0" w:rsidRPr="00567740" w:rsidRDefault="006442A0" w:rsidP="00473881">
            <w:pPr>
              <w:pStyle w:val="a4"/>
              <w:bidi/>
              <w:rPr>
                <w:rFonts w:cs="AL-Mohanad"/>
                <w:sz w:val="20"/>
                <w:szCs w:val="20"/>
                <w:rtl/>
              </w:rPr>
            </w:pPr>
            <w:r w:rsidRPr="00567740">
              <w:rPr>
                <w:rFonts w:cs="AL-Mohanad" w:hint="cs"/>
                <w:sz w:val="20"/>
                <w:szCs w:val="20"/>
                <w:rtl/>
              </w:rPr>
              <w:t>4/4 الطالب المرفع : من نجح من صف إلى أخر في مدرسته أو من قبل منقولا من مدرسة أخرى ناجحا إلى صف أعلى من صفه الذي كان يدرس فيه</w:t>
            </w:r>
          </w:p>
          <w:p w:rsidR="006442A0" w:rsidRPr="00567740" w:rsidRDefault="006442A0" w:rsidP="00473881">
            <w:pPr>
              <w:pStyle w:val="a4"/>
              <w:bidi/>
              <w:rPr>
                <w:rFonts w:cs="AL-Mohanad"/>
                <w:sz w:val="20"/>
                <w:szCs w:val="20"/>
                <w:rtl/>
              </w:rPr>
            </w:pPr>
            <w:r w:rsidRPr="00567740">
              <w:rPr>
                <w:rFonts w:cs="AL-Mohanad" w:hint="cs"/>
                <w:sz w:val="20"/>
                <w:szCs w:val="20"/>
                <w:rtl/>
              </w:rPr>
              <w:t>4/5 الطالب المعيد : من أعاد في أي صف في مدرسته ، أو من قبل منقولا من مدرسة أخرى معيدا في صفه الذي كان يدرس فيه .</w:t>
            </w:r>
          </w:p>
          <w:p w:rsidR="006442A0" w:rsidRPr="00567740" w:rsidRDefault="006442A0" w:rsidP="00473881">
            <w:pPr>
              <w:pStyle w:val="a4"/>
              <w:bidi/>
              <w:rPr>
                <w:rFonts w:cs="AL-Mohanad"/>
                <w:sz w:val="20"/>
                <w:szCs w:val="20"/>
                <w:rtl/>
              </w:rPr>
            </w:pPr>
            <w:r w:rsidRPr="00567740">
              <w:rPr>
                <w:rFonts w:cs="AL-Mohanad" w:hint="cs"/>
                <w:sz w:val="20"/>
                <w:szCs w:val="20"/>
                <w:rtl/>
              </w:rPr>
              <w:t>4/6 المهارات الأساسية : هي جميع المهارات المكتوبة في قوائم العلوم والمعارف ، وهي المهارات المقررة على طلاب المرحلة الابتدائية سواء ميزت بوضع علامة (</w:t>
            </w:r>
            <w:r w:rsidRPr="00567740">
              <w:rPr>
                <w:rFonts w:cs="AL-Mohanad" w:hint="cs"/>
                <w:sz w:val="20"/>
                <w:szCs w:val="20"/>
                <w:rtl/>
                <w:lang w:bidi="ar-AE"/>
              </w:rPr>
              <w:t>×</w:t>
            </w:r>
            <w:r w:rsidRPr="00567740">
              <w:rPr>
                <w:rFonts w:cs="AL-Mohanad" w:hint="cs"/>
                <w:sz w:val="20"/>
                <w:szCs w:val="20"/>
                <w:rtl/>
              </w:rPr>
              <w:t xml:space="preserve"> ) أمامها في قوائم المهارات.</w:t>
            </w:r>
          </w:p>
          <w:p w:rsidR="006442A0" w:rsidRPr="00567740" w:rsidRDefault="006442A0" w:rsidP="00473881">
            <w:pPr>
              <w:pStyle w:val="a4"/>
              <w:bidi/>
              <w:rPr>
                <w:rFonts w:cs="AL-Mohanad"/>
                <w:sz w:val="20"/>
                <w:szCs w:val="20"/>
                <w:rtl/>
              </w:rPr>
            </w:pPr>
            <w:r w:rsidRPr="00567740">
              <w:rPr>
                <w:rFonts w:cs="AL-Mohanad" w:hint="cs"/>
                <w:sz w:val="20"/>
                <w:szCs w:val="20"/>
                <w:rtl/>
              </w:rPr>
              <w:t>4/7 مهارات الحد الأدنى : هي مجموعة من المهارات تمثل الأساس في التمكن من المهارات اللاحقة ، ويجب على الطالب أن يتمكن منها ، ليتقرر على ضوء ذلك نقل الطالب في نهاية العام من صف إلى صف أعلى منه ، فعليها يتوقف نجاح الطالب أو بقاءه في صفه ، وقد ميزت بوضع علامة (</w:t>
            </w:r>
            <w:r w:rsidRPr="00567740">
              <w:rPr>
                <w:rFonts w:cs="AL-Mohanad" w:hint="cs"/>
                <w:sz w:val="20"/>
                <w:szCs w:val="20"/>
                <w:rtl/>
                <w:lang w:bidi="ar-AE"/>
              </w:rPr>
              <w:t>×</w:t>
            </w:r>
            <w:r w:rsidRPr="00567740">
              <w:rPr>
                <w:rFonts w:cs="AL-Mohanad" w:hint="cs"/>
                <w:sz w:val="20"/>
                <w:szCs w:val="20"/>
                <w:rtl/>
              </w:rPr>
              <w:t xml:space="preserve"> ) أمامها في قوائم المهارات .</w:t>
            </w:r>
          </w:p>
          <w:p w:rsidR="006442A0" w:rsidRPr="00567740" w:rsidRDefault="006442A0" w:rsidP="00473881">
            <w:pPr>
              <w:pStyle w:val="a4"/>
              <w:bidi/>
              <w:rPr>
                <w:rFonts w:cs="AL-Mohanad"/>
                <w:sz w:val="20"/>
                <w:szCs w:val="20"/>
                <w:rtl/>
              </w:rPr>
            </w:pPr>
            <w:r w:rsidRPr="00567740">
              <w:rPr>
                <w:rFonts w:cs="AL-Mohanad" w:hint="cs"/>
                <w:sz w:val="20"/>
                <w:szCs w:val="20"/>
                <w:rtl/>
              </w:rPr>
              <w:t>4/8 التقويم المستمر : هو تنظيم بديل لأسلوب اختبارات المواد الشفهية وبعض المواد التحريرية، ويتم بأسلوب محدد بإجراءات وضوابط لجمع معلومات عن تحصيل الطلاب في المواد الشفهية خلال العام الدراسي في مختلف مراحل التعليم العام .</w:t>
            </w:r>
          </w:p>
          <w:p w:rsidR="006442A0" w:rsidRPr="00567740" w:rsidRDefault="006442A0" w:rsidP="00473881">
            <w:pPr>
              <w:pStyle w:val="a4"/>
              <w:bidi/>
              <w:rPr>
                <w:rFonts w:cs="AL-Mohanad"/>
                <w:sz w:val="20"/>
                <w:szCs w:val="20"/>
                <w:rtl/>
              </w:rPr>
            </w:pPr>
            <w:r w:rsidRPr="00567740">
              <w:rPr>
                <w:rFonts w:cs="AL-Mohanad" w:hint="cs"/>
                <w:sz w:val="20"/>
                <w:szCs w:val="20"/>
                <w:rtl/>
              </w:rPr>
              <w:t>4/9 لجنة الاختبارات : هي اللجنة المشرفة على عملية الاختبارات الفصلية والنهائية في المدرسة ويرأسها مدير المدرسة</w:t>
            </w:r>
          </w:p>
        </w:tc>
      </w:tr>
      <w:tr w:rsidR="00473881" w:rsidRPr="00567740" w:rsidTr="00C93B4C">
        <w:tc>
          <w:tcPr>
            <w:tcW w:w="10754" w:type="dxa"/>
            <w:gridSpan w:val="2"/>
            <w:shd w:val="clear" w:color="auto" w:fill="FFFFFF" w:themeFill="background1"/>
            <w:vAlign w:val="center"/>
          </w:tcPr>
          <w:p w:rsidR="00473881" w:rsidRPr="00567740" w:rsidRDefault="006442A0" w:rsidP="00B638F3">
            <w:pPr>
              <w:pStyle w:val="a4"/>
              <w:bidi/>
              <w:rPr>
                <w:rFonts w:cs="AL-Mohanad"/>
                <w:sz w:val="20"/>
                <w:szCs w:val="20"/>
                <w:rtl/>
              </w:rPr>
            </w:pPr>
            <w:r w:rsidRPr="00567740">
              <w:rPr>
                <w:rFonts w:cs="AL-Mohanad" w:hint="cs"/>
                <w:sz w:val="20"/>
                <w:szCs w:val="20"/>
                <w:rtl/>
              </w:rPr>
              <w:t>5-العملية</w:t>
            </w:r>
            <w:r w:rsidR="00473881" w:rsidRPr="00567740">
              <w:rPr>
                <w:rFonts w:cs="AL-Mohanad" w:hint="cs"/>
                <w:sz w:val="20"/>
                <w:szCs w:val="20"/>
                <w:rtl/>
              </w:rPr>
              <w:t>:</w:t>
            </w:r>
          </w:p>
        </w:tc>
      </w:tr>
    </w:tbl>
    <w:p w:rsidR="00473881" w:rsidRPr="00C93B4C" w:rsidRDefault="00473881" w:rsidP="00473881">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9142F0" w:rsidRPr="00567740" w:rsidTr="00C93B4C">
        <w:trPr>
          <w:tblHeader/>
        </w:trPr>
        <w:tc>
          <w:tcPr>
            <w:tcW w:w="1857" w:type="dxa"/>
            <w:shd w:val="clear" w:color="auto" w:fill="92D050"/>
            <w:vAlign w:val="center"/>
          </w:tcPr>
          <w:p w:rsidR="009142F0" w:rsidRPr="00567740" w:rsidRDefault="009142F0" w:rsidP="009142F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9142F0" w:rsidRPr="00567740" w:rsidRDefault="009142F0" w:rsidP="009142F0">
            <w:pPr>
              <w:pStyle w:val="a4"/>
              <w:bidi/>
              <w:jc w:val="center"/>
              <w:rPr>
                <w:rFonts w:cs="AL-Mohanad"/>
                <w:sz w:val="20"/>
                <w:szCs w:val="20"/>
                <w:rtl/>
              </w:rPr>
            </w:pPr>
            <w:r w:rsidRPr="00567740">
              <w:rPr>
                <w:rFonts w:cs="AL-Mohanad" w:hint="cs"/>
                <w:sz w:val="20"/>
                <w:szCs w:val="20"/>
                <w:rtl/>
              </w:rPr>
              <w:t>الإجراء</w:t>
            </w:r>
          </w:p>
        </w:tc>
      </w:tr>
      <w:tr w:rsidR="00473881" w:rsidRPr="00567740" w:rsidTr="00C93B4C">
        <w:tc>
          <w:tcPr>
            <w:tcW w:w="1857" w:type="dxa"/>
            <w:vAlign w:val="center"/>
          </w:tcPr>
          <w:p w:rsidR="00473881" w:rsidRPr="00567740" w:rsidRDefault="00473881" w:rsidP="009142F0">
            <w:pPr>
              <w:pStyle w:val="a4"/>
              <w:bidi/>
              <w:jc w:val="center"/>
              <w:rPr>
                <w:rFonts w:cs="AL-Mohanad"/>
                <w:sz w:val="20"/>
                <w:szCs w:val="20"/>
                <w:rtl/>
              </w:rPr>
            </w:pPr>
          </w:p>
        </w:tc>
        <w:tc>
          <w:tcPr>
            <w:tcW w:w="992" w:type="dxa"/>
            <w:vAlign w:val="center"/>
          </w:tcPr>
          <w:p w:rsidR="00473881" w:rsidRPr="00567740" w:rsidRDefault="00473881" w:rsidP="009142F0">
            <w:pPr>
              <w:pStyle w:val="a4"/>
              <w:bidi/>
              <w:jc w:val="center"/>
              <w:rPr>
                <w:rFonts w:cs="AL-Mohanad"/>
                <w:b/>
                <w:bCs/>
                <w:sz w:val="20"/>
                <w:szCs w:val="20"/>
                <w:rtl/>
              </w:rPr>
            </w:pPr>
            <w:r w:rsidRPr="00567740">
              <w:rPr>
                <w:rFonts w:cs="AL-Mohanad" w:hint="cs"/>
                <w:b/>
                <w:bCs/>
                <w:sz w:val="20"/>
                <w:szCs w:val="20"/>
                <w:rtl/>
              </w:rPr>
              <w:t>5/1</w:t>
            </w:r>
          </w:p>
        </w:tc>
        <w:tc>
          <w:tcPr>
            <w:tcW w:w="7905" w:type="dxa"/>
            <w:vAlign w:val="center"/>
          </w:tcPr>
          <w:p w:rsidR="00473881" w:rsidRPr="00567740" w:rsidRDefault="00473881" w:rsidP="00473881">
            <w:pPr>
              <w:pStyle w:val="a4"/>
              <w:bidi/>
              <w:rPr>
                <w:rFonts w:cs="AL-Mohanad"/>
                <w:b/>
                <w:bCs/>
                <w:sz w:val="20"/>
                <w:szCs w:val="20"/>
                <w:rtl/>
              </w:rPr>
            </w:pPr>
            <w:r w:rsidRPr="00567740">
              <w:rPr>
                <w:rFonts w:cs="AL-Mohanad" w:hint="cs"/>
                <w:b/>
                <w:bCs/>
                <w:sz w:val="20"/>
                <w:szCs w:val="20"/>
                <w:rtl/>
              </w:rPr>
              <w:t>عملية التقويم ( المرحلة الابتدائية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تقويم الطالب في المرحلة الابتدائية عن طريق الملاحظة والتمارين الصفية والواجبات والاختبارات القصيرة والمناقشة ...... الخ</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رصد تقويم الطالب في سجل متابعة الطالب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5/1/3</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رصد نتائج المهارات في نهاية كل فترة تقويمية في البرنامج الحاسوبي المعتمد من الوزارة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5/1/4</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تسليم وكيل الشؤون التعليمية نسخة من نتائج الطلاب وفقا للتخصص في نهاية كل فترة تقويمية</w:t>
            </w:r>
          </w:p>
        </w:tc>
      </w:tr>
      <w:tr w:rsidR="00473881" w:rsidRPr="00567740" w:rsidTr="00C93B4C">
        <w:tc>
          <w:tcPr>
            <w:tcW w:w="1857" w:type="dxa"/>
            <w:vAlign w:val="center"/>
          </w:tcPr>
          <w:p w:rsidR="00473881" w:rsidRPr="00567740" w:rsidRDefault="00473881" w:rsidP="009142F0">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473881" w:rsidRPr="00567740" w:rsidRDefault="00473881" w:rsidP="009142F0">
            <w:pPr>
              <w:pStyle w:val="a4"/>
              <w:bidi/>
              <w:jc w:val="center"/>
              <w:rPr>
                <w:rFonts w:cs="AL-Mohanad"/>
                <w:sz w:val="20"/>
                <w:szCs w:val="20"/>
                <w:rtl/>
              </w:rPr>
            </w:pPr>
            <w:r w:rsidRPr="00567740">
              <w:rPr>
                <w:rFonts w:cs="AL-Mohanad" w:hint="cs"/>
                <w:sz w:val="20"/>
                <w:szCs w:val="20"/>
                <w:rtl/>
              </w:rPr>
              <w:t>5/1/5</w:t>
            </w:r>
          </w:p>
        </w:tc>
        <w:tc>
          <w:tcPr>
            <w:tcW w:w="7905" w:type="dxa"/>
            <w:vAlign w:val="center"/>
          </w:tcPr>
          <w:p w:rsidR="00473881" w:rsidRPr="00567740" w:rsidRDefault="00473881" w:rsidP="00473881">
            <w:pPr>
              <w:pStyle w:val="a4"/>
              <w:bidi/>
              <w:rPr>
                <w:rFonts w:cs="AL-Mohanad"/>
                <w:sz w:val="20"/>
                <w:szCs w:val="20"/>
                <w:rtl/>
              </w:rPr>
            </w:pPr>
            <w:r w:rsidRPr="00567740">
              <w:rPr>
                <w:rFonts w:cs="AL-Mohanad" w:hint="cs"/>
                <w:sz w:val="20"/>
                <w:szCs w:val="20"/>
                <w:rtl/>
              </w:rPr>
              <w:t>مر</w:t>
            </w:r>
            <w:r w:rsidR="00E13C5A" w:rsidRPr="00567740">
              <w:rPr>
                <w:rFonts w:cs="AL-Mohanad" w:hint="cs"/>
                <w:sz w:val="20"/>
                <w:szCs w:val="20"/>
                <w:rtl/>
              </w:rPr>
              <w:t>اجعة نتائج الطلاب والتأكد منها وتزويد وكيل شؤون الطلاب بها.</w:t>
            </w:r>
          </w:p>
        </w:tc>
      </w:tr>
      <w:tr w:rsidR="00473881" w:rsidRPr="00567740" w:rsidTr="00C93B4C">
        <w:tc>
          <w:tcPr>
            <w:tcW w:w="1857" w:type="dxa"/>
            <w:vAlign w:val="center"/>
          </w:tcPr>
          <w:p w:rsidR="00473881" w:rsidRPr="00567740" w:rsidRDefault="005B623E" w:rsidP="009142F0">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473881" w:rsidRPr="00567740" w:rsidRDefault="00473881" w:rsidP="009142F0">
            <w:pPr>
              <w:pStyle w:val="a4"/>
              <w:bidi/>
              <w:jc w:val="center"/>
              <w:rPr>
                <w:rFonts w:cs="AL-Mohanad"/>
                <w:sz w:val="20"/>
                <w:szCs w:val="20"/>
              </w:rPr>
            </w:pPr>
            <w:r w:rsidRPr="00567740">
              <w:rPr>
                <w:rFonts w:cs="AL-Mohanad" w:hint="cs"/>
                <w:sz w:val="20"/>
                <w:szCs w:val="20"/>
                <w:rtl/>
              </w:rPr>
              <w:t>5/1/6</w:t>
            </w:r>
          </w:p>
        </w:tc>
        <w:tc>
          <w:tcPr>
            <w:tcW w:w="7905" w:type="dxa"/>
            <w:vAlign w:val="center"/>
          </w:tcPr>
          <w:p w:rsidR="00473881" w:rsidRPr="00567740" w:rsidRDefault="00473881" w:rsidP="00473881">
            <w:pPr>
              <w:pStyle w:val="a4"/>
              <w:bidi/>
              <w:rPr>
                <w:rFonts w:cs="AL-Mohanad"/>
                <w:sz w:val="20"/>
                <w:szCs w:val="20"/>
                <w:rtl/>
              </w:rPr>
            </w:pPr>
            <w:r w:rsidRPr="00567740">
              <w:rPr>
                <w:rFonts w:cs="AL-Mohanad" w:hint="cs"/>
                <w:sz w:val="20"/>
                <w:szCs w:val="20"/>
                <w:rtl/>
              </w:rPr>
              <w:t>اشعار ولي أمر الطالب بنتيجة الفترة التقويمية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5/1/7</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يعد المعلم برنامجا علاجيا إذا لم يتقن الطالب مهارة واحدة أو أكثر  وفقا للتخصص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5/1/8</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يحال الطالب الذي لم يتقن مهارة أو أكثر من مهارات الحد الأدنى إلى المرشد الطلابي بالمدرسة بعد كل فترة تقويمية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المرشد الطلابي</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5/1/9</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تحويل حالات التأخر للطالب الذي لم يبد تجاوبا مع البرامج العلاجية إلى البرامج المساندة بعد إشعار ولي الأمر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التوجيه والإرشاد</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5/1/10</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إصدار قرار في نهاية العام الدراسي بنقل الطالب الذي لم يحقق الحد الأدنى من المهارات للصف الذي يليه أو إبقائه في صفه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Pr>
            </w:pPr>
            <w:r w:rsidRPr="00567740">
              <w:rPr>
                <w:rFonts w:cs="AL-Mohanad" w:hint="cs"/>
                <w:sz w:val="20"/>
                <w:szCs w:val="20"/>
                <w:rtl/>
              </w:rPr>
              <w:t>5/1/11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يرفع الطالب للصف الذي يليه عند إتقانه جميع مهارات الحد الأدنى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b/>
                <w:bCs/>
                <w:sz w:val="20"/>
                <w:szCs w:val="20"/>
                <w:rtl/>
              </w:rPr>
            </w:pPr>
            <w:r w:rsidRPr="00567740">
              <w:rPr>
                <w:rFonts w:cs="AL-Mohanad" w:hint="cs"/>
                <w:b/>
                <w:bCs/>
                <w:sz w:val="20"/>
                <w:szCs w:val="20"/>
                <w:rtl/>
              </w:rPr>
              <w:t>5/2</w:t>
            </w:r>
          </w:p>
        </w:tc>
        <w:tc>
          <w:tcPr>
            <w:tcW w:w="7905" w:type="dxa"/>
            <w:vAlign w:val="center"/>
          </w:tcPr>
          <w:p w:rsidR="005B623E" w:rsidRPr="00567740" w:rsidRDefault="005B623E" w:rsidP="00473881">
            <w:pPr>
              <w:pStyle w:val="a4"/>
              <w:bidi/>
              <w:rPr>
                <w:rFonts w:cs="AL-Mohanad"/>
                <w:b/>
                <w:bCs/>
                <w:sz w:val="20"/>
                <w:szCs w:val="20"/>
                <w:rtl/>
              </w:rPr>
            </w:pPr>
            <w:r w:rsidRPr="00567740">
              <w:rPr>
                <w:rFonts w:cs="AL-Mohanad" w:hint="cs"/>
                <w:b/>
                <w:bCs/>
                <w:sz w:val="20"/>
                <w:szCs w:val="20"/>
                <w:rtl/>
              </w:rPr>
              <w:t>التقويم المستمر ( للمرحلتين المتوسطة والثانوية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lastRenderedPageBreak/>
              <w:t>المعلم</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5/2/1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تقويم الطالب عن طريق الاختبارات والتدريبات الصفية والملاحظة والمناقشة ...... الخ</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5/2/2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رصد درجات الطالب في سجل متابعة تقويم الطالب</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5/2/3</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رصد درجات المادة في نهاية كل فترة في البرنامج الحاسوبي المعتمد من الوزارة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5/2/4</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تسليم وكيل الشؤون التعليمية نسخة من نتائج الطلاب في نهاية كل فترة تقويمية لتسليمها لوكيل شؤون الطلاب</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5/2/5</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مراجعة نتائج الطلاب واشعار ولي أمر الطالب بنتيجة الفترة التقويمية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b/>
                <w:bCs/>
                <w:sz w:val="20"/>
                <w:szCs w:val="20"/>
                <w:rtl/>
              </w:rPr>
            </w:pPr>
            <w:r w:rsidRPr="00567740">
              <w:rPr>
                <w:rFonts w:cs="AL-Mohanad" w:hint="cs"/>
                <w:b/>
                <w:bCs/>
                <w:sz w:val="20"/>
                <w:szCs w:val="20"/>
                <w:rtl/>
              </w:rPr>
              <w:t>5/3</w:t>
            </w:r>
          </w:p>
        </w:tc>
        <w:tc>
          <w:tcPr>
            <w:tcW w:w="7905" w:type="dxa"/>
            <w:vAlign w:val="center"/>
          </w:tcPr>
          <w:p w:rsidR="005B623E" w:rsidRPr="00567740" w:rsidRDefault="005B623E" w:rsidP="00473881">
            <w:pPr>
              <w:pStyle w:val="a4"/>
              <w:bidi/>
              <w:rPr>
                <w:rFonts w:cs="AL-Mohanad"/>
                <w:b/>
                <w:bCs/>
                <w:sz w:val="20"/>
                <w:szCs w:val="20"/>
                <w:rtl/>
              </w:rPr>
            </w:pPr>
            <w:r w:rsidRPr="00567740">
              <w:rPr>
                <w:rFonts w:cs="AL-Mohanad" w:hint="cs"/>
                <w:b/>
                <w:bCs/>
                <w:sz w:val="20"/>
                <w:szCs w:val="20"/>
                <w:rtl/>
              </w:rPr>
              <w:t xml:space="preserve">الاختبارات التحريرية القصيرة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إعداد خطة لتنفيذ الاختبارات القصيرة يطلع عليها وكيل الشؤون التعليمية.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تنفيذ الاختبارات أثناء الحصة الدراسية.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5/3/3</w:t>
            </w:r>
          </w:p>
        </w:tc>
        <w:tc>
          <w:tcPr>
            <w:tcW w:w="7905" w:type="dxa"/>
            <w:vAlign w:val="center"/>
          </w:tcPr>
          <w:p w:rsidR="005B623E" w:rsidRPr="00567740" w:rsidRDefault="005B623E" w:rsidP="00E13C5A">
            <w:pPr>
              <w:pStyle w:val="a4"/>
              <w:bidi/>
              <w:rPr>
                <w:rFonts w:cs="AL-Mohanad"/>
                <w:sz w:val="20"/>
                <w:szCs w:val="20"/>
                <w:rtl/>
              </w:rPr>
            </w:pPr>
            <w:r w:rsidRPr="00567740">
              <w:rPr>
                <w:rFonts w:cs="AL-Mohanad" w:hint="cs"/>
                <w:sz w:val="20"/>
                <w:szCs w:val="20"/>
                <w:rtl/>
              </w:rPr>
              <w:t>يكون الاختبار بعد نهاية كل باب أو فصل أو وحدة دراسية ، على أن يكون جزء من الحصة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5/3/4</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تدوين الدرجات في سجل المتابعة.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5/3/5</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يتم رصد الدرجات المادة في البرنامج الحاسوبي المعتمد نهاية كل فترة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5/3/6</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تسليم وكيل الشؤون التعليمية نسخة من نتائج الطلاب في نهاية كل فترة تقويمية لتسليمها لوكيل شؤون الطلاب</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وكيل شؤون الطلاب</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5/3/7</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مراجعة نتائج الطلاب واشعار ولي أمر الطالب بنتيجة الفترة التقويمية وتزويد المرشد الطلابي بنسخة من نتيجة الفترة التقويمية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b/>
                <w:bCs/>
                <w:sz w:val="20"/>
                <w:szCs w:val="20"/>
                <w:rtl/>
              </w:rPr>
            </w:pPr>
            <w:r w:rsidRPr="00567740">
              <w:rPr>
                <w:rFonts w:cs="AL-Mohanad" w:hint="cs"/>
                <w:b/>
                <w:bCs/>
                <w:sz w:val="20"/>
                <w:szCs w:val="20"/>
                <w:rtl/>
              </w:rPr>
              <w:t>5/4</w:t>
            </w:r>
          </w:p>
        </w:tc>
        <w:tc>
          <w:tcPr>
            <w:tcW w:w="7905" w:type="dxa"/>
            <w:vAlign w:val="center"/>
          </w:tcPr>
          <w:p w:rsidR="005B623E" w:rsidRPr="00567740" w:rsidRDefault="005B623E" w:rsidP="00473881">
            <w:pPr>
              <w:pStyle w:val="a4"/>
              <w:bidi/>
              <w:rPr>
                <w:rFonts w:cs="AL-Mohanad"/>
                <w:b/>
                <w:bCs/>
                <w:sz w:val="20"/>
                <w:szCs w:val="20"/>
                <w:rtl/>
              </w:rPr>
            </w:pPr>
            <w:r w:rsidRPr="00567740">
              <w:rPr>
                <w:rFonts w:cs="AL-Mohanad" w:hint="cs"/>
                <w:b/>
                <w:bCs/>
                <w:sz w:val="20"/>
                <w:szCs w:val="20"/>
                <w:rtl/>
              </w:rPr>
              <w:t>الاختبارات الفصلية والنهائية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رئيس لجنة الاختبارات</w:t>
            </w:r>
          </w:p>
          <w:p w:rsidR="005B623E" w:rsidRPr="00567740" w:rsidRDefault="005B623E" w:rsidP="009142F0">
            <w:pPr>
              <w:pStyle w:val="a4"/>
              <w:bidi/>
              <w:jc w:val="center"/>
              <w:rPr>
                <w:rFonts w:cs="AL-Mohanad"/>
                <w:sz w:val="20"/>
                <w:szCs w:val="20"/>
                <w:rtl/>
              </w:rPr>
            </w:pPr>
            <w:r w:rsidRPr="00567740">
              <w:rPr>
                <w:rFonts w:cs="AL-Mohanad" w:hint="cs"/>
                <w:sz w:val="20"/>
                <w:szCs w:val="20"/>
                <w:rtl/>
              </w:rPr>
              <w:t>( مدير المدرسة )</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تشكيل لجان الاختبارات الفرعية وأعضائها وتوزيع المهام فيما بينهم وفقًا للنموذج(م.ت.ع.ن-05-01) ومنها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لجنة التحكم والضبط ويرأسها وكيل الشؤون المدرسية وعضوية عدد من المعلمين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5/4/1/2</w:t>
            </w:r>
          </w:p>
        </w:tc>
        <w:tc>
          <w:tcPr>
            <w:tcW w:w="7905" w:type="dxa"/>
          </w:tcPr>
          <w:p w:rsidR="005B623E" w:rsidRPr="00567740" w:rsidRDefault="005B623E" w:rsidP="00473881">
            <w:pPr>
              <w:pStyle w:val="a4"/>
              <w:bidi/>
              <w:rPr>
                <w:rFonts w:cs="AL-Mohanad"/>
                <w:sz w:val="20"/>
                <w:szCs w:val="20"/>
              </w:rPr>
            </w:pPr>
            <w:r w:rsidRPr="00567740">
              <w:rPr>
                <w:rFonts w:cs="AL-Mohanad" w:hint="cs"/>
                <w:sz w:val="20"/>
                <w:szCs w:val="20"/>
                <w:rtl/>
              </w:rPr>
              <w:t>لجنة الاشراف والملاحظة ويرأسها وكيل الشؤون الطلاب وعضوية عدد من المعلمين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5/4/1/3</w:t>
            </w:r>
          </w:p>
        </w:tc>
        <w:tc>
          <w:tcPr>
            <w:tcW w:w="7905" w:type="dxa"/>
          </w:tcPr>
          <w:p w:rsidR="005B623E" w:rsidRPr="00567740" w:rsidRDefault="005B623E" w:rsidP="00473881">
            <w:pPr>
              <w:pStyle w:val="a4"/>
              <w:bidi/>
              <w:rPr>
                <w:rFonts w:cs="AL-Mohanad"/>
                <w:sz w:val="20"/>
                <w:szCs w:val="20"/>
              </w:rPr>
            </w:pPr>
            <w:r w:rsidRPr="00567740">
              <w:rPr>
                <w:rFonts w:cs="AL-Mohanad" w:hint="cs"/>
                <w:sz w:val="20"/>
                <w:szCs w:val="20"/>
                <w:rtl/>
              </w:rPr>
              <w:t>لجنة التصحيح والمراجعة ويرأسها وكيل الشؤون التعليمية وعضوية عدد من المعلمين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5/4/1/4</w:t>
            </w:r>
          </w:p>
        </w:tc>
        <w:tc>
          <w:tcPr>
            <w:tcW w:w="7905" w:type="dxa"/>
          </w:tcPr>
          <w:p w:rsidR="005B623E" w:rsidRPr="00567740" w:rsidRDefault="005B623E" w:rsidP="00473881">
            <w:pPr>
              <w:pStyle w:val="a4"/>
              <w:bidi/>
              <w:rPr>
                <w:rFonts w:cs="AL-Mohanad"/>
                <w:sz w:val="20"/>
                <w:szCs w:val="20"/>
              </w:rPr>
            </w:pPr>
            <w:r w:rsidRPr="00567740">
              <w:rPr>
                <w:rFonts w:cs="AL-Mohanad" w:hint="cs"/>
                <w:sz w:val="20"/>
                <w:szCs w:val="20"/>
                <w:rtl/>
              </w:rPr>
              <w:t>لجنة الرصد واخراج النتائج ويرأسها وكيل الشؤون التعليمية وعضوية عدد من المعلمين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نائب رئيس لجنة الاختبارات</w:t>
            </w:r>
          </w:p>
          <w:p w:rsidR="005B623E" w:rsidRPr="00567740" w:rsidRDefault="005B623E" w:rsidP="009142F0">
            <w:pPr>
              <w:pStyle w:val="a4"/>
              <w:bidi/>
              <w:jc w:val="center"/>
              <w:rPr>
                <w:rFonts w:cs="AL-Mohanad"/>
                <w:sz w:val="20"/>
                <w:szCs w:val="20"/>
                <w:rtl/>
              </w:rPr>
            </w:pPr>
            <w:r w:rsidRPr="00567740">
              <w:rPr>
                <w:rFonts w:cs="AL-Mohanad" w:hint="cs"/>
                <w:sz w:val="20"/>
                <w:szCs w:val="20"/>
                <w:rtl/>
              </w:rPr>
              <w:t>(وكيل الشؤون التعليمية)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توجيه المعلمين بوضع الأسئلة ومتابعة تسليمها قبل بدء الاختبارات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التأكد من إنهاء كل معلم للمناهج المقررة قبل بداية الاختبارات النهائية للفصل الدراسي وأخذ توقيعه علي ذلك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 xml:space="preserve">التأكد من إدخال الدرجات النهائية لمواد التقويم المستمر والسلوك والمواظبة وكذلك درجات أعمال السنة لجميع الطلاب بالتنسيق مع وكيل شؤون الطلاب .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رئيس لجنة الاختبارات ونائبه ووكيل شؤون الطلاب</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w:t>
            </w:r>
          </w:p>
        </w:tc>
        <w:tc>
          <w:tcPr>
            <w:tcW w:w="7905" w:type="dxa"/>
            <w:vAlign w:val="center"/>
          </w:tcPr>
          <w:p w:rsidR="005B623E" w:rsidRPr="00567740" w:rsidRDefault="005B623E" w:rsidP="008B5F0C">
            <w:pPr>
              <w:pStyle w:val="a4"/>
              <w:bidi/>
              <w:rPr>
                <w:rFonts w:cs="AL-Mohanad"/>
                <w:sz w:val="20"/>
                <w:szCs w:val="20"/>
                <w:rtl/>
              </w:rPr>
            </w:pPr>
            <w:r w:rsidRPr="00567740">
              <w:rPr>
                <w:rFonts w:cs="AL-Mohanad" w:hint="cs"/>
                <w:sz w:val="20"/>
                <w:szCs w:val="20"/>
                <w:rtl/>
              </w:rPr>
              <w:t>إعداد جدول الاختبارات بمشاركة الطلاب وفقًا للنموذج(م.ت.ع.ن-05-02) ويراعى فيه عدد الأيام حسب التعليمات الصادرة من وزارة التربية والتعليم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وكيل الشؤون الطلاب</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5/4/6</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تصوير جدول الاختبارات وتوزيعها على الطلاب قبل بداية الاختبارات بوقت مناسب والتأكد من وصول تعليمات الاختبارات لكل الطلاب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معلم المادة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5/4/7</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تصوير  أسئلة الاختبار وتسليمها لوكيل الشؤون التعليمية لحفظها في المكان المخصص لها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التحكم والضبط</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5/4/8</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تحديد عدد الطلاب في كل لجنة وتحديد غرف اللجان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5/4/9</w:t>
            </w:r>
          </w:p>
        </w:tc>
        <w:tc>
          <w:tcPr>
            <w:tcW w:w="7905" w:type="dxa"/>
            <w:vAlign w:val="center"/>
          </w:tcPr>
          <w:p w:rsidR="005B623E" w:rsidRPr="00567740" w:rsidRDefault="005B623E" w:rsidP="008B5F0C">
            <w:pPr>
              <w:pStyle w:val="a4"/>
              <w:bidi/>
              <w:rPr>
                <w:rFonts w:cs="AL-Mohanad"/>
                <w:sz w:val="20"/>
                <w:szCs w:val="20"/>
                <w:rtl/>
              </w:rPr>
            </w:pPr>
            <w:r w:rsidRPr="00567740">
              <w:rPr>
                <w:rFonts w:cs="AL-Mohanad" w:hint="cs"/>
                <w:sz w:val="20"/>
                <w:szCs w:val="20"/>
                <w:rtl/>
              </w:rPr>
              <w:t>طباعة القوائم بأسماء الطلاب لكل لجنة وفقًا للنموذج(م.ت.ع.ن-05-03) ووفقا للبرنامج الحاسوبي المعتمد.</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5/4/10</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تثبيت أرقام الجلوس على طاولات الطلاب بحسب نظام التسلسل المعمول به في المدرسة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 xml:space="preserve">التأكد من استبعاد جميع الوسائل التعليمية وكل ما يتعلق بالمواد الدراسية .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تثبيت اللوحات الارشادية للدلالة على مقار اللجان</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5/4/13</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تزويد كل لجنة بجداول الاختبارات وكشوف بأسماء الطلاب وأرقام جلوسهم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lastRenderedPageBreak/>
              <w:t>لجنة الإشراف والملاحظة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5/4/14</w:t>
            </w:r>
          </w:p>
        </w:tc>
        <w:tc>
          <w:tcPr>
            <w:tcW w:w="7905" w:type="dxa"/>
            <w:vAlign w:val="center"/>
          </w:tcPr>
          <w:p w:rsidR="005B623E" w:rsidRPr="00567740" w:rsidRDefault="005B623E" w:rsidP="006F5C9D">
            <w:pPr>
              <w:pStyle w:val="a4"/>
              <w:bidi/>
              <w:rPr>
                <w:rFonts w:cs="AL-Mohanad"/>
                <w:sz w:val="20"/>
                <w:szCs w:val="20"/>
                <w:rtl/>
              </w:rPr>
            </w:pPr>
            <w:r w:rsidRPr="00567740">
              <w:rPr>
                <w:rFonts w:cs="AL-Mohanad" w:hint="cs"/>
                <w:sz w:val="20"/>
                <w:szCs w:val="20"/>
                <w:rtl/>
              </w:rPr>
              <w:t>إعداد الجداول الخاصة بالملاحظين والإشراف اليومي وفقًا للنموذج(م.ت.ع.ن-05-04).</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5/4/15</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متابعة توقيع الملاحظين على نموذج سجل الملاحظين اليومي.</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5/4/16</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تأمين الملاحظ البديل عند تأخر أو غياب أحد الملاحظين قبل بدء الاختبار.</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5/4/17</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التأكد من سلامة المظاريف.</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5/4/18</w:t>
            </w:r>
          </w:p>
        </w:tc>
        <w:tc>
          <w:tcPr>
            <w:tcW w:w="7905" w:type="dxa"/>
            <w:vAlign w:val="center"/>
          </w:tcPr>
          <w:p w:rsidR="005B623E" w:rsidRPr="00567740" w:rsidRDefault="005B623E" w:rsidP="006F5C9D">
            <w:pPr>
              <w:pStyle w:val="a4"/>
              <w:bidi/>
              <w:rPr>
                <w:rFonts w:cs="AL-Mohanad"/>
                <w:sz w:val="20"/>
                <w:szCs w:val="20"/>
                <w:rtl/>
              </w:rPr>
            </w:pPr>
            <w:r w:rsidRPr="00567740">
              <w:rPr>
                <w:rFonts w:cs="AL-Mohanad" w:hint="cs"/>
                <w:sz w:val="20"/>
                <w:szCs w:val="20"/>
                <w:rtl/>
              </w:rPr>
              <w:t>تفتح مظاريف الأسئلة قبل بدء الاختبار ب (15) دقيقة وفقًا للنموذج(م.ت.ع.ن-05-05).</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5/4/19</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 xml:space="preserve">متابعة دخول الطلاب للجان الاختبار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5/4/20</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فرز الأسئلة حسب توزيع اللجان وتسليمها للمشرفين على قاعات الاختبار.</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5/4/21</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إعداد محضر رسمي عند الإخلال بسرية الأسئلة وسير الاختبارات.</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5/4/22</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متابعة سير الاختبارات وحضور الطلاب وخروجهم في أثناء الاختبارات.</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5/4/23</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استلام الأسئلة من المشرفين على قاعات الاختبار قبل بدء الاختبار ب (5) دقائق</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5/4/24</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توزيع الأسئلة على الطلاب في بداية وقت الاختبار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5/4/25</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متابعة غياب الطلاب في أثناء الاختبارات وحصر الطلاب الغائبين</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5/4/26</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الاتصال على الطلاب الغائبين مع مراعاة الوقت المحدد لوقت الاختبار.</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5/4/27</w:t>
            </w:r>
          </w:p>
        </w:tc>
        <w:tc>
          <w:tcPr>
            <w:tcW w:w="7905" w:type="dxa"/>
            <w:vAlign w:val="center"/>
          </w:tcPr>
          <w:p w:rsidR="005B623E" w:rsidRPr="00567740" w:rsidRDefault="005B623E" w:rsidP="00473881">
            <w:pPr>
              <w:pStyle w:val="a4"/>
              <w:bidi/>
              <w:rPr>
                <w:rFonts w:cs="AL-Mohanad"/>
                <w:sz w:val="20"/>
                <w:szCs w:val="20"/>
                <w:rtl/>
              </w:rPr>
            </w:pPr>
            <w:r w:rsidRPr="00567740">
              <w:rPr>
                <w:rFonts w:cs="AL-Mohanad" w:hint="cs"/>
                <w:sz w:val="20"/>
                <w:szCs w:val="20"/>
                <w:rtl/>
              </w:rPr>
              <w:t>متابعة أداء الملاحظين داخل اللجان.</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 الملاحظ</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5/4/28</w:t>
            </w:r>
          </w:p>
        </w:tc>
        <w:tc>
          <w:tcPr>
            <w:tcW w:w="7905" w:type="dxa"/>
            <w:vAlign w:val="center"/>
          </w:tcPr>
          <w:p w:rsidR="005B623E" w:rsidRPr="00567740" w:rsidRDefault="005B623E" w:rsidP="006F5C9D">
            <w:pPr>
              <w:pStyle w:val="a4"/>
              <w:bidi/>
              <w:rPr>
                <w:rFonts w:cs="AL-Mohanad"/>
                <w:sz w:val="20"/>
                <w:szCs w:val="20"/>
                <w:rtl/>
              </w:rPr>
            </w:pPr>
            <w:r w:rsidRPr="00567740">
              <w:rPr>
                <w:rFonts w:cs="AL-Mohanad" w:hint="cs"/>
                <w:sz w:val="20"/>
                <w:szCs w:val="20"/>
                <w:rtl/>
              </w:rPr>
              <w:t>التعامل مع الطالب المخالف لأنظمة الاختبارات وفق إجراءات لائحة تقويم الطالب وتسجيل محضر وفقًا للنموذج(و.ت.ع.ن-06-06) والتوقيع عليه من الملاحظ والمشرف على اللجنة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5/4/29</w:t>
            </w:r>
          </w:p>
        </w:tc>
        <w:tc>
          <w:tcPr>
            <w:tcW w:w="7905" w:type="dxa"/>
            <w:vAlign w:val="center"/>
          </w:tcPr>
          <w:p w:rsidR="005B623E" w:rsidRPr="00567740" w:rsidRDefault="005B623E" w:rsidP="006F5C9D">
            <w:pPr>
              <w:pStyle w:val="a4"/>
              <w:bidi/>
              <w:rPr>
                <w:rFonts w:cs="AL-Mohanad"/>
                <w:sz w:val="20"/>
                <w:szCs w:val="20"/>
                <w:rtl/>
              </w:rPr>
            </w:pPr>
            <w:r w:rsidRPr="00567740">
              <w:rPr>
                <w:rFonts w:cs="AL-Mohanad" w:hint="cs"/>
                <w:sz w:val="20"/>
                <w:szCs w:val="20"/>
                <w:rtl/>
              </w:rPr>
              <w:t>يدون اسم الطالب الغائب في محضر غياب وفقًا للنموذج(و.ت.ع.ن-05-07)، ويقوم الملحظ والمشرف على اللجنة بكتابة الاسم والتوقيع على المحضر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الإشراف والملاحظة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5/4/30</w:t>
            </w:r>
          </w:p>
        </w:tc>
        <w:tc>
          <w:tcPr>
            <w:tcW w:w="7905" w:type="dxa"/>
            <w:vAlign w:val="center"/>
          </w:tcPr>
          <w:p w:rsidR="005B623E" w:rsidRPr="00567740" w:rsidRDefault="005B623E" w:rsidP="006F5C9D">
            <w:pPr>
              <w:pStyle w:val="a4"/>
              <w:bidi/>
              <w:rPr>
                <w:rFonts w:cs="AL-Mohanad"/>
                <w:sz w:val="20"/>
                <w:szCs w:val="20"/>
                <w:rtl/>
              </w:rPr>
            </w:pPr>
            <w:r w:rsidRPr="00567740">
              <w:rPr>
                <w:rFonts w:cs="AL-Mohanad" w:hint="cs"/>
                <w:sz w:val="20"/>
                <w:szCs w:val="20"/>
                <w:rtl/>
              </w:rPr>
              <w:t>توزيع كشوف تسليم أوراق الإجابة لمشرفي اللجان بعد انقضاء نصف زمن الاختبار وفقًا للنموذج(و.ت.ع.ن-05-08) وفقا للبرنامج الحاسوبي المعتمد.</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 الملاحظ</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5/4/31</w:t>
            </w:r>
          </w:p>
        </w:tc>
        <w:tc>
          <w:tcPr>
            <w:tcW w:w="7905" w:type="dxa"/>
            <w:vAlign w:val="center"/>
          </w:tcPr>
          <w:p w:rsidR="005B623E" w:rsidRPr="00567740" w:rsidRDefault="005B623E" w:rsidP="002E6707">
            <w:pPr>
              <w:pStyle w:val="a4"/>
              <w:bidi/>
              <w:rPr>
                <w:rFonts w:cs="AL-Mohanad"/>
                <w:sz w:val="20"/>
                <w:szCs w:val="20"/>
                <w:rtl/>
              </w:rPr>
            </w:pPr>
            <w:r w:rsidRPr="00567740">
              <w:rPr>
                <w:rFonts w:cs="AL-Mohanad" w:hint="cs"/>
                <w:sz w:val="20"/>
                <w:szCs w:val="20"/>
                <w:rtl/>
              </w:rPr>
              <w:t>استلام أوراق الإجابات من الطلاب بعد نهاية الاختبارات والتوقيع بالاستلام.</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5/4/32</w:t>
            </w:r>
          </w:p>
        </w:tc>
        <w:tc>
          <w:tcPr>
            <w:tcW w:w="7905" w:type="dxa"/>
            <w:vAlign w:val="center"/>
          </w:tcPr>
          <w:p w:rsidR="005B623E" w:rsidRPr="00567740" w:rsidRDefault="005B623E" w:rsidP="002E6707">
            <w:pPr>
              <w:pStyle w:val="a4"/>
              <w:bidi/>
              <w:rPr>
                <w:rFonts w:cs="AL-Mohanad"/>
                <w:sz w:val="20"/>
                <w:szCs w:val="20"/>
                <w:rtl/>
              </w:rPr>
            </w:pPr>
            <w:r w:rsidRPr="00567740">
              <w:rPr>
                <w:rFonts w:cs="AL-Mohanad" w:hint="cs"/>
                <w:sz w:val="20"/>
                <w:szCs w:val="20"/>
                <w:rtl/>
              </w:rPr>
              <w:t>التأكد من عدد أوراق الإجابات عند الاستلام.</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5/4/33</w:t>
            </w:r>
          </w:p>
        </w:tc>
        <w:tc>
          <w:tcPr>
            <w:tcW w:w="7905" w:type="dxa"/>
          </w:tcPr>
          <w:p w:rsidR="005B623E" w:rsidRPr="00567740" w:rsidRDefault="005B623E" w:rsidP="002E6707">
            <w:pPr>
              <w:pStyle w:val="a4"/>
              <w:bidi/>
              <w:rPr>
                <w:rFonts w:cs="AL-Mohanad"/>
                <w:sz w:val="20"/>
                <w:szCs w:val="20"/>
              </w:rPr>
            </w:pPr>
            <w:r w:rsidRPr="00567740">
              <w:rPr>
                <w:rFonts w:cs="AL-Mohanad" w:hint="cs"/>
                <w:sz w:val="20"/>
                <w:szCs w:val="20"/>
                <w:rtl/>
              </w:rPr>
              <w:t>ترتيب أوراق إجابة كل مادة حسب ترتيب الطلاب في اللجان.</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التحكم والضبط</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5/4/34</w:t>
            </w:r>
          </w:p>
        </w:tc>
        <w:tc>
          <w:tcPr>
            <w:tcW w:w="7905" w:type="dxa"/>
          </w:tcPr>
          <w:p w:rsidR="005B623E" w:rsidRPr="00567740" w:rsidRDefault="005B623E" w:rsidP="002E6707">
            <w:pPr>
              <w:pStyle w:val="a4"/>
              <w:bidi/>
              <w:rPr>
                <w:rFonts w:cs="AL-Mohanad"/>
                <w:sz w:val="20"/>
                <w:szCs w:val="20"/>
              </w:rPr>
            </w:pPr>
            <w:r w:rsidRPr="00567740">
              <w:rPr>
                <w:rFonts w:cs="AL-Mohanad" w:hint="cs"/>
                <w:sz w:val="20"/>
                <w:szCs w:val="20"/>
                <w:rtl/>
              </w:rPr>
              <w:t>وضع كشوف رصد الدرجات مع أوراق الإجابة في الظرف الخاص بالمادة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5/4/35</w:t>
            </w:r>
          </w:p>
        </w:tc>
        <w:tc>
          <w:tcPr>
            <w:tcW w:w="7905" w:type="dxa"/>
          </w:tcPr>
          <w:p w:rsidR="005B623E" w:rsidRPr="00567740" w:rsidRDefault="005B623E" w:rsidP="006F5C9D">
            <w:pPr>
              <w:pStyle w:val="a4"/>
              <w:bidi/>
              <w:rPr>
                <w:rFonts w:cs="AL-Mohanad"/>
                <w:sz w:val="20"/>
                <w:szCs w:val="20"/>
              </w:rPr>
            </w:pPr>
            <w:r w:rsidRPr="00567740">
              <w:rPr>
                <w:rFonts w:cs="AL-Mohanad" w:hint="cs"/>
                <w:sz w:val="20"/>
                <w:szCs w:val="20"/>
                <w:rtl/>
              </w:rPr>
              <w:t xml:space="preserve">تسليم المظروف </w:t>
            </w:r>
            <w:r w:rsidRPr="00567740">
              <w:rPr>
                <w:rFonts w:cs="AL-Mohanad"/>
                <w:sz w:val="20"/>
                <w:szCs w:val="20"/>
                <w:rtl/>
              </w:rPr>
              <w:t>–</w:t>
            </w:r>
            <w:r w:rsidRPr="00567740">
              <w:rPr>
                <w:rFonts w:cs="AL-Mohanad" w:hint="cs"/>
                <w:sz w:val="20"/>
                <w:szCs w:val="20"/>
                <w:rtl/>
              </w:rPr>
              <w:t xml:space="preserve"> أوراق الإجابة </w:t>
            </w:r>
            <w:r w:rsidRPr="00567740">
              <w:rPr>
                <w:rFonts w:cs="AL-Mohanad"/>
                <w:sz w:val="20"/>
                <w:szCs w:val="20"/>
                <w:rtl/>
              </w:rPr>
              <w:t>–</w:t>
            </w:r>
            <w:r w:rsidRPr="00567740">
              <w:rPr>
                <w:rFonts w:cs="AL-Mohanad" w:hint="cs"/>
                <w:sz w:val="20"/>
                <w:szCs w:val="20"/>
                <w:rtl/>
              </w:rPr>
              <w:t xml:space="preserve"> لرئيس لجنة التصحيح والمراجعة وفقًا للنموذج(و.ت.ع.ن-05-09).</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5/4/36</w:t>
            </w:r>
          </w:p>
        </w:tc>
        <w:tc>
          <w:tcPr>
            <w:tcW w:w="7905" w:type="dxa"/>
            <w:vAlign w:val="center"/>
          </w:tcPr>
          <w:p w:rsidR="005B623E" w:rsidRPr="00567740" w:rsidRDefault="005B623E" w:rsidP="002E6707">
            <w:pPr>
              <w:pStyle w:val="a4"/>
              <w:bidi/>
              <w:rPr>
                <w:rFonts w:cs="AL-Mohanad"/>
                <w:sz w:val="20"/>
                <w:szCs w:val="20"/>
                <w:rtl/>
              </w:rPr>
            </w:pPr>
            <w:r w:rsidRPr="00567740">
              <w:rPr>
                <w:rFonts w:cs="AL-Mohanad" w:hint="cs"/>
                <w:sz w:val="20"/>
                <w:szCs w:val="20"/>
                <w:rtl/>
              </w:rPr>
              <w:t>وضع صورة من أسئلة الاختبار وصورة من الإجابة النموذجية في ملف إدارة التربية والتعليم</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رئيس لجنة التصحيح والمراجعة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5/4/37</w:t>
            </w:r>
          </w:p>
        </w:tc>
        <w:tc>
          <w:tcPr>
            <w:tcW w:w="7905" w:type="dxa"/>
            <w:vAlign w:val="center"/>
          </w:tcPr>
          <w:p w:rsidR="005B623E" w:rsidRPr="00567740" w:rsidRDefault="005B623E" w:rsidP="002E6707">
            <w:pPr>
              <w:pStyle w:val="a4"/>
              <w:bidi/>
              <w:rPr>
                <w:rFonts w:cs="AL-Mohanad"/>
                <w:sz w:val="20"/>
                <w:szCs w:val="20"/>
                <w:rtl/>
              </w:rPr>
            </w:pPr>
            <w:r w:rsidRPr="00567740">
              <w:rPr>
                <w:rFonts w:cs="AL-Mohanad" w:hint="cs"/>
                <w:sz w:val="20"/>
                <w:szCs w:val="20"/>
                <w:rtl/>
              </w:rPr>
              <w:t>تسليم أوراق الإجابات مع نماذج الإجابة للجان التصحيح وفقا للتخصص.</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المعلمون وفقا للتخصص</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5/4/38</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تصحيح أوراق الإجابات للمواد وفقا للتخصص للمعلمين المصححين</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5/4/39</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مراجعة أوراق الإجابات للمواد بعد تصحيحها وفقا للتخصص من المعلمين المراجعين</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5/4/40</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 xml:space="preserve">رصد الدرجات في كشوف الرصد والتوقيع عليها </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التصحيح والمراجعة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5/4/41</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مراجعة التصحيح بأخذ عينة عشوائية من أوراق الإجابة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5/4/42</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 xml:space="preserve">مطابقة درجات الكشف مع درجات أوراق الإجابة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5/4/43</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المصادقة والتوقيع على كشوف الرصد</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5/4/44</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طباعة نسخة من درجات المادة التي تم رصدها لمطابقتها مع أوراق الإجابة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5/4/45</w:t>
            </w:r>
          </w:p>
        </w:tc>
        <w:tc>
          <w:tcPr>
            <w:tcW w:w="7905" w:type="dxa"/>
          </w:tcPr>
          <w:p w:rsidR="005B623E" w:rsidRPr="00567740" w:rsidRDefault="005B623E" w:rsidP="006F5C9D">
            <w:pPr>
              <w:pStyle w:val="a4"/>
              <w:bidi/>
              <w:rPr>
                <w:rFonts w:cs="AL-Mohanad"/>
                <w:sz w:val="20"/>
                <w:szCs w:val="20"/>
                <w:rtl/>
              </w:rPr>
            </w:pPr>
            <w:r w:rsidRPr="00567740">
              <w:rPr>
                <w:rFonts w:cs="AL-Mohanad" w:hint="cs"/>
                <w:sz w:val="20"/>
                <w:szCs w:val="20"/>
                <w:rtl/>
              </w:rPr>
              <w:t>استلام أوراق الإجابة بعد الانتهاء من الرصد والمطابقة وفقًا للنموذج(و.ت.ع.ن-05-09)</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التحكم والضبط</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5/4/46</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حفظ كشوف الرصد في الملفات الخاصة بذلك</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5/4/47</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حفظ أوراق الإجابة في الخزانة المخصصة لذلك</w:t>
            </w:r>
          </w:p>
        </w:tc>
      </w:tr>
      <w:tr w:rsidR="005B623E" w:rsidRPr="00567740" w:rsidTr="00C93B4C">
        <w:tc>
          <w:tcPr>
            <w:tcW w:w="1857" w:type="dxa"/>
            <w:vMerge w:val="restart"/>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لجنة الرصد وإخراج النتائج</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5/4/48</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عند وجود خطأ في الرصد يتم تعديل الدرجة بمشاركة المعلم المختص وفقًا للنموذج(و.ت.ع.ن-05-010)</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5/4/49</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 xml:space="preserve">استخراج النتيجة الأولية من البرنامج الحاسوبي المعتمد من الوزارة </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5/4/50</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المراجعة النهائية للطلاب المستحقين للمراجعة النهائية وفق شروط لائحة التقويم</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5/4/51</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استخراج النتيجة النهائية وطباعة الشهادات</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5/4/52</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إدخال جدول الدور الثاني بالحاسب الآلي في البرنامج الحاسوبي المعتمد</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5/4/53</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تسليم رواد الفصول الشهادات وكشوفا بأسماء الطلاب لتوقيع الطالب على استلام الشهادة</w:t>
            </w:r>
          </w:p>
        </w:tc>
      </w:tr>
      <w:tr w:rsidR="005B623E" w:rsidRPr="00567740" w:rsidTr="00C93B4C">
        <w:tc>
          <w:tcPr>
            <w:tcW w:w="1857" w:type="dxa"/>
            <w:vMerge/>
            <w:vAlign w:val="center"/>
          </w:tcPr>
          <w:p w:rsidR="005B623E" w:rsidRPr="00567740" w:rsidRDefault="005B623E" w:rsidP="009142F0">
            <w:pPr>
              <w:pStyle w:val="a4"/>
              <w:bidi/>
              <w:jc w:val="center"/>
              <w:rPr>
                <w:rFonts w:cs="AL-Mohanad"/>
                <w:sz w:val="20"/>
                <w:szCs w:val="20"/>
                <w:rtl/>
              </w:rPr>
            </w:pP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5/4/54</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 xml:space="preserve">طباعة مبيضة النتائج وتغليفها والاحتفاظ بها في خزانة المدرسة وعلى الحاسب الآلي </w:t>
            </w:r>
            <w:r w:rsidRPr="00567740">
              <w:rPr>
                <w:rFonts w:cs="AL-Mohanad"/>
                <w:sz w:val="20"/>
                <w:szCs w:val="20"/>
              </w:rPr>
              <w:t>PDF</w:t>
            </w:r>
            <w:r w:rsidRPr="00567740">
              <w:rPr>
                <w:rFonts w:cs="AL-Mohanad" w:hint="cs"/>
                <w:sz w:val="20"/>
                <w:szCs w:val="20"/>
                <w:rtl/>
              </w:rPr>
              <w:t xml:space="preserve"> مع نسخ البيانات على </w:t>
            </w:r>
            <w:r w:rsidRPr="00567740">
              <w:rPr>
                <w:rFonts w:cs="AL-Mohanad"/>
                <w:sz w:val="20"/>
                <w:szCs w:val="20"/>
              </w:rPr>
              <w:t>CD</w:t>
            </w:r>
            <w:r w:rsidRPr="00567740">
              <w:rPr>
                <w:rFonts w:cs="AL-Mohanad" w:hint="cs"/>
                <w:sz w:val="20"/>
                <w:szCs w:val="20"/>
                <w:rtl/>
              </w:rPr>
              <w:t xml:space="preserve"> </w:t>
            </w:r>
          </w:p>
        </w:tc>
      </w:tr>
      <w:tr w:rsidR="005B623E" w:rsidRPr="00567740" w:rsidTr="00C93B4C">
        <w:tc>
          <w:tcPr>
            <w:tcW w:w="1857"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5B623E" w:rsidRPr="00567740" w:rsidRDefault="005B623E" w:rsidP="009142F0">
            <w:pPr>
              <w:pStyle w:val="a4"/>
              <w:bidi/>
              <w:jc w:val="center"/>
              <w:rPr>
                <w:rFonts w:cs="AL-Mohanad"/>
                <w:sz w:val="20"/>
                <w:szCs w:val="20"/>
                <w:rtl/>
              </w:rPr>
            </w:pPr>
            <w:r w:rsidRPr="00567740">
              <w:rPr>
                <w:rFonts w:cs="AL-Mohanad" w:hint="cs"/>
                <w:sz w:val="20"/>
                <w:szCs w:val="20"/>
                <w:rtl/>
              </w:rPr>
              <w:t>5/4/55</w:t>
            </w:r>
          </w:p>
        </w:tc>
        <w:tc>
          <w:tcPr>
            <w:tcW w:w="7905" w:type="dxa"/>
          </w:tcPr>
          <w:p w:rsidR="005B623E" w:rsidRPr="00567740" w:rsidRDefault="005B623E" w:rsidP="002E6707">
            <w:pPr>
              <w:pStyle w:val="a4"/>
              <w:bidi/>
              <w:rPr>
                <w:rFonts w:cs="AL-Mohanad"/>
                <w:sz w:val="20"/>
                <w:szCs w:val="20"/>
                <w:rtl/>
              </w:rPr>
            </w:pPr>
            <w:r w:rsidRPr="00567740">
              <w:rPr>
                <w:rFonts w:cs="AL-Mohanad" w:hint="cs"/>
                <w:sz w:val="20"/>
                <w:szCs w:val="20"/>
                <w:rtl/>
              </w:rPr>
              <w:t xml:space="preserve">إرسال نسخة من النتائج لقسم الإختبارات بإدارة التربية والتعليم </w:t>
            </w:r>
          </w:p>
        </w:tc>
      </w:tr>
    </w:tbl>
    <w:p w:rsidR="00473881" w:rsidRDefault="00473881" w:rsidP="00473881">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Pr="00567740" w:rsidRDefault="00C93B4C" w:rsidP="00C93B4C">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473881" w:rsidRPr="00567740" w:rsidTr="00C93B4C">
        <w:tc>
          <w:tcPr>
            <w:tcW w:w="10754" w:type="dxa"/>
            <w:shd w:val="clear" w:color="auto" w:fill="FFFFFF" w:themeFill="background1"/>
          </w:tcPr>
          <w:p w:rsidR="00473881" w:rsidRPr="00567740" w:rsidRDefault="00473881" w:rsidP="00B638F3">
            <w:pPr>
              <w:pStyle w:val="a4"/>
              <w:bidi/>
              <w:rPr>
                <w:sz w:val="20"/>
                <w:szCs w:val="20"/>
                <w:rtl/>
              </w:rPr>
            </w:pPr>
            <w:r w:rsidRPr="00567740">
              <w:rPr>
                <w:rFonts w:cs="AL-Mohanad" w:hint="cs"/>
                <w:sz w:val="20"/>
                <w:szCs w:val="20"/>
                <w:rtl/>
              </w:rPr>
              <w:t>6- النماذج والسجلات</w:t>
            </w:r>
          </w:p>
        </w:tc>
      </w:tr>
    </w:tbl>
    <w:p w:rsidR="00473881" w:rsidRPr="00C93B4C" w:rsidRDefault="00473881" w:rsidP="00473881">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2"/>
        <w:gridCol w:w="3261"/>
        <w:gridCol w:w="1985"/>
        <w:gridCol w:w="2314"/>
        <w:gridCol w:w="1762"/>
      </w:tblGrid>
      <w:tr w:rsidR="00473881" w:rsidRPr="00567740" w:rsidTr="00C93B4C">
        <w:tc>
          <w:tcPr>
            <w:tcW w:w="666" w:type="pct"/>
            <w:shd w:val="clear" w:color="auto" w:fill="92D050"/>
            <w:vAlign w:val="center"/>
          </w:tcPr>
          <w:p w:rsidR="00473881" w:rsidRPr="00567740" w:rsidRDefault="00473881" w:rsidP="00B638F3">
            <w:pPr>
              <w:pStyle w:val="a4"/>
              <w:bidi/>
              <w:jc w:val="center"/>
              <w:rPr>
                <w:rFonts w:cs="AL-Mohanad"/>
                <w:sz w:val="20"/>
                <w:szCs w:val="20"/>
                <w:rtl/>
              </w:rPr>
            </w:pPr>
            <w:r w:rsidRPr="00567740">
              <w:rPr>
                <w:rFonts w:cs="AL-Mohanad" w:hint="cs"/>
                <w:sz w:val="20"/>
                <w:szCs w:val="20"/>
                <w:rtl/>
              </w:rPr>
              <w:t>التسلسل</w:t>
            </w:r>
          </w:p>
        </w:tc>
        <w:tc>
          <w:tcPr>
            <w:tcW w:w="1516" w:type="pct"/>
            <w:shd w:val="clear" w:color="auto" w:fill="92D050"/>
            <w:vAlign w:val="center"/>
          </w:tcPr>
          <w:p w:rsidR="00473881" w:rsidRPr="00567740" w:rsidRDefault="00473881" w:rsidP="00B638F3">
            <w:pPr>
              <w:pStyle w:val="a4"/>
              <w:bidi/>
              <w:jc w:val="center"/>
              <w:rPr>
                <w:rFonts w:cs="AL-Mohanad"/>
                <w:sz w:val="20"/>
                <w:szCs w:val="20"/>
                <w:rtl/>
              </w:rPr>
            </w:pPr>
            <w:r w:rsidRPr="00567740">
              <w:rPr>
                <w:rFonts w:cs="AL-Mohanad" w:hint="cs"/>
                <w:sz w:val="20"/>
                <w:szCs w:val="20"/>
                <w:rtl/>
              </w:rPr>
              <w:t>اسم النموذج</w:t>
            </w:r>
          </w:p>
        </w:tc>
        <w:tc>
          <w:tcPr>
            <w:tcW w:w="923" w:type="pct"/>
            <w:shd w:val="clear" w:color="auto" w:fill="92D050"/>
            <w:vAlign w:val="center"/>
          </w:tcPr>
          <w:p w:rsidR="00473881" w:rsidRPr="00567740" w:rsidRDefault="00473881" w:rsidP="00B638F3">
            <w:pPr>
              <w:pStyle w:val="a4"/>
              <w:bidi/>
              <w:jc w:val="center"/>
              <w:rPr>
                <w:rFonts w:cs="AL-Mohanad"/>
                <w:sz w:val="20"/>
                <w:szCs w:val="20"/>
                <w:rtl/>
              </w:rPr>
            </w:pPr>
            <w:r w:rsidRPr="00567740">
              <w:rPr>
                <w:rFonts w:cs="AL-Mohanad" w:hint="cs"/>
                <w:sz w:val="20"/>
                <w:szCs w:val="20"/>
                <w:rtl/>
              </w:rPr>
              <w:t>رقم النموذج</w:t>
            </w:r>
            <w:r w:rsidR="00960B25" w:rsidRPr="00567740">
              <w:rPr>
                <w:rFonts w:cs="AL-Mohanad" w:hint="cs"/>
                <w:sz w:val="20"/>
                <w:szCs w:val="20"/>
                <w:rtl/>
              </w:rPr>
              <w:t>/ السجل</w:t>
            </w:r>
          </w:p>
        </w:tc>
        <w:tc>
          <w:tcPr>
            <w:tcW w:w="1076" w:type="pct"/>
            <w:shd w:val="clear" w:color="auto" w:fill="92D050"/>
            <w:vAlign w:val="center"/>
          </w:tcPr>
          <w:p w:rsidR="00473881" w:rsidRPr="00567740" w:rsidRDefault="00473881"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473881" w:rsidRPr="00567740" w:rsidRDefault="00473881" w:rsidP="00B638F3">
            <w:pPr>
              <w:pStyle w:val="a4"/>
              <w:bidi/>
              <w:jc w:val="center"/>
              <w:rPr>
                <w:rFonts w:cs="AL-Mohanad"/>
                <w:sz w:val="20"/>
                <w:szCs w:val="20"/>
                <w:rtl/>
              </w:rPr>
            </w:pPr>
            <w:r w:rsidRPr="00567740">
              <w:rPr>
                <w:rFonts w:cs="AL-Mohanad" w:hint="cs"/>
                <w:sz w:val="20"/>
                <w:szCs w:val="20"/>
                <w:rtl/>
              </w:rPr>
              <w:t>مدة الحفظ</w:t>
            </w:r>
          </w:p>
        </w:tc>
      </w:tr>
      <w:tr w:rsidR="00473881" w:rsidRPr="00567740" w:rsidTr="00C93B4C">
        <w:tc>
          <w:tcPr>
            <w:tcW w:w="666" w:type="pct"/>
            <w:vAlign w:val="center"/>
          </w:tcPr>
          <w:p w:rsidR="00473881" w:rsidRPr="00567740" w:rsidRDefault="00960B25" w:rsidP="00B638F3">
            <w:pPr>
              <w:pStyle w:val="a4"/>
              <w:bidi/>
              <w:jc w:val="center"/>
              <w:rPr>
                <w:rFonts w:cs="AL-Mohanad"/>
                <w:sz w:val="20"/>
                <w:szCs w:val="20"/>
              </w:rPr>
            </w:pPr>
            <w:r w:rsidRPr="00567740">
              <w:rPr>
                <w:rFonts w:cs="AL-Mohanad" w:hint="cs"/>
                <w:sz w:val="20"/>
                <w:szCs w:val="20"/>
                <w:rtl/>
              </w:rPr>
              <w:t>6/1</w:t>
            </w:r>
          </w:p>
        </w:tc>
        <w:tc>
          <w:tcPr>
            <w:tcW w:w="1516" w:type="pct"/>
            <w:vAlign w:val="center"/>
          </w:tcPr>
          <w:p w:rsidR="00473881" w:rsidRPr="00567740" w:rsidRDefault="00960B25" w:rsidP="00B638F3">
            <w:pPr>
              <w:pStyle w:val="a4"/>
              <w:bidi/>
              <w:jc w:val="center"/>
              <w:rPr>
                <w:rFonts w:cs="AL-Mohanad"/>
                <w:sz w:val="20"/>
                <w:szCs w:val="20"/>
                <w:rtl/>
              </w:rPr>
            </w:pPr>
            <w:r w:rsidRPr="00567740">
              <w:rPr>
                <w:rFonts w:cs="AL-Mohanad" w:hint="cs"/>
                <w:sz w:val="20"/>
                <w:szCs w:val="20"/>
                <w:rtl/>
              </w:rPr>
              <w:t>مهام لجان الاختبارات الفرعية</w:t>
            </w:r>
          </w:p>
        </w:tc>
        <w:tc>
          <w:tcPr>
            <w:tcW w:w="923" w:type="pct"/>
            <w:vAlign w:val="center"/>
          </w:tcPr>
          <w:p w:rsidR="00473881" w:rsidRPr="00567740" w:rsidRDefault="00D13A51" w:rsidP="00B638F3">
            <w:pPr>
              <w:pStyle w:val="a4"/>
              <w:bidi/>
              <w:jc w:val="center"/>
              <w:rPr>
                <w:rFonts w:cs="AL-Mohanad"/>
                <w:sz w:val="20"/>
                <w:szCs w:val="20"/>
                <w:rtl/>
              </w:rPr>
            </w:pPr>
            <w:r w:rsidRPr="00567740">
              <w:rPr>
                <w:rFonts w:cs="AL-Mohanad" w:hint="cs"/>
                <w:sz w:val="20"/>
                <w:szCs w:val="20"/>
                <w:rtl/>
              </w:rPr>
              <w:t>و.ت.ع.ن -05-01</w:t>
            </w:r>
          </w:p>
        </w:tc>
        <w:tc>
          <w:tcPr>
            <w:tcW w:w="1076" w:type="pct"/>
            <w:vAlign w:val="center"/>
          </w:tcPr>
          <w:p w:rsidR="00473881" w:rsidRPr="00567740" w:rsidRDefault="00D13A51" w:rsidP="00B638F3">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473881" w:rsidRPr="00567740" w:rsidRDefault="00D13A51" w:rsidP="00B638F3">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6/2</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جدول الاختبارات العام</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-05-02</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6/3</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كشف بأسماء طلاب وفق اللجان</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-05-03</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6/4</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كشف بأسماء الملاحظين اليومي</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-05-04</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6/5</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محضر فتح مظروف أسئلة</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-05-05</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6/6</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محضر مخالفة الأنطمة والتعليمات</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-05-06</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عام درلسي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6/7</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كشف الغياب اليومي للطلاب في الاختبارات</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-05-07</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6/8</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كشف تسليم أوراق الإجابة</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-05-08</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6/9</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متابعة سير أوراق الإجابة</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-05-09</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فصل دراسي</w:t>
            </w:r>
          </w:p>
        </w:tc>
      </w:tr>
      <w:tr w:rsidR="00D13A51" w:rsidRPr="00567740" w:rsidTr="00C93B4C">
        <w:tc>
          <w:tcPr>
            <w:tcW w:w="66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6/10</w:t>
            </w:r>
          </w:p>
        </w:tc>
        <w:tc>
          <w:tcPr>
            <w:tcW w:w="1516" w:type="pct"/>
            <w:vAlign w:val="center"/>
          </w:tcPr>
          <w:p w:rsidR="00D13A51" w:rsidRPr="00567740" w:rsidRDefault="00D13A51" w:rsidP="00B638F3">
            <w:pPr>
              <w:pStyle w:val="a4"/>
              <w:bidi/>
              <w:jc w:val="center"/>
              <w:rPr>
                <w:rFonts w:cs="AL-Mohanad"/>
                <w:sz w:val="20"/>
                <w:szCs w:val="20"/>
                <w:rtl/>
              </w:rPr>
            </w:pPr>
            <w:r w:rsidRPr="00567740">
              <w:rPr>
                <w:rFonts w:cs="AL-Mohanad" w:hint="cs"/>
                <w:sz w:val="20"/>
                <w:szCs w:val="20"/>
                <w:rtl/>
              </w:rPr>
              <w:t>تعديل درجة</w:t>
            </w:r>
          </w:p>
        </w:tc>
        <w:tc>
          <w:tcPr>
            <w:tcW w:w="923" w:type="pct"/>
            <w:vAlign w:val="center"/>
          </w:tcPr>
          <w:p w:rsidR="00D13A51" w:rsidRPr="00567740" w:rsidRDefault="00D13A51" w:rsidP="00D13A51">
            <w:pPr>
              <w:pStyle w:val="a4"/>
              <w:bidi/>
              <w:jc w:val="center"/>
              <w:rPr>
                <w:rFonts w:cs="AL-Mohanad"/>
                <w:sz w:val="20"/>
                <w:szCs w:val="20"/>
                <w:rtl/>
              </w:rPr>
            </w:pPr>
            <w:r w:rsidRPr="00567740">
              <w:rPr>
                <w:rFonts w:cs="AL-Mohanad" w:hint="cs"/>
                <w:sz w:val="20"/>
                <w:szCs w:val="20"/>
                <w:rtl/>
              </w:rPr>
              <w:t>و.ت.ع.ن -05-010</w:t>
            </w:r>
          </w:p>
        </w:tc>
        <w:tc>
          <w:tcPr>
            <w:tcW w:w="1076"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وكيل الشؤون التعليمية</w:t>
            </w:r>
          </w:p>
        </w:tc>
        <w:tc>
          <w:tcPr>
            <w:tcW w:w="819" w:type="pct"/>
            <w:vAlign w:val="center"/>
          </w:tcPr>
          <w:p w:rsidR="00D13A51" w:rsidRPr="00567740" w:rsidRDefault="00D13A51" w:rsidP="00DC6540">
            <w:pPr>
              <w:pStyle w:val="a4"/>
              <w:bidi/>
              <w:jc w:val="center"/>
              <w:rPr>
                <w:rFonts w:cs="AL-Mohanad"/>
                <w:sz w:val="20"/>
                <w:szCs w:val="20"/>
                <w:rtl/>
              </w:rPr>
            </w:pPr>
            <w:r w:rsidRPr="00567740">
              <w:rPr>
                <w:rFonts w:cs="AL-Mohanad" w:hint="cs"/>
                <w:sz w:val="20"/>
                <w:szCs w:val="20"/>
                <w:rtl/>
              </w:rPr>
              <w:t>عام درلسي</w:t>
            </w:r>
          </w:p>
        </w:tc>
      </w:tr>
    </w:tbl>
    <w:p w:rsidR="002E6707" w:rsidRPr="00567740" w:rsidRDefault="002E6707" w:rsidP="002E6707">
      <w:pPr>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850"/>
        <w:gridCol w:w="4321"/>
        <w:gridCol w:w="3583"/>
      </w:tblGrid>
      <w:tr w:rsidR="005163C0" w:rsidRPr="00567740" w:rsidTr="00C93B4C">
        <w:tc>
          <w:tcPr>
            <w:tcW w:w="1325" w:type="pct"/>
            <w:shd w:val="clear" w:color="auto" w:fill="92D050"/>
          </w:tcPr>
          <w:p w:rsidR="005163C0" w:rsidRPr="00C93B4C" w:rsidRDefault="005163C0" w:rsidP="00C93B4C">
            <w:pPr>
              <w:pStyle w:val="a4"/>
              <w:bidi/>
              <w:jc w:val="center"/>
              <w:rPr>
                <w:rFonts w:cs="GE SS Two Medium"/>
                <w:sz w:val="20"/>
                <w:szCs w:val="20"/>
                <w:rtl/>
              </w:rPr>
            </w:pPr>
            <w:r w:rsidRPr="00C93B4C">
              <w:rPr>
                <w:rFonts w:cs="GE SS Two Medium" w:hint="cs"/>
                <w:sz w:val="20"/>
                <w:szCs w:val="20"/>
                <w:rtl/>
              </w:rPr>
              <w:lastRenderedPageBreak/>
              <w:t>رقم العملية: 24</w:t>
            </w:r>
          </w:p>
        </w:tc>
        <w:tc>
          <w:tcPr>
            <w:tcW w:w="2009" w:type="pct"/>
            <w:shd w:val="clear" w:color="auto" w:fill="92D050"/>
          </w:tcPr>
          <w:p w:rsidR="005163C0" w:rsidRPr="00C93B4C" w:rsidRDefault="005163C0" w:rsidP="00C93B4C">
            <w:pPr>
              <w:pStyle w:val="a4"/>
              <w:bidi/>
              <w:jc w:val="center"/>
              <w:rPr>
                <w:rFonts w:cs="GE SS Two Medium"/>
                <w:sz w:val="20"/>
                <w:szCs w:val="20"/>
                <w:rtl/>
              </w:rPr>
            </w:pPr>
            <w:r w:rsidRPr="00C93B4C">
              <w:rPr>
                <w:rFonts w:cs="GE SS Two Medium" w:hint="cs"/>
                <w:sz w:val="20"/>
                <w:szCs w:val="20"/>
                <w:rtl/>
              </w:rPr>
              <w:t>اسم العملية: تقويم الأداء الوظيفي</w:t>
            </w:r>
          </w:p>
        </w:tc>
        <w:tc>
          <w:tcPr>
            <w:tcW w:w="1666" w:type="pct"/>
            <w:shd w:val="clear" w:color="auto" w:fill="92D050"/>
          </w:tcPr>
          <w:p w:rsidR="005163C0" w:rsidRPr="00C93B4C" w:rsidRDefault="005163C0" w:rsidP="00C93B4C">
            <w:pPr>
              <w:pStyle w:val="a4"/>
              <w:bidi/>
              <w:jc w:val="center"/>
              <w:rPr>
                <w:rFonts w:cs="GE SS Two Medium"/>
                <w:sz w:val="20"/>
                <w:szCs w:val="20"/>
                <w:rtl/>
              </w:rPr>
            </w:pPr>
            <w:r w:rsidRPr="00C93B4C">
              <w:rPr>
                <w:rFonts w:cs="GE SS Two Medium" w:hint="cs"/>
                <w:sz w:val="20"/>
                <w:szCs w:val="20"/>
                <w:rtl/>
              </w:rPr>
              <w:t>رمز العملية: م.م.ع.-02</w:t>
            </w:r>
          </w:p>
        </w:tc>
      </w:tr>
    </w:tbl>
    <w:p w:rsidR="002E6707" w:rsidRPr="00C93B4C" w:rsidRDefault="002E6707" w:rsidP="002E670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5163C0" w:rsidRPr="00567740" w:rsidTr="00C93B4C">
        <w:tc>
          <w:tcPr>
            <w:tcW w:w="1857" w:type="dxa"/>
            <w:vAlign w:val="center"/>
          </w:tcPr>
          <w:p w:rsidR="005163C0" w:rsidRPr="00567740" w:rsidRDefault="005163C0" w:rsidP="00C93B4C">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5163C0" w:rsidRPr="00567740" w:rsidRDefault="005163C0" w:rsidP="002E6707">
            <w:pPr>
              <w:pStyle w:val="a4"/>
              <w:bidi/>
              <w:rPr>
                <w:rFonts w:cs="AL-Mohanad"/>
                <w:sz w:val="20"/>
                <w:szCs w:val="20"/>
                <w:rtl/>
              </w:rPr>
            </w:pPr>
            <w:r w:rsidRPr="00567740">
              <w:rPr>
                <w:rFonts w:cs="AL-Mohanad" w:hint="cs"/>
                <w:sz w:val="20"/>
                <w:szCs w:val="20"/>
                <w:rtl/>
              </w:rPr>
              <w:t xml:space="preserve">تحديد المنهجية وتحديد الطرق التي سيتم اتباعها في عملية تقويم الأداء الفردي للموظفين في المدرسة </w:t>
            </w:r>
          </w:p>
        </w:tc>
      </w:tr>
      <w:tr w:rsidR="005163C0" w:rsidRPr="00567740" w:rsidTr="00C93B4C">
        <w:tc>
          <w:tcPr>
            <w:tcW w:w="1857" w:type="dxa"/>
            <w:vAlign w:val="center"/>
          </w:tcPr>
          <w:p w:rsidR="005163C0" w:rsidRPr="00567740" w:rsidRDefault="005163C0" w:rsidP="00C93B4C">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5163C0" w:rsidRPr="00567740" w:rsidRDefault="005163C0" w:rsidP="002E6707">
            <w:pPr>
              <w:pStyle w:val="a4"/>
              <w:bidi/>
              <w:rPr>
                <w:rFonts w:cs="AL-Mohanad"/>
                <w:sz w:val="20"/>
                <w:szCs w:val="20"/>
                <w:rtl/>
              </w:rPr>
            </w:pPr>
            <w:r w:rsidRPr="00567740">
              <w:rPr>
                <w:rFonts w:cs="AL-Mohanad" w:hint="cs"/>
                <w:sz w:val="20"/>
                <w:szCs w:val="20"/>
                <w:rtl/>
              </w:rPr>
              <w:t xml:space="preserve">يطبق هذا الإجراء على جميع الموظفين في المدرسة </w:t>
            </w:r>
          </w:p>
        </w:tc>
      </w:tr>
      <w:tr w:rsidR="005163C0" w:rsidRPr="00567740" w:rsidTr="00C93B4C">
        <w:tc>
          <w:tcPr>
            <w:tcW w:w="1857" w:type="dxa"/>
            <w:vAlign w:val="center"/>
          </w:tcPr>
          <w:p w:rsidR="005163C0" w:rsidRPr="00567740" w:rsidRDefault="005163C0" w:rsidP="00C93B4C">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5163C0" w:rsidRPr="00567740" w:rsidRDefault="005163C0" w:rsidP="002E6707">
            <w:pPr>
              <w:pStyle w:val="a4"/>
              <w:bidi/>
              <w:rPr>
                <w:rFonts w:cs="AL-Mohanad"/>
                <w:sz w:val="20"/>
                <w:szCs w:val="20"/>
                <w:rtl/>
              </w:rPr>
            </w:pPr>
            <w:r w:rsidRPr="00567740">
              <w:rPr>
                <w:rFonts w:cs="AL-Mohanad" w:hint="cs"/>
                <w:sz w:val="20"/>
                <w:szCs w:val="20"/>
                <w:rtl/>
              </w:rPr>
              <w:t xml:space="preserve">3/1 لائحة تقويم الآداء الوظيفي لشاغلي الوظائف التعليمية </w:t>
            </w:r>
          </w:p>
          <w:p w:rsidR="005163C0" w:rsidRPr="00567740" w:rsidRDefault="005163C0" w:rsidP="002E6707">
            <w:pPr>
              <w:pStyle w:val="a4"/>
              <w:bidi/>
              <w:rPr>
                <w:rFonts w:cs="AL-Mohanad"/>
                <w:sz w:val="20"/>
                <w:szCs w:val="20"/>
                <w:rtl/>
              </w:rPr>
            </w:pPr>
            <w:r w:rsidRPr="00567740">
              <w:rPr>
                <w:rFonts w:cs="AL-Mohanad" w:hint="cs"/>
                <w:sz w:val="20"/>
                <w:szCs w:val="20"/>
                <w:rtl/>
              </w:rPr>
              <w:t>3/2 لائحة تقويم الآداء الوظيفي (للوظائف الإدارية )</w:t>
            </w:r>
          </w:p>
          <w:p w:rsidR="005163C0" w:rsidRPr="00567740" w:rsidRDefault="005163C0" w:rsidP="00EB2455">
            <w:pPr>
              <w:pStyle w:val="a4"/>
              <w:bidi/>
              <w:rPr>
                <w:rFonts w:cs="AL-Mohanad"/>
                <w:sz w:val="20"/>
                <w:szCs w:val="20"/>
                <w:rtl/>
              </w:rPr>
            </w:pPr>
            <w:r w:rsidRPr="00567740">
              <w:rPr>
                <w:rFonts w:cs="AL-Mohanad" w:hint="cs"/>
                <w:sz w:val="20"/>
                <w:szCs w:val="20"/>
                <w:rtl/>
              </w:rPr>
              <w:t xml:space="preserve">3/3 اللائحة التفسيرية لعناصر التقويم </w:t>
            </w:r>
          </w:p>
        </w:tc>
      </w:tr>
      <w:tr w:rsidR="005163C0" w:rsidRPr="00567740" w:rsidTr="00C93B4C">
        <w:tc>
          <w:tcPr>
            <w:tcW w:w="1857" w:type="dxa"/>
            <w:vAlign w:val="center"/>
          </w:tcPr>
          <w:p w:rsidR="005163C0" w:rsidRPr="00567740" w:rsidRDefault="005163C0" w:rsidP="00C93B4C">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5163C0" w:rsidRPr="00567740" w:rsidRDefault="005163C0" w:rsidP="002E6707">
            <w:pPr>
              <w:pStyle w:val="a4"/>
              <w:bidi/>
              <w:rPr>
                <w:rFonts w:cs="AL-Mohanad"/>
                <w:sz w:val="20"/>
                <w:szCs w:val="20"/>
                <w:rtl/>
              </w:rPr>
            </w:pPr>
            <w:r w:rsidRPr="00567740">
              <w:rPr>
                <w:rFonts w:cs="AL-Mohanad" w:hint="cs"/>
                <w:sz w:val="20"/>
                <w:szCs w:val="20"/>
                <w:rtl/>
              </w:rPr>
              <w:t xml:space="preserve">4/1 تقويم الآداء الوظيفي:قياس مستوى آداء المعلم أو الموظف للعمل المكلف بأدائه ويحتوي على مجموعة من عناصر تقويم الكفايات الشخصية , والمهنية , والعلاقات مع الآخرين </w:t>
            </w:r>
          </w:p>
          <w:p w:rsidR="005163C0" w:rsidRPr="00567740" w:rsidRDefault="005163C0" w:rsidP="002E6707">
            <w:pPr>
              <w:pStyle w:val="a4"/>
              <w:bidi/>
              <w:rPr>
                <w:rFonts w:cs="AL-Mohanad"/>
                <w:sz w:val="20"/>
                <w:szCs w:val="20"/>
                <w:rtl/>
              </w:rPr>
            </w:pPr>
            <w:r w:rsidRPr="00567740">
              <w:rPr>
                <w:rFonts w:cs="AL-Mohanad" w:hint="cs"/>
                <w:sz w:val="20"/>
                <w:szCs w:val="20"/>
                <w:rtl/>
              </w:rPr>
              <w:t xml:space="preserve">4/2 مواطن القوة : هي تلك الصفات الإيجابية التي يتصف بها الموظف وتؤثر على عمله مع وجوب الا تكون تكرارا لعناصر التقييم الأساسية المحدده في بطاقة تقويم الآداء الوظيفي (عناصر الآداء الوظيفي,الصفات الشخصية , العلاقات مع الآخرين ) </w:t>
            </w:r>
          </w:p>
          <w:p w:rsidR="005163C0" w:rsidRPr="00567740" w:rsidRDefault="005163C0" w:rsidP="002E6707">
            <w:pPr>
              <w:pStyle w:val="a4"/>
              <w:bidi/>
              <w:rPr>
                <w:rFonts w:cs="AL-Mohanad"/>
                <w:sz w:val="20"/>
                <w:szCs w:val="20"/>
              </w:rPr>
            </w:pPr>
            <w:r w:rsidRPr="00567740">
              <w:rPr>
                <w:rFonts w:cs="AL-Mohanad" w:hint="cs"/>
                <w:sz w:val="20"/>
                <w:szCs w:val="20"/>
                <w:rtl/>
              </w:rPr>
              <w:t xml:space="preserve">4/3 مواطن الضعف : هي تلك الصفات السلبية التي يتصف بها الموظف وتؤثر على عمله مع وجوب الا تكون تكرارا لعناصر التقويم الأساسية المحدده في بطاقة تقويم الآداء الوظيفي (عناصر الأداء الوظيفي , الصفات الشخصية , العلاقات مع الآخرين ). </w:t>
            </w:r>
          </w:p>
        </w:tc>
      </w:tr>
      <w:tr w:rsidR="002E6707" w:rsidRPr="00567740" w:rsidTr="00C93B4C">
        <w:tc>
          <w:tcPr>
            <w:tcW w:w="10754" w:type="dxa"/>
            <w:gridSpan w:val="2"/>
            <w:shd w:val="clear" w:color="auto" w:fill="BFBFBF"/>
            <w:vAlign w:val="center"/>
          </w:tcPr>
          <w:p w:rsidR="002E6707" w:rsidRPr="00567740" w:rsidRDefault="005163C0" w:rsidP="00B638F3">
            <w:pPr>
              <w:pStyle w:val="a4"/>
              <w:bidi/>
              <w:rPr>
                <w:rFonts w:cs="AL-Mohanad"/>
                <w:sz w:val="20"/>
                <w:szCs w:val="20"/>
                <w:rtl/>
              </w:rPr>
            </w:pPr>
            <w:r w:rsidRPr="00567740">
              <w:rPr>
                <w:rFonts w:cs="AL-Mohanad" w:hint="cs"/>
                <w:sz w:val="20"/>
                <w:szCs w:val="20"/>
                <w:rtl/>
              </w:rPr>
              <w:t>5-العملية</w:t>
            </w:r>
            <w:r w:rsidR="002E6707" w:rsidRPr="00567740">
              <w:rPr>
                <w:rFonts w:cs="AL-Mohanad" w:hint="cs"/>
                <w:sz w:val="20"/>
                <w:szCs w:val="20"/>
                <w:rtl/>
              </w:rPr>
              <w:t>:</w:t>
            </w:r>
          </w:p>
        </w:tc>
      </w:tr>
    </w:tbl>
    <w:p w:rsidR="002E6707" w:rsidRPr="00C93B4C" w:rsidRDefault="002E6707" w:rsidP="002E670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F70D12" w:rsidRPr="00567740" w:rsidTr="00C93B4C">
        <w:tc>
          <w:tcPr>
            <w:tcW w:w="1857" w:type="dxa"/>
            <w:shd w:val="clear" w:color="auto" w:fill="92D050"/>
            <w:vAlign w:val="center"/>
          </w:tcPr>
          <w:p w:rsidR="00F70D12" w:rsidRPr="00567740" w:rsidRDefault="00F70D12" w:rsidP="00CC051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F70D12" w:rsidRPr="00567740" w:rsidRDefault="00F70D12" w:rsidP="00B638F3">
            <w:pPr>
              <w:pStyle w:val="a4"/>
              <w:bidi/>
              <w:jc w:val="center"/>
              <w:rPr>
                <w:rFonts w:cs="AL-Mohanad"/>
                <w:sz w:val="20"/>
                <w:szCs w:val="20"/>
                <w:rtl/>
              </w:rPr>
            </w:pPr>
            <w:r w:rsidRPr="00567740">
              <w:rPr>
                <w:rFonts w:cs="AL-Mohanad" w:hint="cs"/>
                <w:sz w:val="20"/>
                <w:szCs w:val="20"/>
                <w:rtl/>
              </w:rPr>
              <w:t>الإجراء</w:t>
            </w:r>
          </w:p>
        </w:tc>
      </w:tr>
      <w:tr w:rsidR="002E6707" w:rsidRPr="00567740" w:rsidTr="00C93B4C">
        <w:tc>
          <w:tcPr>
            <w:tcW w:w="1857" w:type="dxa"/>
            <w:vAlign w:val="center"/>
          </w:tcPr>
          <w:p w:rsidR="002E6707" w:rsidRPr="00567740" w:rsidRDefault="002E6707" w:rsidP="00CC0512">
            <w:pPr>
              <w:pStyle w:val="a4"/>
              <w:bidi/>
              <w:jc w:val="center"/>
              <w:rPr>
                <w:rFonts w:cs="AL-Mohanad"/>
                <w:sz w:val="20"/>
                <w:szCs w:val="20"/>
                <w:rtl/>
              </w:rPr>
            </w:pPr>
            <w:r w:rsidRPr="00567740">
              <w:rPr>
                <w:rFonts w:cs="AL-Mohanad" w:hint="cs"/>
                <w:sz w:val="20"/>
                <w:szCs w:val="20"/>
                <w:rtl/>
              </w:rPr>
              <w:t>المساعد الإداري</w:t>
            </w:r>
          </w:p>
        </w:tc>
        <w:tc>
          <w:tcPr>
            <w:tcW w:w="992" w:type="dxa"/>
            <w:vAlign w:val="center"/>
          </w:tcPr>
          <w:p w:rsidR="002E6707" w:rsidRPr="00567740" w:rsidRDefault="002E6707" w:rsidP="00CC0512">
            <w:pPr>
              <w:pStyle w:val="a4"/>
              <w:bidi/>
              <w:jc w:val="center"/>
              <w:rPr>
                <w:rFonts w:cs="AL-Mohanad"/>
                <w:sz w:val="20"/>
                <w:szCs w:val="20"/>
                <w:rtl/>
              </w:rPr>
            </w:pPr>
            <w:r w:rsidRPr="00567740">
              <w:rPr>
                <w:rFonts w:cs="AL-Mohanad" w:hint="cs"/>
                <w:sz w:val="20"/>
                <w:szCs w:val="20"/>
                <w:rtl/>
              </w:rPr>
              <w:t>5/1</w:t>
            </w:r>
          </w:p>
        </w:tc>
        <w:tc>
          <w:tcPr>
            <w:tcW w:w="7905" w:type="dxa"/>
          </w:tcPr>
          <w:p w:rsidR="002E6707" w:rsidRPr="00567740" w:rsidRDefault="002E6707" w:rsidP="002E6707">
            <w:pPr>
              <w:pStyle w:val="a4"/>
              <w:bidi/>
              <w:rPr>
                <w:rFonts w:cs="AL-Mohanad"/>
                <w:sz w:val="20"/>
                <w:szCs w:val="20"/>
                <w:rtl/>
              </w:rPr>
            </w:pPr>
            <w:r w:rsidRPr="00567740">
              <w:rPr>
                <w:rFonts w:cs="AL-Mohanad" w:hint="cs"/>
                <w:sz w:val="20"/>
                <w:szCs w:val="20"/>
                <w:rtl/>
              </w:rPr>
              <w:t xml:space="preserve">تزويد مدير المدرسة بنماذج تقويم الأداء الوظيفي للعاملين في المدرسة والمعتمدة من وزارة الخدمة المدنية </w:t>
            </w:r>
          </w:p>
        </w:tc>
      </w:tr>
      <w:tr w:rsidR="00EB2455" w:rsidRPr="00567740" w:rsidTr="00C93B4C">
        <w:tc>
          <w:tcPr>
            <w:tcW w:w="1857" w:type="dxa"/>
            <w:vMerge w:val="restart"/>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5/2</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إستلام النماذج والتقارير والإطلاع على عناصر التقويم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5/3</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تزويد الموظفين بصورة من اللائحة التفسيرية لعناصر التقويم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5/4</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مراجعة التقارير والوثائق والملفات والسجلات المتعلقة بالموظفين</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5/5</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مناقشة الموظفين حول تقارير انجازاتهم وسجل الزيارات والوثائق ذات العلاقة للوقوف على مواطن القوة والضعف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5/6</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رصد درجات الأداء لكل موظف وفقا لنموذج الزيارة الأولى وإطلاع الموظف على نتيجة الأداء الوظيفي </w:t>
            </w:r>
          </w:p>
        </w:tc>
      </w:tr>
      <w:tr w:rsidR="002E6707" w:rsidRPr="00567740" w:rsidTr="00C93B4C">
        <w:tc>
          <w:tcPr>
            <w:tcW w:w="1857" w:type="dxa"/>
            <w:vAlign w:val="center"/>
          </w:tcPr>
          <w:p w:rsidR="002E6707" w:rsidRPr="00567740" w:rsidRDefault="00EB2455" w:rsidP="00CC0512">
            <w:pPr>
              <w:pStyle w:val="a4"/>
              <w:bidi/>
              <w:jc w:val="center"/>
              <w:rPr>
                <w:rFonts w:cs="AL-Mohanad"/>
                <w:sz w:val="20"/>
                <w:szCs w:val="20"/>
                <w:rtl/>
              </w:rPr>
            </w:pPr>
            <w:r w:rsidRPr="00567740">
              <w:rPr>
                <w:rFonts w:cs="AL-Mohanad" w:hint="cs"/>
                <w:sz w:val="20"/>
                <w:szCs w:val="20"/>
                <w:rtl/>
              </w:rPr>
              <w:t>الموظفون</w:t>
            </w:r>
          </w:p>
        </w:tc>
        <w:tc>
          <w:tcPr>
            <w:tcW w:w="992" w:type="dxa"/>
            <w:vAlign w:val="center"/>
          </w:tcPr>
          <w:p w:rsidR="002E6707" w:rsidRPr="00567740" w:rsidRDefault="002E6707" w:rsidP="00CC0512">
            <w:pPr>
              <w:pStyle w:val="a4"/>
              <w:bidi/>
              <w:jc w:val="center"/>
              <w:rPr>
                <w:rFonts w:cs="AL-Mohanad"/>
                <w:sz w:val="20"/>
                <w:szCs w:val="20"/>
              </w:rPr>
            </w:pPr>
            <w:r w:rsidRPr="00567740">
              <w:rPr>
                <w:rFonts w:cs="AL-Mohanad" w:hint="cs"/>
                <w:sz w:val="20"/>
                <w:szCs w:val="20"/>
                <w:rtl/>
              </w:rPr>
              <w:t>5/7</w:t>
            </w:r>
          </w:p>
        </w:tc>
        <w:tc>
          <w:tcPr>
            <w:tcW w:w="7905" w:type="dxa"/>
          </w:tcPr>
          <w:p w:rsidR="002E6707" w:rsidRPr="00567740" w:rsidRDefault="002E6707" w:rsidP="002E6707">
            <w:pPr>
              <w:pStyle w:val="a4"/>
              <w:bidi/>
              <w:rPr>
                <w:rFonts w:cs="AL-Mohanad"/>
                <w:sz w:val="20"/>
                <w:szCs w:val="20"/>
                <w:rtl/>
              </w:rPr>
            </w:pPr>
            <w:r w:rsidRPr="00567740">
              <w:rPr>
                <w:rFonts w:cs="AL-Mohanad" w:hint="cs"/>
                <w:sz w:val="20"/>
                <w:szCs w:val="20"/>
                <w:rtl/>
              </w:rPr>
              <w:t xml:space="preserve">التوقيع من الموظف على نموذج تقويم الأداء الوظيفي </w:t>
            </w:r>
          </w:p>
        </w:tc>
      </w:tr>
      <w:tr w:rsidR="00EB2455" w:rsidRPr="00567740" w:rsidTr="00C93B4C">
        <w:tc>
          <w:tcPr>
            <w:tcW w:w="1857" w:type="dxa"/>
            <w:vMerge w:val="restart"/>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5/8</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السير بالإجراءات السابقة للزيارة الثانية في عملية تقويم الأداء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5/9</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 xml:space="preserve">التوقيع على إستمارة الأداء الوظيفي وإعتمادها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5/10</w:t>
            </w:r>
          </w:p>
        </w:tc>
        <w:tc>
          <w:tcPr>
            <w:tcW w:w="7905" w:type="dxa"/>
          </w:tcPr>
          <w:p w:rsidR="00EB2455" w:rsidRPr="00567740" w:rsidRDefault="00EB2455" w:rsidP="00EB2455">
            <w:pPr>
              <w:pStyle w:val="a4"/>
              <w:bidi/>
              <w:rPr>
                <w:rFonts w:cs="AL-Mohanad"/>
                <w:sz w:val="20"/>
                <w:szCs w:val="20"/>
                <w:rtl/>
              </w:rPr>
            </w:pPr>
            <w:r w:rsidRPr="00567740">
              <w:rPr>
                <w:rFonts w:cs="AL-Mohanad" w:hint="cs"/>
                <w:sz w:val="20"/>
                <w:szCs w:val="20"/>
                <w:rtl/>
              </w:rPr>
              <w:t xml:space="preserve">إعلام الموظفين وإشعارهم بأدائهم الوظيفي وفي حال حصول أي موظف على درجة (غير مرض) في إستمارة الأداء الوظيفي فيحق له الإعتراض خلال (15) يوما من اعتماد التقرير  </w:t>
            </w:r>
          </w:p>
        </w:tc>
      </w:tr>
      <w:tr w:rsidR="00EB2455" w:rsidRPr="00567740" w:rsidTr="00C93B4C">
        <w:tc>
          <w:tcPr>
            <w:tcW w:w="1857" w:type="dxa"/>
            <w:vMerge/>
            <w:vAlign w:val="center"/>
          </w:tcPr>
          <w:p w:rsidR="00EB2455" w:rsidRPr="00567740" w:rsidRDefault="00EB2455" w:rsidP="00CC0512">
            <w:pPr>
              <w:pStyle w:val="a4"/>
              <w:bidi/>
              <w:jc w:val="center"/>
              <w:rPr>
                <w:rFonts w:cs="AL-Mohanad"/>
                <w:sz w:val="20"/>
                <w:szCs w:val="20"/>
                <w:rtl/>
              </w:rPr>
            </w:pPr>
          </w:p>
        </w:tc>
        <w:tc>
          <w:tcPr>
            <w:tcW w:w="992" w:type="dxa"/>
            <w:vAlign w:val="center"/>
          </w:tcPr>
          <w:p w:rsidR="00EB2455" w:rsidRPr="00567740" w:rsidRDefault="00EB2455" w:rsidP="00CC0512">
            <w:pPr>
              <w:pStyle w:val="a4"/>
              <w:bidi/>
              <w:jc w:val="center"/>
              <w:rPr>
                <w:rFonts w:cs="AL-Mohanad"/>
                <w:sz w:val="20"/>
                <w:szCs w:val="20"/>
                <w:rtl/>
              </w:rPr>
            </w:pPr>
            <w:r w:rsidRPr="00567740">
              <w:rPr>
                <w:rFonts w:cs="AL-Mohanad" w:hint="cs"/>
                <w:sz w:val="20"/>
                <w:szCs w:val="20"/>
                <w:rtl/>
              </w:rPr>
              <w:t>5/11</w:t>
            </w:r>
          </w:p>
        </w:tc>
        <w:tc>
          <w:tcPr>
            <w:tcW w:w="7905" w:type="dxa"/>
          </w:tcPr>
          <w:p w:rsidR="00EB2455" w:rsidRPr="00567740" w:rsidRDefault="00EB2455" w:rsidP="002E6707">
            <w:pPr>
              <w:pStyle w:val="a4"/>
              <w:bidi/>
              <w:rPr>
                <w:rFonts w:cs="AL-Mohanad"/>
                <w:sz w:val="20"/>
                <w:szCs w:val="20"/>
                <w:rtl/>
              </w:rPr>
            </w:pPr>
            <w:r w:rsidRPr="00567740">
              <w:rPr>
                <w:rFonts w:cs="AL-Mohanad" w:hint="cs"/>
                <w:sz w:val="20"/>
                <w:szCs w:val="20"/>
                <w:rtl/>
              </w:rPr>
              <w:t>رفع تقارير الأداء الوظيفي إلى إدارة التربية والتعليم أو مكتب التربية والتعليم لاعتمادها من المرجع المختص</w:t>
            </w:r>
          </w:p>
        </w:tc>
      </w:tr>
    </w:tbl>
    <w:p w:rsidR="002E6707" w:rsidRDefault="002E6707" w:rsidP="002E6707">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Default="00C93B4C" w:rsidP="00C93B4C">
      <w:pPr>
        <w:pStyle w:val="a4"/>
        <w:bidi/>
        <w:rPr>
          <w:sz w:val="20"/>
          <w:szCs w:val="20"/>
          <w:rtl/>
        </w:rPr>
      </w:pPr>
    </w:p>
    <w:p w:rsidR="00C93B4C" w:rsidRPr="00567740" w:rsidRDefault="00C93B4C" w:rsidP="00C93B4C">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2E6707" w:rsidRPr="00567740" w:rsidTr="00451293">
        <w:tc>
          <w:tcPr>
            <w:tcW w:w="10754" w:type="dxa"/>
            <w:shd w:val="clear" w:color="auto" w:fill="FFFFFF" w:themeFill="background1"/>
          </w:tcPr>
          <w:p w:rsidR="002E6707" w:rsidRPr="00567740" w:rsidRDefault="002E6707" w:rsidP="00B638F3">
            <w:pPr>
              <w:pStyle w:val="a4"/>
              <w:bidi/>
              <w:rPr>
                <w:sz w:val="20"/>
                <w:szCs w:val="20"/>
                <w:rtl/>
              </w:rPr>
            </w:pPr>
            <w:r w:rsidRPr="00567740">
              <w:rPr>
                <w:rFonts w:cs="AL-Mohanad" w:hint="cs"/>
                <w:sz w:val="20"/>
                <w:szCs w:val="20"/>
                <w:rtl/>
              </w:rPr>
              <w:t>6- النماذج والسجلات</w:t>
            </w:r>
          </w:p>
        </w:tc>
      </w:tr>
    </w:tbl>
    <w:p w:rsidR="002E6707" w:rsidRPr="00C93B4C" w:rsidRDefault="002E6707" w:rsidP="002E6707">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84"/>
        <w:gridCol w:w="2467"/>
        <w:gridCol w:w="1559"/>
        <w:gridCol w:w="2882"/>
        <w:gridCol w:w="1762"/>
      </w:tblGrid>
      <w:tr w:rsidR="002E6707" w:rsidRPr="00567740" w:rsidTr="00451293">
        <w:tc>
          <w:tcPr>
            <w:tcW w:w="969"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التسلسل</w:t>
            </w:r>
          </w:p>
        </w:tc>
        <w:tc>
          <w:tcPr>
            <w:tcW w:w="1147"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اسم النموذج</w:t>
            </w:r>
          </w:p>
        </w:tc>
        <w:tc>
          <w:tcPr>
            <w:tcW w:w="725"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رقم النموذج</w:t>
            </w:r>
          </w:p>
        </w:tc>
        <w:tc>
          <w:tcPr>
            <w:tcW w:w="1340"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مدة الحفظ</w:t>
            </w:r>
          </w:p>
        </w:tc>
      </w:tr>
      <w:tr w:rsidR="002E6707" w:rsidRPr="00567740" w:rsidTr="00451293">
        <w:tc>
          <w:tcPr>
            <w:tcW w:w="969" w:type="pct"/>
            <w:vAlign w:val="center"/>
          </w:tcPr>
          <w:p w:rsidR="002E6707" w:rsidRPr="00567740" w:rsidRDefault="002E6707" w:rsidP="00B638F3">
            <w:pPr>
              <w:pStyle w:val="a4"/>
              <w:bidi/>
              <w:jc w:val="center"/>
              <w:rPr>
                <w:rFonts w:cs="AL-Mohanad"/>
                <w:sz w:val="20"/>
                <w:szCs w:val="20"/>
                <w:rtl/>
              </w:rPr>
            </w:pPr>
          </w:p>
        </w:tc>
        <w:tc>
          <w:tcPr>
            <w:tcW w:w="1147" w:type="pct"/>
            <w:vAlign w:val="center"/>
          </w:tcPr>
          <w:p w:rsidR="002E6707" w:rsidRPr="00567740" w:rsidRDefault="002E6707" w:rsidP="00B638F3">
            <w:pPr>
              <w:pStyle w:val="a4"/>
              <w:bidi/>
              <w:jc w:val="center"/>
              <w:rPr>
                <w:rFonts w:cs="AL-Mohanad"/>
                <w:sz w:val="20"/>
                <w:szCs w:val="20"/>
                <w:rtl/>
              </w:rPr>
            </w:pPr>
          </w:p>
        </w:tc>
        <w:tc>
          <w:tcPr>
            <w:tcW w:w="725" w:type="pct"/>
            <w:vAlign w:val="center"/>
          </w:tcPr>
          <w:p w:rsidR="002E6707" w:rsidRPr="00567740" w:rsidRDefault="002E6707" w:rsidP="00B638F3">
            <w:pPr>
              <w:pStyle w:val="a4"/>
              <w:bidi/>
              <w:jc w:val="center"/>
              <w:rPr>
                <w:rFonts w:cs="AL-Mohanad"/>
                <w:sz w:val="20"/>
                <w:szCs w:val="20"/>
                <w:rtl/>
              </w:rPr>
            </w:pPr>
          </w:p>
        </w:tc>
        <w:tc>
          <w:tcPr>
            <w:tcW w:w="1340" w:type="pct"/>
            <w:vAlign w:val="center"/>
          </w:tcPr>
          <w:p w:rsidR="002E6707" w:rsidRPr="00567740" w:rsidRDefault="002E6707" w:rsidP="00B638F3">
            <w:pPr>
              <w:pStyle w:val="a4"/>
              <w:bidi/>
              <w:jc w:val="center"/>
              <w:rPr>
                <w:rFonts w:cs="AL-Mohanad"/>
                <w:sz w:val="20"/>
                <w:szCs w:val="20"/>
                <w:rtl/>
              </w:rPr>
            </w:pPr>
          </w:p>
        </w:tc>
        <w:tc>
          <w:tcPr>
            <w:tcW w:w="819" w:type="pct"/>
            <w:vAlign w:val="center"/>
          </w:tcPr>
          <w:p w:rsidR="002E6707" w:rsidRPr="00567740" w:rsidRDefault="002E6707" w:rsidP="00B638F3">
            <w:pPr>
              <w:pStyle w:val="a4"/>
              <w:bidi/>
              <w:jc w:val="center"/>
              <w:rPr>
                <w:rFonts w:cs="AL-Mohanad"/>
                <w:sz w:val="20"/>
                <w:szCs w:val="20"/>
                <w:rtl/>
              </w:rPr>
            </w:pPr>
          </w:p>
        </w:tc>
      </w:tr>
    </w:tbl>
    <w:p w:rsidR="00EB2455" w:rsidRPr="00567740" w:rsidRDefault="00EB2455" w:rsidP="008D4978">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6D513B" w:rsidRPr="00567740" w:rsidTr="00451293">
        <w:tc>
          <w:tcPr>
            <w:tcW w:w="1259" w:type="pct"/>
            <w:shd w:val="clear" w:color="auto" w:fill="92D050"/>
          </w:tcPr>
          <w:p w:rsidR="006D513B" w:rsidRPr="00451293" w:rsidRDefault="006D513B" w:rsidP="00451293">
            <w:pPr>
              <w:pStyle w:val="a4"/>
              <w:bidi/>
              <w:jc w:val="center"/>
              <w:rPr>
                <w:rFonts w:cs="GE SS Two Medium"/>
                <w:sz w:val="20"/>
                <w:szCs w:val="20"/>
                <w:rtl/>
              </w:rPr>
            </w:pPr>
            <w:r w:rsidRPr="00451293">
              <w:rPr>
                <w:rFonts w:cs="GE SS Two Medium" w:hint="cs"/>
                <w:sz w:val="20"/>
                <w:szCs w:val="20"/>
                <w:rtl/>
              </w:rPr>
              <w:t>رقم العملية: 25</w:t>
            </w:r>
          </w:p>
        </w:tc>
        <w:tc>
          <w:tcPr>
            <w:tcW w:w="2075" w:type="pct"/>
            <w:shd w:val="clear" w:color="auto" w:fill="92D050"/>
          </w:tcPr>
          <w:p w:rsidR="006D513B" w:rsidRPr="00451293" w:rsidRDefault="006D513B" w:rsidP="00451293">
            <w:pPr>
              <w:pStyle w:val="a4"/>
              <w:bidi/>
              <w:jc w:val="center"/>
              <w:rPr>
                <w:rFonts w:cs="GE SS Two Medium"/>
                <w:sz w:val="20"/>
                <w:szCs w:val="20"/>
                <w:rtl/>
              </w:rPr>
            </w:pPr>
            <w:r w:rsidRPr="00451293">
              <w:rPr>
                <w:rFonts w:cs="GE SS Two Medium" w:hint="cs"/>
                <w:sz w:val="20"/>
                <w:szCs w:val="20"/>
                <w:rtl/>
              </w:rPr>
              <w:t>اسم العملية: التدقيق الداخلي لنظام الجودة</w:t>
            </w:r>
          </w:p>
        </w:tc>
        <w:tc>
          <w:tcPr>
            <w:tcW w:w="1666" w:type="pct"/>
            <w:shd w:val="clear" w:color="auto" w:fill="92D050"/>
          </w:tcPr>
          <w:p w:rsidR="006D513B" w:rsidRPr="00451293" w:rsidRDefault="006D513B" w:rsidP="00451293">
            <w:pPr>
              <w:pStyle w:val="a4"/>
              <w:bidi/>
              <w:jc w:val="center"/>
              <w:rPr>
                <w:rFonts w:cs="GE SS Two Medium"/>
                <w:sz w:val="20"/>
                <w:szCs w:val="20"/>
                <w:rtl/>
              </w:rPr>
            </w:pPr>
            <w:r w:rsidRPr="00451293">
              <w:rPr>
                <w:rFonts w:cs="GE SS Two Medium" w:hint="cs"/>
                <w:sz w:val="20"/>
                <w:szCs w:val="20"/>
                <w:rtl/>
              </w:rPr>
              <w:t>رمز العملية: م.م.ع.-06</w:t>
            </w:r>
          </w:p>
        </w:tc>
      </w:tr>
    </w:tbl>
    <w:p w:rsidR="002E6707" w:rsidRPr="00451293" w:rsidRDefault="002E6707" w:rsidP="002E670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6D513B" w:rsidRPr="00567740" w:rsidTr="00451293">
        <w:tc>
          <w:tcPr>
            <w:tcW w:w="1857" w:type="dxa"/>
            <w:vAlign w:val="center"/>
          </w:tcPr>
          <w:p w:rsidR="006D513B" w:rsidRPr="00567740" w:rsidRDefault="006D513B" w:rsidP="00451293">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6D513B" w:rsidRPr="00567740" w:rsidRDefault="006D513B" w:rsidP="002E6707">
            <w:pPr>
              <w:pStyle w:val="a4"/>
              <w:bidi/>
              <w:rPr>
                <w:rFonts w:cs="AL-Mohanad"/>
                <w:sz w:val="20"/>
                <w:szCs w:val="20"/>
                <w:rtl/>
              </w:rPr>
            </w:pPr>
            <w:r w:rsidRPr="00567740">
              <w:rPr>
                <w:rFonts w:cs="AL-Mohanad" w:hint="cs"/>
                <w:sz w:val="20"/>
                <w:szCs w:val="20"/>
                <w:rtl/>
              </w:rPr>
              <w:t xml:space="preserve">التأكد من نظامية الإجراءات (الطريقة ) المتبعة في تطبيق النظام الداخلي للجودة بالمدرسة والمعمول بها على جميع الوظائف بالمدرسة </w:t>
            </w:r>
          </w:p>
        </w:tc>
      </w:tr>
      <w:tr w:rsidR="006D513B" w:rsidRPr="00567740" w:rsidTr="00451293">
        <w:tc>
          <w:tcPr>
            <w:tcW w:w="1857" w:type="dxa"/>
            <w:vAlign w:val="center"/>
          </w:tcPr>
          <w:p w:rsidR="006D513B" w:rsidRPr="00567740" w:rsidRDefault="006D513B" w:rsidP="00451293">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6D513B" w:rsidRPr="00567740" w:rsidRDefault="006D513B" w:rsidP="002E6707">
            <w:pPr>
              <w:pStyle w:val="a4"/>
              <w:bidi/>
              <w:rPr>
                <w:rFonts w:cs="AL-Mohanad"/>
                <w:sz w:val="20"/>
                <w:szCs w:val="20"/>
                <w:rtl/>
              </w:rPr>
            </w:pPr>
            <w:r w:rsidRPr="00567740">
              <w:rPr>
                <w:rFonts w:cs="AL-Mohanad" w:hint="cs"/>
                <w:sz w:val="20"/>
                <w:szCs w:val="20"/>
                <w:rtl/>
              </w:rPr>
              <w:t>يطبق هذا الإجراء على جميع الإجراءات الواردة في نظام الجودة</w:t>
            </w:r>
          </w:p>
        </w:tc>
      </w:tr>
      <w:tr w:rsidR="006D513B" w:rsidRPr="00567740" w:rsidTr="00451293">
        <w:tc>
          <w:tcPr>
            <w:tcW w:w="1857" w:type="dxa"/>
            <w:vAlign w:val="center"/>
          </w:tcPr>
          <w:p w:rsidR="006D513B" w:rsidRPr="00567740" w:rsidRDefault="006D513B" w:rsidP="00451293">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6D513B" w:rsidRPr="00567740" w:rsidRDefault="006D513B" w:rsidP="002E6707">
            <w:pPr>
              <w:pStyle w:val="a4"/>
              <w:bidi/>
              <w:rPr>
                <w:rFonts w:cs="AL-Mohanad"/>
                <w:sz w:val="20"/>
                <w:szCs w:val="20"/>
                <w:rtl/>
              </w:rPr>
            </w:pPr>
            <w:r w:rsidRPr="00567740">
              <w:rPr>
                <w:rFonts w:cs="AL-Mohanad" w:hint="cs"/>
                <w:sz w:val="20"/>
                <w:szCs w:val="20"/>
                <w:rtl/>
              </w:rPr>
              <w:t xml:space="preserve">3/1 نظام الجودة الإدارية </w:t>
            </w:r>
          </w:p>
        </w:tc>
      </w:tr>
      <w:tr w:rsidR="006D513B" w:rsidRPr="00567740" w:rsidTr="00451293">
        <w:tc>
          <w:tcPr>
            <w:tcW w:w="1857" w:type="dxa"/>
            <w:vAlign w:val="center"/>
          </w:tcPr>
          <w:p w:rsidR="006D513B" w:rsidRPr="00567740" w:rsidRDefault="006D513B" w:rsidP="00451293">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6D513B" w:rsidRPr="00567740" w:rsidRDefault="006D513B" w:rsidP="002E6707">
            <w:pPr>
              <w:pStyle w:val="a4"/>
              <w:bidi/>
              <w:rPr>
                <w:rFonts w:cs="AL-Mohanad"/>
                <w:sz w:val="20"/>
                <w:szCs w:val="20"/>
              </w:rPr>
            </w:pPr>
            <w:r w:rsidRPr="00567740">
              <w:rPr>
                <w:rFonts w:cs="AL-Mohanad" w:hint="cs"/>
                <w:sz w:val="20"/>
                <w:szCs w:val="20"/>
                <w:rtl/>
              </w:rPr>
              <w:t xml:space="preserve">4/1 فريق التدقيق الداخلي : فريق يتألف من أعضاء لجنة التميز والجودة في المدرسة وهم مدربون ومؤهلون للقيام بأعمال التدقيق الداخلي حسب متطلبات نظام إدارة الجودة </w:t>
            </w:r>
          </w:p>
        </w:tc>
      </w:tr>
      <w:tr w:rsidR="002E6707" w:rsidRPr="00567740" w:rsidTr="00451293">
        <w:tc>
          <w:tcPr>
            <w:tcW w:w="10754" w:type="dxa"/>
            <w:gridSpan w:val="2"/>
            <w:shd w:val="clear" w:color="auto" w:fill="FFFFFF" w:themeFill="background1"/>
            <w:vAlign w:val="center"/>
          </w:tcPr>
          <w:p w:rsidR="002E6707" w:rsidRPr="00567740" w:rsidRDefault="006D513B" w:rsidP="00B638F3">
            <w:pPr>
              <w:pStyle w:val="a4"/>
              <w:bidi/>
              <w:rPr>
                <w:rFonts w:cs="AL-Mohanad"/>
                <w:sz w:val="20"/>
                <w:szCs w:val="20"/>
                <w:rtl/>
              </w:rPr>
            </w:pPr>
            <w:r w:rsidRPr="00567740">
              <w:rPr>
                <w:rFonts w:cs="AL-Mohanad" w:hint="cs"/>
                <w:sz w:val="20"/>
                <w:szCs w:val="20"/>
                <w:rtl/>
              </w:rPr>
              <w:t>5-العملية</w:t>
            </w:r>
            <w:r w:rsidR="002E6707" w:rsidRPr="00567740">
              <w:rPr>
                <w:rFonts w:cs="AL-Mohanad" w:hint="cs"/>
                <w:sz w:val="20"/>
                <w:szCs w:val="20"/>
                <w:rtl/>
              </w:rPr>
              <w:t>:</w:t>
            </w:r>
          </w:p>
        </w:tc>
      </w:tr>
    </w:tbl>
    <w:p w:rsidR="002E6707" w:rsidRPr="00451293" w:rsidRDefault="002E6707" w:rsidP="002E6707">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8D4978" w:rsidRPr="00567740" w:rsidTr="00451293">
        <w:tc>
          <w:tcPr>
            <w:tcW w:w="1857" w:type="dxa"/>
            <w:shd w:val="clear" w:color="auto" w:fill="92D050"/>
            <w:vAlign w:val="center"/>
          </w:tcPr>
          <w:p w:rsidR="008D4978" w:rsidRPr="00567740" w:rsidRDefault="008D4978" w:rsidP="00CC051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8D4978" w:rsidRPr="00567740" w:rsidRDefault="008D4978" w:rsidP="008D4978">
            <w:pPr>
              <w:pStyle w:val="a4"/>
              <w:bidi/>
              <w:jc w:val="center"/>
              <w:rPr>
                <w:rFonts w:cs="AL-Mohanad"/>
                <w:sz w:val="20"/>
                <w:szCs w:val="20"/>
                <w:rtl/>
              </w:rPr>
            </w:pPr>
            <w:r w:rsidRPr="00567740">
              <w:rPr>
                <w:rFonts w:cs="AL-Mohanad" w:hint="cs"/>
                <w:sz w:val="20"/>
                <w:szCs w:val="20"/>
                <w:rtl/>
              </w:rPr>
              <w:t>الإجراء</w:t>
            </w:r>
          </w:p>
        </w:tc>
      </w:tr>
      <w:tr w:rsidR="007E0B3D" w:rsidRPr="00567740" w:rsidTr="00451293">
        <w:tc>
          <w:tcPr>
            <w:tcW w:w="1857"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5/1</w:t>
            </w:r>
          </w:p>
        </w:tc>
        <w:tc>
          <w:tcPr>
            <w:tcW w:w="7905" w:type="dxa"/>
          </w:tcPr>
          <w:p w:rsidR="007E0B3D" w:rsidRPr="00567740" w:rsidRDefault="007E0B3D" w:rsidP="007E0B3D">
            <w:pPr>
              <w:pStyle w:val="a4"/>
              <w:bidi/>
              <w:rPr>
                <w:rFonts w:cs="AL-Mohanad"/>
                <w:sz w:val="20"/>
                <w:szCs w:val="20"/>
                <w:rtl/>
              </w:rPr>
            </w:pPr>
            <w:r w:rsidRPr="00567740">
              <w:rPr>
                <w:rFonts w:cs="AL-Mohanad" w:hint="cs"/>
                <w:sz w:val="20"/>
                <w:szCs w:val="20"/>
                <w:rtl/>
              </w:rPr>
              <w:t xml:space="preserve">القيام بتحديد فريق التدقيق الداخلي بالمدرسة من بين أعضائها وتحديد رئيس للفريق وأسماء الأعضاء والمهمة والهدف والمدة الزمنية المحددة للإنجاز </w:t>
            </w:r>
          </w:p>
        </w:tc>
      </w:tr>
      <w:tr w:rsidR="007E0B3D" w:rsidRPr="00567740" w:rsidTr="00451293">
        <w:tc>
          <w:tcPr>
            <w:tcW w:w="1857"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5/2</w:t>
            </w:r>
          </w:p>
        </w:tc>
        <w:tc>
          <w:tcPr>
            <w:tcW w:w="7905" w:type="dxa"/>
          </w:tcPr>
          <w:p w:rsidR="007E0B3D" w:rsidRPr="00567740" w:rsidRDefault="007E0B3D" w:rsidP="007E0B3D">
            <w:pPr>
              <w:pStyle w:val="a4"/>
              <w:bidi/>
              <w:rPr>
                <w:rFonts w:cs="AL-Mohanad"/>
                <w:sz w:val="20"/>
                <w:szCs w:val="20"/>
                <w:rtl/>
              </w:rPr>
            </w:pPr>
            <w:r w:rsidRPr="00567740">
              <w:rPr>
                <w:rFonts w:cs="AL-Mohanad" w:hint="cs"/>
                <w:sz w:val="20"/>
                <w:szCs w:val="20"/>
                <w:rtl/>
              </w:rPr>
              <w:t xml:space="preserve">إعداد الخطابات للجهات المعنية داخل الوزارة وخارجها لتدريب فريق التدقيق الداخلي وتأهيلهم للقيام بمهام المراجعة الداخلية </w:t>
            </w:r>
          </w:p>
        </w:tc>
      </w:tr>
      <w:tr w:rsidR="007E0B3D" w:rsidRPr="00567740" w:rsidTr="00451293">
        <w:tc>
          <w:tcPr>
            <w:tcW w:w="1857"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5/3</w:t>
            </w:r>
          </w:p>
        </w:tc>
        <w:tc>
          <w:tcPr>
            <w:tcW w:w="7905" w:type="dxa"/>
          </w:tcPr>
          <w:p w:rsidR="007E0B3D" w:rsidRPr="00567740" w:rsidRDefault="007E0B3D" w:rsidP="007E0B3D">
            <w:pPr>
              <w:pStyle w:val="a4"/>
              <w:bidi/>
              <w:rPr>
                <w:rFonts w:cs="AL-Mohanad"/>
                <w:sz w:val="20"/>
                <w:szCs w:val="20"/>
                <w:rtl/>
              </w:rPr>
            </w:pPr>
            <w:r w:rsidRPr="00567740">
              <w:rPr>
                <w:rFonts w:cs="AL-Mohanad" w:hint="cs"/>
                <w:sz w:val="20"/>
                <w:szCs w:val="20"/>
                <w:rtl/>
              </w:rPr>
              <w:t xml:space="preserve">تسليم رئيس فريق التدقيق الداخلي نسخة كاملة من العمليات والإجراءات المعتمدة داخل المدرسة  </w:t>
            </w:r>
          </w:p>
        </w:tc>
      </w:tr>
      <w:tr w:rsidR="007E0B3D" w:rsidRPr="00567740" w:rsidTr="00451293">
        <w:tc>
          <w:tcPr>
            <w:tcW w:w="1857"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فريق</w:t>
            </w:r>
          </w:p>
          <w:p w:rsidR="007E0B3D" w:rsidRPr="00567740" w:rsidRDefault="007E0B3D"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5/4</w:t>
            </w:r>
          </w:p>
        </w:tc>
        <w:tc>
          <w:tcPr>
            <w:tcW w:w="7905" w:type="dxa"/>
          </w:tcPr>
          <w:p w:rsidR="007E0B3D" w:rsidRPr="00567740" w:rsidRDefault="007E0B3D" w:rsidP="007E0B3D">
            <w:pPr>
              <w:pStyle w:val="a4"/>
              <w:bidi/>
              <w:rPr>
                <w:rFonts w:cs="AL-Mohanad"/>
                <w:sz w:val="20"/>
                <w:szCs w:val="20"/>
                <w:rtl/>
              </w:rPr>
            </w:pPr>
            <w:r w:rsidRPr="00567740">
              <w:rPr>
                <w:rFonts w:cs="AL-Mohanad" w:hint="cs"/>
                <w:sz w:val="20"/>
                <w:szCs w:val="20"/>
                <w:rtl/>
              </w:rPr>
              <w:t>درا</w:t>
            </w:r>
            <w:r w:rsidR="00792357" w:rsidRPr="00567740">
              <w:rPr>
                <w:rFonts w:cs="AL-Mohanad" w:hint="cs"/>
                <w:sz w:val="20"/>
                <w:szCs w:val="20"/>
                <w:rtl/>
              </w:rPr>
              <w:t>س</w:t>
            </w:r>
            <w:r w:rsidRPr="00567740">
              <w:rPr>
                <w:rFonts w:cs="AL-Mohanad" w:hint="cs"/>
                <w:sz w:val="20"/>
                <w:szCs w:val="20"/>
                <w:rtl/>
              </w:rPr>
              <w:t xml:space="preserve">ة جميع العمليات والإجراءات ومراجعتها والتأكد منها ووضع خطة التدقيق لها </w:t>
            </w:r>
          </w:p>
        </w:tc>
      </w:tr>
      <w:tr w:rsidR="007E0B3D" w:rsidRPr="00567740" w:rsidTr="00451293">
        <w:tc>
          <w:tcPr>
            <w:tcW w:w="1857" w:type="dxa"/>
            <w:vAlign w:val="center"/>
          </w:tcPr>
          <w:p w:rsidR="007E0B3D" w:rsidRPr="00567740" w:rsidRDefault="007E0B3D" w:rsidP="00CC0512">
            <w:pPr>
              <w:pStyle w:val="a4"/>
              <w:bidi/>
              <w:jc w:val="center"/>
              <w:rPr>
                <w:rFonts w:cs="AL-Mohanad"/>
                <w:sz w:val="20"/>
                <w:szCs w:val="20"/>
                <w:rtl/>
              </w:rPr>
            </w:pP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5/5</w:t>
            </w:r>
          </w:p>
        </w:tc>
        <w:tc>
          <w:tcPr>
            <w:tcW w:w="7905" w:type="dxa"/>
          </w:tcPr>
          <w:p w:rsidR="007E0B3D" w:rsidRPr="00567740" w:rsidRDefault="007E0B3D" w:rsidP="007E0B3D">
            <w:pPr>
              <w:pStyle w:val="a4"/>
              <w:bidi/>
              <w:rPr>
                <w:rFonts w:cs="AL-Mohanad"/>
                <w:sz w:val="20"/>
                <w:szCs w:val="20"/>
                <w:rtl/>
              </w:rPr>
            </w:pPr>
            <w:r w:rsidRPr="00567740">
              <w:rPr>
                <w:rFonts w:cs="AL-Mohanad" w:hint="cs"/>
                <w:sz w:val="20"/>
                <w:szCs w:val="20"/>
                <w:rtl/>
              </w:rPr>
              <w:t xml:space="preserve">تحضير القائمة التفقدية لعملية التدقيق بناء على آليات و خطوات العمليات والإجراءات المراد تدقيقها </w:t>
            </w:r>
          </w:p>
        </w:tc>
      </w:tr>
      <w:tr w:rsidR="007E0B3D" w:rsidRPr="00567740" w:rsidTr="00451293">
        <w:tc>
          <w:tcPr>
            <w:tcW w:w="1857" w:type="dxa"/>
            <w:vMerge w:val="restart"/>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رئيس فريق</w:t>
            </w:r>
          </w:p>
          <w:p w:rsidR="007E0B3D" w:rsidRPr="00567740" w:rsidRDefault="007E0B3D"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7E0B3D" w:rsidRPr="00567740" w:rsidRDefault="007E0B3D" w:rsidP="00CC0512">
            <w:pPr>
              <w:pStyle w:val="a4"/>
              <w:bidi/>
              <w:jc w:val="center"/>
              <w:rPr>
                <w:rFonts w:cs="AL-Mohanad"/>
                <w:sz w:val="20"/>
                <w:szCs w:val="20"/>
                <w:rtl/>
              </w:rPr>
            </w:pPr>
            <w:r w:rsidRPr="00567740">
              <w:rPr>
                <w:rFonts w:cs="AL-Mohanad" w:hint="cs"/>
                <w:sz w:val="20"/>
                <w:szCs w:val="20"/>
                <w:rtl/>
              </w:rPr>
              <w:t>5/6</w:t>
            </w:r>
          </w:p>
        </w:tc>
        <w:tc>
          <w:tcPr>
            <w:tcW w:w="7905" w:type="dxa"/>
          </w:tcPr>
          <w:p w:rsidR="007E0B3D" w:rsidRPr="00567740" w:rsidRDefault="007E0B3D" w:rsidP="001216E5">
            <w:pPr>
              <w:pStyle w:val="a4"/>
              <w:bidi/>
              <w:rPr>
                <w:rFonts w:cs="AL-Mohanad"/>
                <w:sz w:val="20"/>
                <w:szCs w:val="20"/>
                <w:rtl/>
              </w:rPr>
            </w:pPr>
            <w:r w:rsidRPr="00567740">
              <w:rPr>
                <w:rFonts w:cs="AL-Mohanad" w:hint="cs"/>
                <w:sz w:val="20"/>
                <w:szCs w:val="20"/>
                <w:rtl/>
              </w:rPr>
              <w:t xml:space="preserve">إعداد الخطة لإجراء التدقيق الداخلي </w:t>
            </w:r>
            <w:r w:rsidR="001216E5" w:rsidRPr="00567740">
              <w:rPr>
                <w:rFonts w:cs="AL-Mohanad" w:hint="cs"/>
                <w:sz w:val="20"/>
                <w:szCs w:val="20"/>
                <w:rtl/>
              </w:rPr>
              <w:t xml:space="preserve">وفقًا للنموذج(م.م.ع.ن-06-01) </w:t>
            </w:r>
            <w:r w:rsidRPr="00567740">
              <w:rPr>
                <w:rFonts w:cs="AL-Mohanad" w:hint="cs"/>
                <w:sz w:val="20"/>
                <w:szCs w:val="20"/>
                <w:rtl/>
              </w:rPr>
              <w:t xml:space="preserve">وتكون على زيارتين خلال العام الدراسي </w:t>
            </w:r>
          </w:p>
        </w:tc>
      </w:tr>
      <w:tr w:rsidR="007E0B3D" w:rsidRPr="00567740" w:rsidTr="00451293">
        <w:tc>
          <w:tcPr>
            <w:tcW w:w="1857" w:type="dxa"/>
            <w:vMerge/>
            <w:vAlign w:val="center"/>
          </w:tcPr>
          <w:p w:rsidR="007E0B3D" w:rsidRPr="00567740" w:rsidRDefault="007E0B3D" w:rsidP="00CC0512">
            <w:pPr>
              <w:pStyle w:val="a4"/>
              <w:bidi/>
              <w:jc w:val="center"/>
              <w:rPr>
                <w:rFonts w:cs="AL-Mohanad"/>
                <w:sz w:val="20"/>
                <w:szCs w:val="20"/>
                <w:rtl/>
              </w:rPr>
            </w:pPr>
          </w:p>
        </w:tc>
        <w:tc>
          <w:tcPr>
            <w:tcW w:w="992" w:type="dxa"/>
            <w:vAlign w:val="center"/>
          </w:tcPr>
          <w:p w:rsidR="007E0B3D" w:rsidRPr="00567740" w:rsidRDefault="007E0B3D" w:rsidP="00CC0512">
            <w:pPr>
              <w:pStyle w:val="a4"/>
              <w:bidi/>
              <w:jc w:val="center"/>
              <w:rPr>
                <w:rFonts w:cs="AL-Mohanad"/>
                <w:sz w:val="20"/>
                <w:szCs w:val="20"/>
              </w:rPr>
            </w:pPr>
            <w:r w:rsidRPr="00567740">
              <w:rPr>
                <w:rFonts w:cs="AL-Mohanad" w:hint="cs"/>
                <w:sz w:val="20"/>
                <w:szCs w:val="20"/>
                <w:rtl/>
              </w:rPr>
              <w:t>5/7</w:t>
            </w:r>
          </w:p>
        </w:tc>
        <w:tc>
          <w:tcPr>
            <w:tcW w:w="7905" w:type="dxa"/>
          </w:tcPr>
          <w:p w:rsidR="007E0B3D" w:rsidRPr="00567740" w:rsidRDefault="001216E5" w:rsidP="007E0B3D">
            <w:pPr>
              <w:pStyle w:val="a4"/>
              <w:bidi/>
              <w:rPr>
                <w:rFonts w:cs="AL-Mohanad"/>
                <w:sz w:val="20"/>
                <w:szCs w:val="20"/>
                <w:rtl/>
              </w:rPr>
            </w:pPr>
            <w:r w:rsidRPr="00567740">
              <w:rPr>
                <w:rFonts w:cs="AL-Mohanad" w:hint="cs"/>
                <w:sz w:val="20"/>
                <w:szCs w:val="20"/>
                <w:rtl/>
              </w:rPr>
              <w:t>توزيع خطة التدقيق على جميع</w:t>
            </w:r>
            <w:r w:rsidR="007E0B3D" w:rsidRPr="00567740">
              <w:rPr>
                <w:rFonts w:cs="AL-Mohanad" w:hint="cs"/>
                <w:sz w:val="20"/>
                <w:szCs w:val="20"/>
                <w:rtl/>
              </w:rPr>
              <w:t xml:space="preserve"> أعضاء الف</w:t>
            </w:r>
            <w:r w:rsidRPr="00567740">
              <w:rPr>
                <w:rFonts w:cs="AL-Mohanad" w:hint="cs"/>
                <w:sz w:val="20"/>
                <w:szCs w:val="20"/>
                <w:rtl/>
              </w:rPr>
              <w:t>ريق وفقا لخطة التدقيق المعدة .</w:t>
            </w:r>
            <w:r w:rsidR="007E0B3D" w:rsidRPr="00567740">
              <w:rPr>
                <w:rFonts w:cs="AL-Mohanad" w:hint="cs"/>
                <w:sz w:val="20"/>
                <w:szCs w:val="20"/>
                <w:rtl/>
              </w:rPr>
              <w:t xml:space="preserve"> </w:t>
            </w:r>
          </w:p>
        </w:tc>
      </w:tr>
      <w:tr w:rsidR="008D4978" w:rsidRPr="00567740" w:rsidTr="00451293">
        <w:tc>
          <w:tcPr>
            <w:tcW w:w="1857" w:type="dxa"/>
            <w:vMerge w:val="restart"/>
            <w:vAlign w:val="center"/>
          </w:tcPr>
          <w:p w:rsidR="008D4978" w:rsidRPr="00567740" w:rsidRDefault="008D4978" w:rsidP="00CC0512">
            <w:pPr>
              <w:pStyle w:val="a4"/>
              <w:bidi/>
              <w:jc w:val="center"/>
              <w:rPr>
                <w:rFonts w:cs="AL-Mohanad"/>
                <w:sz w:val="20"/>
                <w:szCs w:val="20"/>
                <w:rtl/>
              </w:rPr>
            </w:pPr>
            <w:r w:rsidRPr="00567740">
              <w:rPr>
                <w:rFonts w:cs="AL-Mohanad" w:hint="cs"/>
                <w:sz w:val="20"/>
                <w:szCs w:val="20"/>
                <w:rtl/>
              </w:rPr>
              <w:t>أعضاء فريق</w:t>
            </w:r>
          </w:p>
          <w:p w:rsidR="008D4978" w:rsidRPr="00567740" w:rsidRDefault="008D4978"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8D4978" w:rsidRPr="00567740" w:rsidRDefault="008D4978" w:rsidP="00CC0512">
            <w:pPr>
              <w:pStyle w:val="a4"/>
              <w:bidi/>
              <w:jc w:val="center"/>
              <w:rPr>
                <w:rFonts w:cs="AL-Mohanad"/>
                <w:sz w:val="20"/>
                <w:szCs w:val="20"/>
                <w:rtl/>
              </w:rPr>
            </w:pPr>
            <w:r w:rsidRPr="00567740">
              <w:rPr>
                <w:rFonts w:cs="AL-Mohanad" w:hint="cs"/>
                <w:sz w:val="20"/>
                <w:szCs w:val="20"/>
                <w:rtl/>
              </w:rPr>
              <w:t>5/8</w:t>
            </w:r>
          </w:p>
        </w:tc>
        <w:tc>
          <w:tcPr>
            <w:tcW w:w="7905" w:type="dxa"/>
          </w:tcPr>
          <w:p w:rsidR="008D4978" w:rsidRPr="00567740" w:rsidRDefault="008D4978" w:rsidP="001216E5">
            <w:pPr>
              <w:pStyle w:val="a4"/>
              <w:bidi/>
              <w:rPr>
                <w:rFonts w:cs="AL-Mohanad"/>
                <w:sz w:val="20"/>
                <w:szCs w:val="20"/>
                <w:rtl/>
              </w:rPr>
            </w:pPr>
            <w:r w:rsidRPr="00567740">
              <w:rPr>
                <w:rFonts w:cs="AL-Mohanad" w:hint="cs"/>
                <w:sz w:val="20"/>
                <w:szCs w:val="20"/>
                <w:rtl/>
              </w:rPr>
              <w:t xml:space="preserve">تبليغ الموظف المعني الذي سيتم التدقيق عليه وذلك قبل أسبوع  من موعد التدقيق وفقًا للنموذج(م.م.ع.ن-06-02) </w:t>
            </w:r>
          </w:p>
        </w:tc>
      </w:tr>
      <w:tr w:rsidR="008D4978" w:rsidRPr="00567740" w:rsidTr="00451293">
        <w:tc>
          <w:tcPr>
            <w:tcW w:w="1857" w:type="dxa"/>
            <w:vMerge/>
            <w:vAlign w:val="center"/>
          </w:tcPr>
          <w:p w:rsidR="008D4978" w:rsidRPr="00567740" w:rsidRDefault="008D4978" w:rsidP="00CC0512">
            <w:pPr>
              <w:pStyle w:val="a4"/>
              <w:bidi/>
              <w:jc w:val="center"/>
              <w:rPr>
                <w:rFonts w:cs="AL-Mohanad"/>
                <w:sz w:val="20"/>
                <w:szCs w:val="20"/>
                <w:rtl/>
              </w:rPr>
            </w:pPr>
          </w:p>
        </w:tc>
        <w:tc>
          <w:tcPr>
            <w:tcW w:w="992" w:type="dxa"/>
            <w:vAlign w:val="center"/>
          </w:tcPr>
          <w:p w:rsidR="008D4978" w:rsidRPr="00567740" w:rsidRDefault="008D4978" w:rsidP="00CC0512">
            <w:pPr>
              <w:pStyle w:val="a4"/>
              <w:bidi/>
              <w:jc w:val="center"/>
              <w:rPr>
                <w:rFonts w:cs="AL-Mohanad"/>
                <w:sz w:val="20"/>
                <w:szCs w:val="20"/>
                <w:rtl/>
              </w:rPr>
            </w:pPr>
            <w:r w:rsidRPr="00567740">
              <w:rPr>
                <w:rFonts w:cs="AL-Mohanad" w:hint="cs"/>
                <w:sz w:val="20"/>
                <w:szCs w:val="20"/>
                <w:rtl/>
              </w:rPr>
              <w:t>5/9</w:t>
            </w:r>
          </w:p>
        </w:tc>
        <w:tc>
          <w:tcPr>
            <w:tcW w:w="7905" w:type="dxa"/>
          </w:tcPr>
          <w:p w:rsidR="008D4978" w:rsidRPr="00567740" w:rsidRDefault="008D4978" w:rsidP="001216E5">
            <w:pPr>
              <w:pStyle w:val="a4"/>
              <w:bidi/>
              <w:rPr>
                <w:rFonts w:cs="AL-Mohanad"/>
                <w:sz w:val="20"/>
                <w:szCs w:val="20"/>
                <w:rtl/>
              </w:rPr>
            </w:pPr>
            <w:r w:rsidRPr="00567740">
              <w:rPr>
                <w:rFonts w:cs="AL-Mohanad" w:hint="cs"/>
                <w:sz w:val="20"/>
                <w:szCs w:val="20"/>
                <w:rtl/>
              </w:rPr>
              <w:t>زيارة الموظفين المعنيين والمستهدفين في عملية التدقيق الداخلي وشرح عملية التدقيق للموظف المعنى في المدرسة وإطلاعه على القائمة التي سيتم التدقيق بموجبها وفقًا للنموذج(م.م.ع.ن-06-03) .</w:t>
            </w:r>
          </w:p>
        </w:tc>
      </w:tr>
      <w:tr w:rsidR="008D4978" w:rsidRPr="00567740" w:rsidTr="00451293">
        <w:tc>
          <w:tcPr>
            <w:tcW w:w="1857" w:type="dxa"/>
            <w:vMerge/>
            <w:vAlign w:val="center"/>
          </w:tcPr>
          <w:p w:rsidR="008D4978" w:rsidRPr="00567740" w:rsidRDefault="008D4978" w:rsidP="00CC0512">
            <w:pPr>
              <w:pStyle w:val="a4"/>
              <w:bidi/>
              <w:jc w:val="center"/>
              <w:rPr>
                <w:rFonts w:cs="AL-Mohanad"/>
                <w:sz w:val="20"/>
                <w:szCs w:val="20"/>
                <w:rtl/>
              </w:rPr>
            </w:pPr>
          </w:p>
        </w:tc>
        <w:tc>
          <w:tcPr>
            <w:tcW w:w="992" w:type="dxa"/>
            <w:vAlign w:val="center"/>
          </w:tcPr>
          <w:p w:rsidR="008D4978" w:rsidRPr="00567740" w:rsidRDefault="008D4978" w:rsidP="00CC0512">
            <w:pPr>
              <w:pStyle w:val="a4"/>
              <w:bidi/>
              <w:jc w:val="center"/>
              <w:rPr>
                <w:rFonts w:cs="AL-Mohanad"/>
                <w:sz w:val="20"/>
                <w:szCs w:val="20"/>
                <w:rtl/>
              </w:rPr>
            </w:pPr>
            <w:r w:rsidRPr="00567740">
              <w:rPr>
                <w:rFonts w:cs="AL-Mohanad" w:hint="cs"/>
                <w:sz w:val="20"/>
                <w:szCs w:val="20"/>
                <w:rtl/>
              </w:rPr>
              <w:t>5/10</w:t>
            </w:r>
          </w:p>
        </w:tc>
        <w:tc>
          <w:tcPr>
            <w:tcW w:w="7905" w:type="dxa"/>
          </w:tcPr>
          <w:p w:rsidR="008D4978" w:rsidRPr="00567740" w:rsidRDefault="008D4978" w:rsidP="001216E5">
            <w:pPr>
              <w:pStyle w:val="a4"/>
              <w:bidi/>
              <w:rPr>
                <w:rFonts w:cs="AL-Mohanad"/>
                <w:sz w:val="20"/>
                <w:szCs w:val="20"/>
                <w:rtl/>
              </w:rPr>
            </w:pPr>
            <w:r w:rsidRPr="00567740">
              <w:rPr>
                <w:rFonts w:cs="AL-Mohanad" w:hint="cs"/>
                <w:sz w:val="20"/>
                <w:szCs w:val="20"/>
                <w:rtl/>
              </w:rPr>
              <w:t xml:space="preserve">مراجعة نتائج التدقيق مع الموظف المعني والاتفاق على الإجراءات التصحيحية والوقائية وفق الفترة الزمنية المحددة وفقًا للنموذج(م.م.ع.ن-06-04). </w:t>
            </w:r>
          </w:p>
        </w:tc>
      </w:tr>
      <w:tr w:rsidR="001216E5" w:rsidRPr="00567740" w:rsidTr="00451293">
        <w:tc>
          <w:tcPr>
            <w:tcW w:w="1857" w:type="dxa"/>
            <w:vAlign w:val="center"/>
          </w:tcPr>
          <w:p w:rsidR="001216E5" w:rsidRPr="00567740" w:rsidRDefault="001216E5" w:rsidP="00CC0512">
            <w:pPr>
              <w:pStyle w:val="a4"/>
              <w:bidi/>
              <w:jc w:val="center"/>
              <w:rPr>
                <w:rFonts w:cs="AL-Mohanad"/>
                <w:sz w:val="20"/>
                <w:szCs w:val="20"/>
                <w:rtl/>
              </w:rPr>
            </w:pPr>
            <w:r w:rsidRPr="00567740">
              <w:rPr>
                <w:rFonts w:cs="AL-Mohanad" w:hint="cs"/>
                <w:sz w:val="20"/>
                <w:szCs w:val="20"/>
                <w:rtl/>
              </w:rPr>
              <w:t>فريق</w:t>
            </w:r>
          </w:p>
          <w:p w:rsidR="001216E5" w:rsidRPr="00567740" w:rsidRDefault="001216E5"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1216E5" w:rsidRPr="00567740" w:rsidRDefault="001216E5" w:rsidP="001216E5">
            <w:pPr>
              <w:pStyle w:val="a4"/>
              <w:bidi/>
              <w:jc w:val="center"/>
              <w:rPr>
                <w:rFonts w:cs="AL-Mohanad"/>
                <w:sz w:val="20"/>
                <w:szCs w:val="20"/>
                <w:rtl/>
              </w:rPr>
            </w:pPr>
            <w:r w:rsidRPr="00567740">
              <w:rPr>
                <w:rFonts w:cs="AL-Mohanad" w:hint="cs"/>
                <w:sz w:val="20"/>
                <w:szCs w:val="20"/>
                <w:rtl/>
              </w:rPr>
              <w:t>5/11</w:t>
            </w:r>
          </w:p>
        </w:tc>
        <w:tc>
          <w:tcPr>
            <w:tcW w:w="7905" w:type="dxa"/>
          </w:tcPr>
          <w:p w:rsidR="001216E5" w:rsidRPr="00567740" w:rsidRDefault="001216E5" w:rsidP="001216E5">
            <w:pPr>
              <w:pStyle w:val="a4"/>
              <w:bidi/>
              <w:rPr>
                <w:rFonts w:cs="AL-Mohanad"/>
                <w:sz w:val="20"/>
                <w:szCs w:val="20"/>
                <w:rtl/>
              </w:rPr>
            </w:pPr>
            <w:r w:rsidRPr="00567740">
              <w:rPr>
                <w:rFonts w:cs="AL-Mohanad" w:hint="cs"/>
                <w:sz w:val="20"/>
                <w:szCs w:val="20"/>
                <w:rtl/>
              </w:rPr>
              <w:t xml:space="preserve">إعداد تقرير نهائي لعملية المراجعة والتدقيق وتقديمها للجنة الجودة والتميز في المدرسة وفقًا للنموذج(م.م.ع.ن-06-05).  </w:t>
            </w:r>
          </w:p>
        </w:tc>
      </w:tr>
      <w:tr w:rsidR="001216E5" w:rsidRPr="00567740" w:rsidTr="00451293">
        <w:tc>
          <w:tcPr>
            <w:tcW w:w="1857" w:type="dxa"/>
            <w:vAlign w:val="center"/>
          </w:tcPr>
          <w:p w:rsidR="001216E5" w:rsidRPr="00567740" w:rsidRDefault="001216E5" w:rsidP="00CC0512">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1216E5" w:rsidRPr="00567740" w:rsidRDefault="001216E5" w:rsidP="00CC0512">
            <w:pPr>
              <w:pStyle w:val="a4"/>
              <w:bidi/>
              <w:jc w:val="center"/>
              <w:rPr>
                <w:rFonts w:cs="AL-Mohanad"/>
                <w:sz w:val="20"/>
                <w:szCs w:val="20"/>
                <w:rtl/>
              </w:rPr>
            </w:pPr>
            <w:r w:rsidRPr="00567740">
              <w:rPr>
                <w:rFonts w:cs="AL-Mohanad" w:hint="cs"/>
                <w:sz w:val="20"/>
                <w:szCs w:val="20"/>
                <w:rtl/>
              </w:rPr>
              <w:t>5/14</w:t>
            </w:r>
          </w:p>
        </w:tc>
        <w:tc>
          <w:tcPr>
            <w:tcW w:w="7905" w:type="dxa"/>
          </w:tcPr>
          <w:p w:rsidR="001216E5" w:rsidRPr="00567740" w:rsidRDefault="001216E5" w:rsidP="007E0B3D">
            <w:pPr>
              <w:pStyle w:val="a4"/>
              <w:bidi/>
              <w:rPr>
                <w:rFonts w:cs="AL-Mohanad"/>
                <w:sz w:val="20"/>
                <w:szCs w:val="20"/>
                <w:rtl/>
              </w:rPr>
            </w:pPr>
            <w:r w:rsidRPr="00567740">
              <w:rPr>
                <w:rFonts w:cs="AL-Mohanad" w:hint="cs"/>
                <w:sz w:val="20"/>
                <w:szCs w:val="20"/>
                <w:rtl/>
              </w:rPr>
              <w:t xml:space="preserve">مناقشة نتائج التقرير النهائي والمصادقة علية </w:t>
            </w:r>
          </w:p>
        </w:tc>
      </w:tr>
      <w:tr w:rsidR="001216E5" w:rsidRPr="00567740" w:rsidTr="00451293">
        <w:tc>
          <w:tcPr>
            <w:tcW w:w="1857" w:type="dxa"/>
            <w:vAlign w:val="center"/>
          </w:tcPr>
          <w:p w:rsidR="001216E5" w:rsidRPr="00567740" w:rsidRDefault="001216E5" w:rsidP="00CC0512">
            <w:pPr>
              <w:pStyle w:val="a4"/>
              <w:bidi/>
              <w:jc w:val="center"/>
              <w:rPr>
                <w:rFonts w:cs="AL-Mohanad"/>
                <w:sz w:val="20"/>
                <w:szCs w:val="20"/>
                <w:rtl/>
              </w:rPr>
            </w:pPr>
            <w:r w:rsidRPr="00567740">
              <w:rPr>
                <w:rFonts w:cs="AL-Mohanad" w:hint="cs"/>
                <w:sz w:val="20"/>
                <w:szCs w:val="20"/>
                <w:rtl/>
              </w:rPr>
              <w:t>رئيس فريق</w:t>
            </w:r>
          </w:p>
          <w:p w:rsidR="001216E5" w:rsidRPr="00567740" w:rsidRDefault="001216E5"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1216E5" w:rsidRPr="00567740" w:rsidRDefault="001216E5" w:rsidP="00CC0512">
            <w:pPr>
              <w:pStyle w:val="a4"/>
              <w:bidi/>
              <w:jc w:val="center"/>
              <w:rPr>
                <w:rFonts w:cs="AL-Mohanad"/>
                <w:sz w:val="20"/>
                <w:szCs w:val="20"/>
                <w:rtl/>
              </w:rPr>
            </w:pPr>
            <w:r w:rsidRPr="00567740">
              <w:rPr>
                <w:rFonts w:cs="AL-Mohanad" w:hint="cs"/>
                <w:sz w:val="20"/>
                <w:szCs w:val="20"/>
                <w:rtl/>
              </w:rPr>
              <w:t>5/15</w:t>
            </w:r>
          </w:p>
        </w:tc>
        <w:tc>
          <w:tcPr>
            <w:tcW w:w="7905" w:type="dxa"/>
          </w:tcPr>
          <w:p w:rsidR="001216E5" w:rsidRPr="00567740" w:rsidRDefault="001216E5" w:rsidP="007E0B3D">
            <w:pPr>
              <w:pStyle w:val="a4"/>
              <w:bidi/>
              <w:rPr>
                <w:rFonts w:cs="AL-Mohanad"/>
                <w:sz w:val="20"/>
                <w:szCs w:val="20"/>
                <w:rtl/>
              </w:rPr>
            </w:pPr>
            <w:r w:rsidRPr="00567740">
              <w:rPr>
                <w:rFonts w:cs="AL-Mohanad" w:hint="cs"/>
                <w:sz w:val="20"/>
                <w:szCs w:val="20"/>
                <w:rtl/>
              </w:rPr>
              <w:t>تنظيم ملف لحفظ النتائج ومخرجات عملية المراجعة والتدقيق الداخلي في المدرسة</w:t>
            </w:r>
          </w:p>
        </w:tc>
      </w:tr>
    </w:tbl>
    <w:p w:rsidR="002E6707" w:rsidRDefault="002E6707" w:rsidP="002E6707">
      <w:pPr>
        <w:pStyle w:val="a4"/>
        <w:bidi/>
        <w:rPr>
          <w:sz w:val="20"/>
          <w:szCs w:val="20"/>
          <w:rtl/>
        </w:rPr>
      </w:pPr>
    </w:p>
    <w:p w:rsidR="00451293" w:rsidRPr="00567740" w:rsidRDefault="00451293" w:rsidP="00451293">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2E6707" w:rsidRPr="00567740" w:rsidTr="00451293">
        <w:tc>
          <w:tcPr>
            <w:tcW w:w="10754" w:type="dxa"/>
            <w:shd w:val="clear" w:color="auto" w:fill="FFFFFF" w:themeFill="background1"/>
          </w:tcPr>
          <w:p w:rsidR="002E6707" w:rsidRPr="00567740" w:rsidRDefault="002E6707" w:rsidP="00B638F3">
            <w:pPr>
              <w:pStyle w:val="a4"/>
              <w:bidi/>
              <w:rPr>
                <w:sz w:val="20"/>
                <w:szCs w:val="20"/>
                <w:rtl/>
              </w:rPr>
            </w:pPr>
            <w:r w:rsidRPr="00567740">
              <w:rPr>
                <w:rFonts w:cs="AL-Mohanad" w:hint="cs"/>
                <w:sz w:val="20"/>
                <w:szCs w:val="20"/>
                <w:rtl/>
              </w:rPr>
              <w:t>6- النماذج والسجلات</w:t>
            </w:r>
          </w:p>
        </w:tc>
      </w:tr>
    </w:tbl>
    <w:p w:rsidR="002E6707" w:rsidRPr="00451293" w:rsidRDefault="002E6707" w:rsidP="002E6707">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4"/>
        <w:gridCol w:w="2977"/>
        <w:gridCol w:w="2267"/>
        <w:gridCol w:w="2174"/>
        <w:gridCol w:w="1762"/>
      </w:tblGrid>
      <w:tr w:rsidR="002E6707" w:rsidRPr="00567740" w:rsidTr="00451293">
        <w:tc>
          <w:tcPr>
            <w:tcW w:w="732"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التسلسل</w:t>
            </w:r>
          </w:p>
        </w:tc>
        <w:tc>
          <w:tcPr>
            <w:tcW w:w="1384"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اسم النموذج</w:t>
            </w:r>
          </w:p>
        </w:tc>
        <w:tc>
          <w:tcPr>
            <w:tcW w:w="1054"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رقم النموذج</w:t>
            </w:r>
            <w:r w:rsidR="008D4978" w:rsidRPr="00567740">
              <w:rPr>
                <w:rFonts w:cs="AL-Mohanad" w:hint="cs"/>
                <w:sz w:val="20"/>
                <w:szCs w:val="20"/>
                <w:rtl/>
              </w:rPr>
              <w:t>/ السجل</w:t>
            </w:r>
          </w:p>
        </w:tc>
        <w:tc>
          <w:tcPr>
            <w:tcW w:w="1011"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2E6707" w:rsidRPr="00567740" w:rsidRDefault="002E6707" w:rsidP="00B638F3">
            <w:pPr>
              <w:pStyle w:val="a4"/>
              <w:bidi/>
              <w:jc w:val="center"/>
              <w:rPr>
                <w:rFonts w:cs="AL-Mohanad"/>
                <w:sz w:val="20"/>
                <w:szCs w:val="20"/>
                <w:rtl/>
              </w:rPr>
            </w:pPr>
            <w:r w:rsidRPr="00567740">
              <w:rPr>
                <w:rFonts w:cs="AL-Mohanad" w:hint="cs"/>
                <w:sz w:val="20"/>
                <w:szCs w:val="20"/>
                <w:rtl/>
              </w:rPr>
              <w:t>مدة الحفظ</w:t>
            </w:r>
          </w:p>
        </w:tc>
      </w:tr>
      <w:tr w:rsidR="00892971" w:rsidRPr="00567740" w:rsidTr="00451293">
        <w:tc>
          <w:tcPr>
            <w:tcW w:w="732" w:type="pct"/>
            <w:vAlign w:val="center"/>
          </w:tcPr>
          <w:p w:rsidR="00892971" w:rsidRPr="00567740" w:rsidRDefault="00892971" w:rsidP="00CC0512">
            <w:pPr>
              <w:pStyle w:val="a4"/>
              <w:bidi/>
              <w:jc w:val="center"/>
              <w:rPr>
                <w:rFonts w:cs="AL-Mohanad"/>
                <w:sz w:val="20"/>
                <w:szCs w:val="20"/>
                <w:rtl/>
              </w:rPr>
            </w:pPr>
            <w:r w:rsidRPr="00567740">
              <w:rPr>
                <w:rFonts w:cs="AL-Mohanad" w:hint="cs"/>
                <w:sz w:val="20"/>
                <w:szCs w:val="20"/>
                <w:rtl/>
              </w:rPr>
              <w:t>6/1</w:t>
            </w:r>
          </w:p>
        </w:tc>
        <w:tc>
          <w:tcPr>
            <w:tcW w:w="1384" w:type="pct"/>
          </w:tcPr>
          <w:p w:rsidR="00892971" w:rsidRPr="00567740" w:rsidRDefault="00120E15" w:rsidP="00120E15">
            <w:pPr>
              <w:pStyle w:val="a4"/>
              <w:bidi/>
              <w:rPr>
                <w:rFonts w:cs="AL-Mohanad"/>
                <w:sz w:val="20"/>
                <w:szCs w:val="20"/>
                <w:rtl/>
              </w:rPr>
            </w:pPr>
            <w:r w:rsidRPr="00567740">
              <w:rPr>
                <w:rFonts w:cs="AL-Mohanad" w:hint="cs"/>
                <w:sz w:val="20"/>
                <w:szCs w:val="20"/>
                <w:rtl/>
              </w:rPr>
              <w:t xml:space="preserve">خطة </w:t>
            </w:r>
            <w:r w:rsidR="00892971" w:rsidRPr="00567740">
              <w:rPr>
                <w:rFonts w:cs="AL-Mohanad" w:hint="cs"/>
                <w:sz w:val="20"/>
                <w:szCs w:val="20"/>
                <w:rtl/>
              </w:rPr>
              <w:t>التدقيق الداخلي</w:t>
            </w:r>
            <w:r w:rsidRPr="00567740">
              <w:rPr>
                <w:rFonts w:cs="AL-Mohanad" w:hint="cs"/>
                <w:sz w:val="20"/>
                <w:szCs w:val="20"/>
                <w:rtl/>
              </w:rPr>
              <w:t xml:space="preserve"> النصف سنوية</w:t>
            </w:r>
          </w:p>
        </w:tc>
        <w:tc>
          <w:tcPr>
            <w:tcW w:w="1054" w:type="pct"/>
          </w:tcPr>
          <w:p w:rsidR="00892971" w:rsidRPr="00567740" w:rsidRDefault="00892971" w:rsidP="00120E15">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00120E15" w:rsidRPr="00567740">
              <w:rPr>
                <w:rFonts w:ascii="ae_Cortoba" w:hAnsi="ae_Cortoba" w:cs="AL-Mohanad" w:hint="cs"/>
                <w:sz w:val="20"/>
                <w:szCs w:val="20"/>
                <w:rtl/>
              </w:rPr>
              <w:t>06</w:t>
            </w:r>
            <w:r w:rsidRPr="00567740">
              <w:rPr>
                <w:rFonts w:cs="AL-Mohanad" w:hint="cs"/>
                <w:sz w:val="20"/>
                <w:szCs w:val="20"/>
                <w:rtl/>
              </w:rPr>
              <w:t>-01</w:t>
            </w:r>
          </w:p>
        </w:tc>
        <w:tc>
          <w:tcPr>
            <w:tcW w:w="1011" w:type="pct"/>
          </w:tcPr>
          <w:p w:rsidR="00892971" w:rsidRPr="00567740" w:rsidRDefault="00892971" w:rsidP="00CC0512">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892971" w:rsidRPr="00567740" w:rsidRDefault="00892971" w:rsidP="00CC0512">
            <w:pPr>
              <w:pStyle w:val="a4"/>
              <w:bidi/>
              <w:jc w:val="center"/>
              <w:rPr>
                <w:rFonts w:cs="AL-Mohanad"/>
                <w:sz w:val="20"/>
                <w:szCs w:val="20"/>
                <w:rtl/>
              </w:rPr>
            </w:pPr>
            <w:r w:rsidRPr="00567740">
              <w:rPr>
                <w:rFonts w:cs="AL-Mohanad" w:hint="cs"/>
                <w:sz w:val="20"/>
                <w:szCs w:val="20"/>
                <w:rtl/>
              </w:rPr>
              <w:t>3 سنوات</w:t>
            </w:r>
          </w:p>
        </w:tc>
      </w:tr>
      <w:tr w:rsidR="002C6FDF" w:rsidRPr="00567740" w:rsidTr="00451293">
        <w:tc>
          <w:tcPr>
            <w:tcW w:w="732" w:type="pct"/>
            <w:vAlign w:val="center"/>
          </w:tcPr>
          <w:p w:rsidR="002C6FDF" w:rsidRPr="00567740" w:rsidRDefault="002C6FDF" w:rsidP="00CC0512">
            <w:pPr>
              <w:pStyle w:val="a4"/>
              <w:bidi/>
              <w:jc w:val="center"/>
              <w:rPr>
                <w:rFonts w:cs="AL-Mohanad"/>
                <w:sz w:val="20"/>
                <w:szCs w:val="20"/>
                <w:rtl/>
              </w:rPr>
            </w:pPr>
            <w:r w:rsidRPr="00567740">
              <w:rPr>
                <w:rFonts w:cs="AL-Mohanad" w:hint="cs"/>
                <w:sz w:val="20"/>
                <w:szCs w:val="20"/>
                <w:rtl/>
              </w:rPr>
              <w:t>6/2</w:t>
            </w:r>
          </w:p>
        </w:tc>
        <w:tc>
          <w:tcPr>
            <w:tcW w:w="1384" w:type="pct"/>
          </w:tcPr>
          <w:p w:rsidR="002C6FDF" w:rsidRPr="00567740" w:rsidRDefault="002C6FDF" w:rsidP="00CC0512">
            <w:pPr>
              <w:pStyle w:val="a4"/>
              <w:bidi/>
              <w:jc w:val="center"/>
              <w:rPr>
                <w:rFonts w:cs="AL-Mohanad"/>
                <w:sz w:val="20"/>
                <w:szCs w:val="20"/>
                <w:rtl/>
              </w:rPr>
            </w:pPr>
            <w:r w:rsidRPr="00567740">
              <w:rPr>
                <w:rFonts w:cs="AL-Mohanad" w:hint="cs"/>
                <w:sz w:val="20"/>
                <w:szCs w:val="20"/>
                <w:rtl/>
              </w:rPr>
              <w:t>إشعار موعد التدقيق الداخلي</w:t>
            </w:r>
          </w:p>
        </w:tc>
        <w:tc>
          <w:tcPr>
            <w:tcW w:w="1054" w:type="pct"/>
          </w:tcPr>
          <w:p w:rsidR="002C6FDF" w:rsidRPr="00567740" w:rsidRDefault="002C6FDF" w:rsidP="00120E15">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-02</w:t>
            </w:r>
          </w:p>
        </w:tc>
        <w:tc>
          <w:tcPr>
            <w:tcW w:w="1011"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3 سنوات</w:t>
            </w:r>
          </w:p>
        </w:tc>
      </w:tr>
      <w:tr w:rsidR="002C6FDF" w:rsidRPr="00567740" w:rsidTr="00451293">
        <w:tc>
          <w:tcPr>
            <w:tcW w:w="732" w:type="pct"/>
            <w:vAlign w:val="center"/>
          </w:tcPr>
          <w:p w:rsidR="002C6FDF" w:rsidRPr="00567740" w:rsidRDefault="002C6FDF" w:rsidP="00CC0512">
            <w:pPr>
              <w:pStyle w:val="a4"/>
              <w:bidi/>
              <w:jc w:val="center"/>
              <w:rPr>
                <w:rFonts w:cs="AL-Mohanad"/>
                <w:sz w:val="20"/>
                <w:szCs w:val="20"/>
                <w:rtl/>
              </w:rPr>
            </w:pPr>
            <w:r w:rsidRPr="00567740">
              <w:rPr>
                <w:rFonts w:cs="AL-Mohanad" w:hint="cs"/>
                <w:sz w:val="20"/>
                <w:szCs w:val="20"/>
                <w:rtl/>
              </w:rPr>
              <w:t>6/3</w:t>
            </w:r>
          </w:p>
        </w:tc>
        <w:tc>
          <w:tcPr>
            <w:tcW w:w="1384" w:type="pct"/>
          </w:tcPr>
          <w:p w:rsidR="002C6FDF" w:rsidRPr="00567740" w:rsidRDefault="002C6FDF" w:rsidP="00CC0512">
            <w:pPr>
              <w:pStyle w:val="a4"/>
              <w:bidi/>
              <w:jc w:val="center"/>
              <w:rPr>
                <w:rFonts w:cs="AL-Mohanad"/>
                <w:sz w:val="20"/>
                <w:szCs w:val="20"/>
                <w:rtl/>
              </w:rPr>
            </w:pPr>
            <w:r w:rsidRPr="00567740">
              <w:rPr>
                <w:rFonts w:cs="AL-Mohanad" w:hint="cs"/>
                <w:sz w:val="20"/>
                <w:szCs w:val="20"/>
                <w:rtl/>
              </w:rPr>
              <w:t>نموذج التدقيق الداخلي</w:t>
            </w:r>
          </w:p>
        </w:tc>
        <w:tc>
          <w:tcPr>
            <w:tcW w:w="1054" w:type="pct"/>
          </w:tcPr>
          <w:p w:rsidR="002C6FDF" w:rsidRPr="00567740" w:rsidRDefault="002C6FDF" w:rsidP="00120E15">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-03</w:t>
            </w:r>
          </w:p>
        </w:tc>
        <w:tc>
          <w:tcPr>
            <w:tcW w:w="1011"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3 سنوات</w:t>
            </w:r>
          </w:p>
        </w:tc>
      </w:tr>
      <w:tr w:rsidR="002C6FDF" w:rsidRPr="00567740" w:rsidTr="00451293">
        <w:tc>
          <w:tcPr>
            <w:tcW w:w="732" w:type="pct"/>
            <w:vAlign w:val="center"/>
          </w:tcPr>
          <w:p w:rsidR="002C6FDF" w:rsidRPr="00567740" w:rsidRDefault="002C6FDF" w:rsidP="00CC0512">
            <w:pPr>
              <w:pStyle w:val="a4"/>
              <w:bidi/>
              <w:jc w:val="center"/>
              <w:rPr>
                <w:rFonts w:cs="AL-Mohanad"/>
                <w:sz w:val="20"/>
                <w:szCs w:val="20"/>
                <w:rtl/>
              </w:rPr>
            </w:pPr>
            <w:r w:rsidRPr="00567740">
              <w:rPr>
                <w:rFonts w:cs="AL-Mohanad" w:hint="cs"/>
                <w:sz w:val="20"/>
                <w:szCs w:val="20"/>
                <w:rtl/>
              </w:rPr>
              <w:t>6/4</w:t>
            </w:r>
          </w:p>
        </w:tc>
        <w:tc>
          <w:tcPr>
            <w:tcW w:w="1384" w:type="pct"/>
          </w:tcPr>
          <w:p w:rsidR="002C6FDF" w:rsidRPr="00567740" w:rsidRDefault="002C6FDF" w:rsidP="00CC0512">
            <w:pPr>
              <w:pStyle w:val="a4"/>
              <w:bidi/>
              <w:jc w:val="center"/>
              <w:rPr>
                <w:rFonts w:cs="AL-Mohanad"/>
                <w:sz w:val="20"/>
                <w:szCs w:val="20"/>
                <w:rtl/>
              </w:rPr>
            </w:pPr>
            <w:r w:rsidRPr="00567740">
              <w:rPr>
                <w:rFonts w:cs="AL-Mohanad" w:hint="cs"/>
                <w:sz w:val="20"/>
                <w:szCs w:val="20"/>
                <w:rtl/>
              </w:rPr>
              <w:t>نموذج عدم المطابقة</w:t>
            </w:r>
          </w:p>
        </w:tc>
        <w:tc>
          <w:tcPr>
            <w:tcW w:w="1054" w:type="pct"/>
          </w:tcPr>
          <w:p w:rsidR="002C6FDF" w:rsidRPr="00567740" w:rsidRDefault="002C6FDF" w:rsidP="00120E15">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-04</w:t>
            </w:r>
          </w:p>
        </w:tc>
        <w:tc>
          <w:tcPr>
            <w:tcW w:w="1011"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3 سنوات</w:t>
            </w:r>
          </w:p>
        </w:tc>
      </w:tr>
      <w:tr w:rsidR="002C6FDF" w:rsidRPr="00567740" w:rsidTr="00451293">
        <w:tc>
          <w:tcPr>
            <w:tcW w:w="732" w:type="pct"/>
            <w:vAlign w:val="center"/>
          </w:tcPr>
          <w:p w:rsidR="002C6FDF" w:rsidRPr="00567740" w:rsidRDefault="002C6FDF" w:rsidP="00CC0512">
            <w:pPr>
              <w:pStyle w:val="a4"/>
              <w:bidi/>
              <w:jc w:val="center"/>
              <w:rPr>
                <w:rFonts w:cs="AL-Mohanad"/>
                <w:sz w:val="20"/>
                <w:szCs w:val="20"/>
                <w:rtl/>
              </w:rPr>
            </w:pPr>
            <w:r w:rsidRPr="00567740">
              <w:rPr>
                <w:rFonts w:cs="AL-Mohanad" w:hint="cs"/>
                <w:sz w:val="20"/>
                <w:szCs w:val="20"/>
                <w:rtl/>
              </w:rPr>
              <w:t>6/5</w:t>
            </w:r>
          </w:p>
        </w:tc>
        <w:tc>
          <w:tcPr>
            <w:tcW w:w="1384" w:type="pct"/>
          </w:tcPr>
          <w:p w:rsidR="002C6FDF" w:rsidRPr="00567740" w:rsidRDefault="002C6FDF" w:rsidP="00CC0512">
            <w:pPr>
              <w:pStyle w:val="a4"/>
              <w:bidi/>
              <w:jc w:val="center"/>
              <w:rPr>
                <w:rFonts w:cs="AL-Mohanad"/>
                <w:sz w:val="20"/>
                <w:szCs w:val="20"/>
                <w:rtl/>
              </w:rPr>
            </w:pPr>
            <w:r w:rsidRPr="00567740">
              <w:rPr>
                <w:rFonts w:cs="AL-Mohanad" w:hint="cs"/>
                <w:sz w:val="20"/>
                <w:szCs w:val="20"/>
                <w:rtl/>
              </w:rPr>
              <w:t>تقرير التدقيق الداخلي</w:t>
            </w:r>
          </w:p>
        </w:tc>
        <w:tc>
          <w:tcPr>
            <w:tcW w:w="1054" w:type="pct"/>
          </w:tcPr>
          <w:p w:rsidR="002C6FDF" w:rsidRPr="00567740" w:rsidRDefault="002C6FDF" w:rsidP="00120E15">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Pr="00567740">
              <w:rPr>
                <w:rFonts w:ascii="ae_Cortoba" w:hAnsi="ae_Cortoba" w:cs="AL-Mohanad" w:hint="cs"/>
                <w:sz w:val="20"/>
                <w:szCs w:val="20"/>
                <w:rtl/>
              </w:rPr>
              <w:t>06</w:t>
            </w:r>
            <w:r w:rsidRPr="00567740">
              <w:rPr>
                <w:rFonts w:cs="AL-Mohanad" w:hint="cs"/>
                <w:sz w:val="20"/>
                <w:szCs w:val="20"/>
                <w:rtl/>
              </w:rPr>
              <w:t>-05</w:t>
            </w:r>
          </w:p>
        </w:tc>
        <w:tc>
          <w:tcPr>
            <w:tcW w:w="1011"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2C6FDF" w:rsidRPr="00567740" w:rsidRDefault="002C6FDF" w:rsidP="00544CC6">
            <w:pPr>
              <w:pStyle w:val="a4"/>
              <w:bidi/>
              <w:jc w:val="center"/>
              <w:rPr>
                <w:rFonts w:cs="AL-Mohanad"/>
                <w:sz w:val="20"/>
                <w:szCs w:val="20"/>
                <w:rtl/>
              </w:rPr>
            </w:pPr>
            <w:r w:rsidRPr="00567740">
              <w:rPr>
                <w:rFonts w:cs="AL-Mohanad" w:hint="cs"/>
                <w:sz w:val="20"/>
                <w:szCs w:val="20"/>
                <w:rtl/>
              </w:rPr>
              <w:t>3 سنوات</w:t>
            </w:r>
          </w:p>
        </w:tc>
      </w:tr>
    </w:tbl>
    <w:p w:rsidR="00A643AC" w:rsidRPr="00567740" w:rsidRDefault="00A643AC" w:rsidP="00A643AC">
      <w:pPr>
        <w:bidi/>
        <w:rPr>
          <w:rFonts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A643AC" w:rsidRPr="00567740" w:rsidTr="00451293">
        <w:tc>
          <w:tcPr>
            <w:tcW w:w="1259" w:type="pct"/>
            <w:shd w:val="clear" w:color="auto" w:fill="92D050"/>
          </w:tcPr>
          <w:p w:rsidR="00A643AC" w:rsidRPr="00451293" w:rsidRDefault="00A643AC" w:rsidP="00451293">
            <w:pPr>
              <w:pStyle w:val="a4"/>
              <w:bidi/>
              <w:jc w:val="center"/>
              <w:rPr>
                <w:rFonts w:cs="GE SS Two Medium"/>
                <w:sz w:val="20"/>
                <w:szCs w:val="20"/>
                <w:rtl/>
              </w:rPr>
            </w:pPr>
            <w:r w:rsidRPr="00451293">
              <w:rPr>
                <w:rFonts w:cs="GE SS Two Medium" w:hint="cs"/>
                <w:sz w:val="20"/>
                <w:szCs w:val="20"/>
                <w:rtl/>
              </w:rPr>
              <w:lastRenderedPageBreak/>
              <w:t>رقم العملية: 26</w:t>
            </w:r>
          </w:p>
        </w:tc>
        <w:tc>
          <w:tcPr>
            <w:tcW w:w="2075" w:type="pct"/>
            <w:shd w:val="clear" w:color="auto" w:fill="92D050"/>
          </w:tcPr>
          <w:p w:rsidR="00A643AC" w:rsidRPr="00451293" w:rsidRDefault="00A643AC" w:rsidP="00451293">
            <w:pPr>
              <w:pStyle w:val="a4"/>
              <w:bidi/>
              <w:jc w:val="center"/>
              <w:rPr>
                <w:rFonts w:cs="GE SS Two Medium"/>
                <w:sz w:val="20"/>
                <w:szCs w:val="20"/>
                <w:rtl/>
              </w:rPr>
            </w:pPr>
            <w:r w:rsidRPr="00451293">
              <w:rPr>
                <w:rFonts w:cs="GE SS Two Medium" w:hint="cs"/>
                <w:sz w:val="20"/>
                <w:szCs w:val="20"/>
                <w:rtl/>
              </w:rPr>
              <w:t>اسم العملية: الإجراءات التصحيحية</w:t>
            </w:r>
          </w:p>
        </w:tc>
        <w:tc>
          <w:tcPr>
            <w:tcW w:w="1666" w:type="pct"/>
            <w:shd w:val="clear" w:color="auto" w:fill="92D050"/>
          </w:tcPr>
          <w:p w:rsidR="00A643AC" w:rsidRPr="00451293" w:rsidRDefault="00A643AC" w:rsidP="00451293">
            <w:pPr>
              <w:pStyle w:val="a4"/>
              <w:bidi/>
              <w:jc w:val="center"/>
              <w:rPr>
                <w:rFonts w:cs="GE SS Two Medium"/>
                <w:sz w:val="20"/>
                <w:szCs w:val="20"/>
                <w:rtl/>
              </w:rPr>
            </w:pPr>
            <w:r w:rsidRPr="00451293">
              <w:rPr>
                <w:rFonts w:cs="GE SS Two Medium" w:hint="cs"/>
                <w:sz w:val="20"/>
                <w:szCs w:val="20"/>
                <w:rtl/>
              </w:rPr>
              <w:t>رمز العملية: م.م.ع. -07</w:t>
            </w:r>
          </w:p>
        </w:tc>
      </w:tr>
    </w:tbl>
    <w:p w:rsidR="00495FCF" w:rsidRPr="00451293" w:rsidRDefault="00495FCF" w:rsidP="00495FC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A643AC" w:rsidRPr="00567740" w:rsidTr="00451293">
        <w:tc>
          <w:tcPr>
            <w:tcW w:w="1857" w:type="dxa"/>
            <w:vAlign w:val="center"/>
          </w:tcPr>
          <w:p w:rsidR="00A643AC" w:rsidRPr="00567740" w:rsidRDefault="00A643AC" w:rsidP="00451293">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A643AC" w:rsidRPr="00567740" w:rsidRDefault="00A643AC" w:rsidP="004D4E63">
            <w:pPr>
              <w:pStyle w:val="a4"/>
              <w:bidi/>
              <w:rPr>
                <w:rFonts w:cs="AL-Mohanad"/>
                <w:sz w:val="20"/>
                <w:szCs w:val="20"/>
                <w:rtl/>
              </w:rPr>
            </w:pPr>
            <w:r w:rsidRPr="00567740">
              <w:rPr>
                <w:rFonts w:cs="AL-Mohanad" w:hint="cs"/>
                <w:sz w:val="20"/>
                <w:szCs w:val="20"/>
                <w:rtl/>
              </w:rPr>
              <w:t>يطبق هذا الإجراء على جميع الإجراءات التصحيحية الواردة في المدرسة</w:t>
            </w:r>
          </w:p>
        </w:tc>
      </w:tr>
      <w:tr w:rsidR="00A643AC" w:rsidRPr="00567740" w:rsidTr="00451293">
        <w:tc>
          <w:tcPr>
            <w:tcW w:w="1857" w:type="dxa"/>
            <w:vAlign w:val="center"/>
          </w:tcPr>
          <w:p w:rsidR="00A643AC" w:rsidRPr="00567740" w:rsidRDefault="00A643AC" w:rsidP="00451293">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A643AC" w:rsidRPr="00567740" w:rsidRDefault="00A643AC" w:rsidP="004D4E63">
            <w:pPr>
              <w:pStyle w:val="a4"/>
              <w:bidi/>
              <w:rPr>
                <w:rFonts w:cs="AL-Mohanad"/>
                <w:sz w:val="20"/>
                <w:szCs w:val="20"/>
                <w:rtl/>
              </w:rPr>
            </w:pPr>
            <w:r w:rsidRPr="00567740">
              <w:rPr>
                <w:rFonts w:cs="AL-Mohanad" w:hint="cs"/>
                <w:sz w:val="20"/>
                <w:szCs w:val="20"/>
                <w:rtl/>
              </w:rPr>
              <w:t xml:space="preserve">يطبق هذا الإجراء على جميع العمليات والإجراءات في المدرسة .  </w:t>
            </w:r>
          </w:p>
        </w:tc>
      </w:tr>
      <w:tr w:rsidR="00A643AC" w:rsidRPr="00567740" w:rsidTr="00451293">
        <w:tc>
          <w:tcPr>
            <w:tcW w:w="1857" w:type="dxa"/>
            <w:vAlign w:val="center"/>
          </w:tcPr>
          <w:p w:rsidR="00A643AC" w:rsidRPr="00567740" w:rsidRDefault="00A643AC" w:rsidP="00451293">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A643AC" w:rsidRPr="00567740" w:rsidRDefault="00A643AC" w:rsidP="00495FCF">
            <w:pPr>
              <w:pStyle w:val="a4"/>
              <w:bidi/>
              <w:rPr>
                <w:rFonts w:cs="AL-Mohanad"/>
                <w:sz w:val="20"/>
                <w:szCs w:val="20"/>
                <w:rtl/>
              </w:rPr>
            </w:pPr>
            <w:r w:rsidRPr="00567740">
              <w:rPr>
                <w:rFonts w:cs="AL-Mohanad" w:hint="cs"/>
                <w:sz w:val="20"/>
                <w:szCs w:val="20"/>
                <w:rtl/>
              </w:rPr>
              <w:t xml:space="preserve">3/1 نظام الجودة الإدارية </w:t>
            </w:r>
          </w:p>
        </w:tc>
      </w:tr>
      <w:tr w:rsidR="00A643AC" w:rsidRPr="00567740" w:rsidTr="00451293">
        <w:tc>
          <w:tcPr>
            <w:tcW w:w="1857" w:type="dxa"/>
            <w:vAlign w:val="center"/>
          </w:tcPr>
          <w:p w:rsidR="00A643AC" w:rsidRPr="00567740" w:rsidRDefault="00A643AC" w:rsidP="00451293">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A643AC" w:rsidRPr="00567740" w:rsidRDefault="00A643AC" w:rsidP="00495FCF">
            <w:pPr>
              <w:pStyle w:val="a4"/>
              <w:bidi/>
              <w:rPr>
                <w:rFonts w:cs="AL-Mohanad"/>
                <w:sz w:val="20"/>
                <w:szCs w:val="20"/>
              </w:rPr>
            </w:pPr>
            <w:r w:rsidRPr="00567740">
              <w:rPr>
                <w:rFonts w:cs="AL-Mohanad" w:hint="cs"/>
                <w:sz w:val="20"/>
                <w:szCs w:val="20"/>
                <w:rtl/>
              </w:rPr>
              <w:t xml:space="preserve">4/1 فريق التدقيق الداخلي فريق يتألف من أعضاء لجنة التميز والجودة في المدرسة وهم مدربون ومؤهلون للقيام بأعمال التدقيق الداخلي حسب متطلبات نظام إدارة الجودة </w:t>
            </w:r>
          </w:p>
        </w:tc>
      </w:tr>
      <w:tr w:rsidR="00495FCF" w:rsidRPr="00567740" w:rsidTr="00274CDC">
        <w:tc>
          <w:tcPr>
            <w:tcW w:w="10754" w:type="dxa"/>
            <w:gridSpan w:val="2"/>
            <w:shd w:val="clear" w:color="auto" w:fill="FFFFFF" w:themeFill="background1"/>
            <w:vAlign w:val="center"/>
          </w:tcPr>
          <w:p w:rsidR="00495FCF" w:rsidRPr="00567740" w:rsidRDefault="00A643AC" w:rsidP="00B638F3">
            <w:pPr>
              <w:pStyle w:val="a4"/>
              <w:bidi/>
              <w:rPr>
                <w:rFonts w:cs="AL-Mohanad"/>
                <w:sz w:val="20"/>
                <w:szCs w:val="20"/>
                <w:rtl/>
              </w:rPr>
            </w:pPr>
            <w:r w:rsidRPr="00567740">
              <w:rPr>
                <w:rFonts w:cs="AL-Mohanad" w:hint="cs"/>
                <w:sz w:val="20"/>
                <w:szCs w:val="20"/>
                <w:rtl/>
              </w:rPr>
              <w:t>5-العملية</w:t>
            </w:r>
            <w:r w:rsidR="00495FCF" w:rsidRPr="00567740">
              <w:rPr>
                <w:rFonts w:cs="AL-Mohanad" w:hint="cs"/>
                <w:sz w:val="20"/>
                <w:szCs w:val="20"/>
                <w:rtl/>
              </w:rPr>
              <w:t>:</w:t>
            </w:r>
          </w:p>
        </w:tc>
      </w:tr>
    </w:tbl>
    <w:p w:rsidR="00495FCF" w:rsidRPr="00274CDC" w:rsidRDefault="00495FCF" w:rsidP="00495FCF">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A643AC" w:rsidRPr="00567740" w:rsidTr="00274CDC">
        <w:tc>
          <w:tcPr>
            <w:tcW w:w="1857" w:type="dxa"/>
            <w:shd w:val="clear" w:color="auto" w:fill="92D050"/>
            <w:vAlign w:val="center"/>
          </w:tcPr>
          <w:p w:rsidR="00A643AC" w:rsidRPr="00567740" w:rsidRDefault="00A643AC" w:rsidP="00CC0512">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A643AC" w:rsidRPr="00567740" w:rsidRDefault="00A643AC" w:rsidP="00A643AC">
            <w:pPr>
              <w:pStyle w:val="a4"/>
              <w:bidi/>
              <w:jc w:val="center"/>
              <w:rPr>
                <w:rFonts w:cs="AL-Mohanad"/>
                <w:sz w:val="20"/>
                <w:szCs w:val="20"/>
                <w:rtl/>
              </w:rPr>
            </w:pPr>
            <w:r w:rsidRPr="00567740">
              <w:rPr>
                <w:rFonts w:cs="AL-Mohanad" w:hint="cs"/>
                <w:sz w:val="20"/>
                <w:szCs w:val="20"/>
                <w:rtl/>
              </w:rPr>
              <w:t>الإجراء</w:t>
            </w:r>
          </w:p>
        </w:tc>
      </w:tr>
      <w:tr w:rsidR="0037270E" w:rsidRPr="00567740" w:rsidTr="00274CDC">
        <w:tc>
          <w:tcPr>
            <w:tcW w:w="1857" w:type="dxa"/>
            <w:vMerge w:val="restart"/>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5/1</w:t>
            </w:r>
          </w:p>
        </w:tc>
        <w:tc>
          <w:tcPr>
            <w:tcW w:w="7905" w:type="dxa"/>
          </w:tcPr>
          <w:p w:rsidR="0037270E" w:rsidRPr="00567740" w:rsidRDefault="0037270E" w:rsidP="0037270E">
            <w:pPr>
              <w:pStyle w:val="a4"/>
              <w:bidi/>
              <w:rPr>
                <w:rFonts w:cs="AL-Mohanad"/>
                <w:sz w:val="20"/>
                <w:szCs w:val="20"/>
                <w:rtl/>
              </w:rPr>
            </w:pPr>
            <w:r w:rsidRPr="00567740">
              <w:rPr>
                <w:rFonts w:cs="AL-Mohanad" w:hint="cs"/>
                <w:sz w:val="20"/>
                <w:szCs w:val="20"/>
                <w:rtl/>
              </w:rPr>
              <w:t>استقبال جميع الطلبات والملاحظات والمرئيات المتعلقة بإجراءات العمل في المدرسة من جميع الجهات داخل المدرسة أو خارجها وفقا للنموذج (م.م.ع.ن-07-01).</w:t>
            </w:r>
          </w:p>
        </w:tc>
      </w:tr>
      <w:tr w:rsidR="0037270E" w:rsidRPr="00567740" w:rsidTr="00274CDC">
        <w:tc>
          <w:tcPr>
            <w:tcW w:w="1857" w:type="dxa"/>
            <w:vMerge/>
            <w:vAlign w:val="center"/>
          </w:tcPr>
          <w:p w:rsidR="0037270E" w:rsidRPr="00567740" w:rsidRDefault="0037270E" w:rsidP="00CC0512">
            <w:pPr>
              <w:pStyle w:val="a4"/>
              <w:bidi/>
              <w:jc w:val="center"/>
              <w:rPr>
                <w:rFonts w:cs="AL-Mohanad"/>
                <w:sz w:val="20"/>
                <w:szCs w:val="20"/>
                <w:rtl/>
              </w:rPr>
            </w:pP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5/2</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 xml:space="preserve">مناقشة الملاحظات والمرئيات الواردة وتقديمها لفريق التدقيق الداخلي للتأكد والفحص ولإجراء المطابقة </w:t>
            </w:r>
          </w:p>
        </w:tc>
      </w:tr>
      <w:tr w:rsidR="0043131F" w:rsidRPr="00567740" w:rsidTr="00274CDC">
        <w:tc>
          <w:tcPr>
            <w:tcW w:w="1857" w:type="dxa"/>
            <w:vAlign w:val="center"/>
          </w:tcPr>
          <w:p w:rsidR="0043131F" w:rsidRPr="00567740" w:rsidRDefault="0043131F" w:rsidP="00CC0512">
            <w:pPr>
              <w:pStyle w:val="a4"/>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43131F" w:rsidRPr="00567740" w:rsidRDefault="0043131F" w:rsidP="00CC0512">
            <w:pPr>
              <w:pStyle w:val="a4"/>
              <w:bidi/>
              <w:jc w:val="center"/>
              <w:rPr>
                <w:rFonts w:cs="AL-Mohanad"/>
                <w:sz w:val="20"/>
                <w:szCs w:val="20"/>
                <w:rtl/>
              </w:rPr>
            </w:pPr>
            <w:r w:rsidRPr="00567740">
              <w:rPr>
                <w:rFonts w:cs="AL-Mohanad" w:hint="cs"/>
                <w:sz w:val="20"/>
                <w:szCs w:val="20"/>
                <w:rtl/>
              </w:rPr>
              <w:t>5/3</w:t>
            </w:r>
          </w:p>
        </w:tc>
        <w:tc>
          <w:tcPr>
            <w:tcW w:w="7905" w:type="dxa"/>
          </w:tcPr>
          <w:p w:rsidR="0043131F" w:rsidRPr="00567740" w:rsidRDefault="0043131F" w:rsidP="0043131F">
            <w:pPr>
              <w:pStyle w:val="a4"/>
              <w:bidi/>
              <w:rPr>
                <w:rFonts w:cs="AL-Mohanad"/>
                <w:sz w:val="20"/>
                <w:szCs w:val="20"/>
                <w:rtl/>
              </w:rPr>
            </w:pPr>
            <w:r w:rsidRPr="00567740">
              <w:rPr>
                <w:rFonts w:cs="AL-Mohanad" w:hint="cs"/>
                <w:sz w:val="20"/>
                <w:szCs w:val="20"/>
                <w:rtl/>
              </w:rPr>
              <w:t xml:space="preserve">يتم تسليم رئيس فريق التدقيق الداخلي الطلبات والملاحظات والمرئيات الواردة </w:t>
            </w:r>
          </w:p>
        </w:tc>
      </w:tr>
      <w:tr w:rsidR="0043131F" w:rsidRPr="00567740" w:rsidTr="00274CDC">
        <w:tc>
          <w:tcPr>
            <w:tcW w:w="1857" w:type="dxa"/>
            <w:vAlign w:val="center"/>
          </w:tcPr>
          <w:p w:rsidR="0043131F" w:rsidRPr="00567740" w:rsidRDefault="0043131F" w:rsidP="00CC0512">
            <w:pPr>
              <w:pStyle w:val="a4"/>
              <w:bidi/>
              <w:jc w:val="center"/>
              <w:rPr>
                <w:rFonts w:cs="AL-Mohanad"/>
                <w:sz w:val="20"/>
                <w:szCs w:val="20"/>
                <w:rtl/>
              </w:rPr>
            </w:pPr>
            <w:r w:rsidRPr="00567740">
              <w:rPr>
                <w:rFonts w:cs="AL-Mohanad" w:hint="cs"/>
                <w:sz w:val="20"/>
                <w:szCs w:val="20"/>
                <w:rtl/>
              </w:rPr>
              <w:t>رئيس فريق</w:t>
            </w:r>
          </w:p>
          <w:p w:rsidR="0043131F" w:rsidRPr="00567740" w:rsidRDefault="0043131F"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43131F" w:rsidRPr="00567740" w:rsidRDefault="0043131F" w:rsidP="00CC0512">
            <w:pPr>
              <w:pStyle w:val="a4"/>
              <w:bidi/>
              <w:jc w:val="center"/>
              <w:rPr>
                <w:rFonts w:cs="AL-Mohanad"/>
                <w:sz w:val="20"/>
                <w:szCs w:val="20"/>
                <w:rtl/>
              </w:rPr>
            </w:pPr>
            <w:r w:rsidRPr="00567740">
              <w:rPr>
                <w:rFonts w:cs="AL-Mohanad" w:hint="cs"/>
                <w:sz w:val="20"/>
                <w:szCs w:val="20"/>
                <w:rtl/>
              </w:rPr>
              <w:t>5/4</w:t>
            </w:r>
          </w:p>
        </w:tc>
        <w:tc>
          <w:tcPr>
            <w:tcW w:w="7905" w:type="dxa"/>
          </w:tcPr>
          <w:p w:rsidR="0043131F" w:rsidRPr="00567740" w:rsidRDefault="0043131F" w:rsidP="0037270E">
            <w:pPr>
              <w:pStyle w:val="a4"/>
              <w:bidi/>
              <w:rPr>
                <w:rFonts w:cs="AL-Mohanad"/>
                <w:sz w:val="20"/>
                <w:szCs w:val="20"/>
                <w:rtl/>
              </w:rPr>
            </w:pPr>
            <w:r w:rsidRPr="00567740">
              <w:rPr>
                <w:rFonts w:cs="AL-Mohanad" w:hint="cs"/>
                <w:sz w:val="20"/>
                <w:szCs w:val="20"/>
                <w:rtl/>
              </w:rPr>
              <w:t xml:space="preserve">يقوم بتوثيق الطلبات والملاحظات والمرئيات الواردة في سجل الإجراءات التصحيحية </w:t>
            </w:r>
            <w:r w:rsidR="0037270E" w:rsidRPr="00567740">
              <w:rPr>
                <w:rFonts w:cs="AL-Mohanad" w:hint="cs"/>
                <w:sz w:val="20"/>
                <w:szCs w:val="20"/>
                <w:rtl/>
              </w:rPr>
              <w:t>وفقا للنموذج (م.م.ع.ن-07-02).</w:t>
            </w:r>
          </w:p>
        </w:tc>
      </w:tr>
      <w:tr w:rsidR="0037270E" w:rsidRPr="00567740" w:rsidTr="00274CDC">
        <w:tc>
          <w:tcPr>
            <w:tcW w:w="1857" w:type="dxa"/>
            <w:vMerge w:val="restart"/>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فريق</w:t>
            </w:r>
          </w:p>
          <w:p w:rsidR="0037270E" w:rsidRPr="00567740" w:rsidRDefault="0037270E" w:rsidP="00CC0512">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5/5</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دراسة الطلبات والملاحظات مع الجهة المعنية داخل المدرسة أو خارجها أو دراسة حالات عدم المطابقة في الإجراءات التي تم اكتشافها أثناء عملية التدقيق الداخلي</w:t>
            </w:r>
          </w:p>
        </w:tc>
      </w:tr>
      <w:tr w:rsidR="0037270E" w:rsidRPr="00567740" w:rsidTr="00274CDC">
        <w:tc>
          <w:tcPr>
            <w:tcW w:w="1857" w:type="dxa"/>
            <w:vMerge/>
            <w:vAlign w:val="center"/>
          </w:tcPr>
          <w:p w:rsidR="0037270E" w:rsidRPr="00567740" w:rsidRDefault="0037270E" w:rsidP="00CC0512">
            <w:pPr>
              <w:pStyle w:val="a4"/>
              <w:bidi/>
              <w:jc w:val="center"/>
              <w:rPr>
                <w:rFonts w:cs="AL-Mohanad"/>
                <w:sz w:val="20"/>
                <w:szCs w:val="20"/>
                <w:rtl/>
              </w:rPr>
            </w:pP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5/6</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 xml:space="preserve">القيام بمتابعة تنفيذ الطلبات والملاحظات مع الجهات المعنية داخل المدرسة </w:t>
            </w:r>
          </w:p>
        </w:tc>
      </w:tr>
      <w:tr w:rsidR="0037270E" w:rsidRPr="00567740" w:rsidTr="00274CDC">
        <w:tc>
          <w:tcPr>
            <w:tcW w:w="1857" w:type="dxa"/>
            <w:vMerge/>
            <w:vAlign w:val="center"/>
          </w:tcPr>
          <w:p w:rsidR="0037270E" w:rsidRPr="00567740" w:rsidRDefault="0037270E" w:rsidP="00CC0512">
            <w:pPr>
              <w:pStyle w:val="a4"/>
              <w:bidi/>
              <w:jc w:val="center"/>
              <w:rPr>
                <w:rFonts w:cs="AL-Mohanad"/>
                <w:sz w:val="20"/>
                <w:szCs w:val="20"/>
                <w:rtl/>
              </w:rPr>
            </w:pPr>
          </w:p>
        </w:tc>
        <w:tc>
          <w:tcPr>
            <w:tcW w:w="992" w:type="dxa"/>
            <w:vAlign w:val="center"/>
          </w:tcPr>
          <w:p w:rsidR="0037270E" w:rsidRPr="00567740" w:rsidRDefault="0037270E" w:rsidP="00CC0512">
            <w:pPr>
              <w:pStyle w:val="a4"/>
              <w:bidi/>
              <w:jc w:val="center"/>
              <w:rPr>
                <w:rFonts w:cs="AL-Mohanad"/>
                <w:sz w:val="20"/>
                <w:szCs w:val="20"/>
              </w:rPr>
            </w:pPr>
            <w:r w:rsidRPr="00567740">
              <w:rPr>
                <w:rFonts w:cs="AL-Mohanad" w:hint="cs"/>
                <w:sz w:val="20"/>
                <w:szCs w:val="20"/>
                <w:rtl/>
              </w:rPr>
              <w:t>5/7</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 xml:space="preserve">اتخاذ الإجراءات التصحيحية للإجراءات التي تم اكتشافها أثناء التدقيق الداخلي </w:t>
            </w:r>
          </w:p>
        </w:tc>
      </w:tr>
      <w:tr w:rsidR="0037270E" w:rsidRPr="00567740" w:rsidTr="00274CDC">
        <w:tc>
          <w:tcPr>
            <w:tcW w:w="1857" w:type="dxa"/>
            <w:vMerge/>
            <w:vAlign w:val="center"/>
          </w:tcPr>
          <w:p w:rsidR="0037270E" w:rsidRPr="00567740" w:rsidRDefault="0037270E" w:rsidP="00CC0512">
            <w:pPr>
              <w:pStyle w:val="a4"/>
              <w:bidi/>
              <w:jc w:val="center"/>
              <w:rPr>
                <w:rFonts w:cs="AL-Mohanad"/>
                <w:sz w:val="20"/>
                <w:szCs w:val="20"/>
                <w:rtl/>
              </w:rPr>
            </w:pP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5/8</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 xml:space="preserve">عرض الإجراءات التصحيحية على لجنة الجودة والتميز </w:t>
            </w:r>
          </w:p>
        </w:tc>
      </w:tr>
      <w:tr w:rsidR="0043131F" w:rsidRPr="00567740" w:rsidTr="00274CDC">
        <w:tc>
          <w:tcPr>
            <w:tcW w:w="1857" w:type="dxa"/>
            <w:vAlign w:val="center"/>
          </w:tcPr>
          <w:p w:rsidR="0043131F" w:rsidRPr="00567740" w:rsidRDefault="0043131F" w:rsidP="0037270E">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43131F" w:rsidRPr="00567740" w:rsidRDefault="0043131F" w:rsidP="00CC0512">
            <w:pPr>
              <w:pStyle w:val="a4"/>
              <w:bidi/>
              <w:jc w:val="center"/>
              <w:rPr>
                <w:rFonts w:cs="AL-Mohanad"/>
                <w:sz w:val="20"/>
                <w:szCs w:val="20"/>
                <w:rtl/>
              </w:rPr>
            </w:pPr>
            <w:r w:rsidRPr="00567740">
              <w:rPr>
                <w:rFonts w:cs="AL-Mohanad" w:hint="cs"/>
                <w:sz w:val="20"/>
                <w:szCs w:val="20"/>
                <w:rtl/>
              </w:rPr>
              <w:t>5/9</w:t>
            </w:r>
          </w:p>
        </w:tc>
        <w:tc>
          <w:tcPr>
            <w:tcW w:w="7905" w:type="dxa"/>
          </w:tcPr>
          <w:p w:rsidR="0043131F" w:rsidRPr="00567740" w:rsidRDefault="0043131F" w:rsidP="0043131F">
            <w:pPr>
              <w:pStyle w:val="a4"/>
              <w:bidi/>
              <w:rPr>
                <w:rFonts w:cs="AL-Mohanad"/>
                <w:sz w:val="20"/>
                <w:szCs w:val="20"/>
                <w:rtl/>
              </w:rPr>
            </w:pPr>
            <w:r w:rsidRPr="00567740">
              <w:rPr>
                <w:rFonts w:cs="AL-Mohanad" w:hint="cs"/>
                <w:sz w:val="20"/>
                <w:szCs w:val="20"/>
                <w:rtl/>
              </w:rPr>
              <w:t xml:space="preserve">مراجعة ومناقشة الإجراءات التصحيحية والوقائية والتطويرية واعتمادها </w:t>
            </w:r>
          </w:p>
        </w:tc>
      </w:tr>
      <w:tr w:rsidR="0037270E" w:rsidRPr="00567740" w:rsidTr="00274CDC">
        <w:tc>
          <w:tcPr>
            <w:tcW w:w="1857" w:type="dxa"/>
            <w:vMerge w:val="restart"/>
            <w:vAlign w:val="center"/>
          </w:tcPr>
          <w:p w:rsidR="0037270E" w:rsidRPr="00567740" w:rsidRDefault="0037270E" w:rsidP="0037270E">
            <w:pPr>
              <w:pStyle w:val="a4"/>
              <w:bidi/>
              <w:jc w:val="center"/>
              <w:rPr>
                <w:rFonts w:cs="AL-Mohanad"/>
                <w:sz w:val="20"/>
                <w:szCs w:val="20"/>
                <w:rtl/>
              </w:rPr>
            </w:pPr>
            <w:r w:rsidRPr="00567740">
              <w:rPr>
                <w:rFonts w:cs="AL-Mohanad" w:hint="cs"/>
                <w:sz w:val="20"/>
                <w:szCs w:val="20"/>
                <w:rtl/>
              </w:rPr>
              <w:t>رئيس فريق</w:t>
            </w:r>
          </w:p>
          <w:p w:rsidR="0037270E" w:rsidRPr="00567740" w:rsidRDefault="0037270E" w:rsidP="0037270E">
            <w:pPr>
              <w:pStyle w:val="a4"/>
              <w:bidi/>
              <w:jc w:val="center"/>
              <w:rPr>
                <w:rFonts w:cs="AL-Mohanad"/>
                <w:sz w:val="20"/>
                <w:szCs w:val="20"/>
                <w:rtl/>
              </w:rPr>
            </w:pPr>
            <w:r w:rsidRPr="00567740">
              <w:rPr>
                <w:rFonts w:cs="AL-Mohanad" w:hint="cs"/>
                <w:sz w:val="20"/>
                <w:szCs w:val="20"/>
                <w:rtl/>
              </w:rPr>
              <w:t>التدقيق الداخلي</w:t>
            </w: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5/10</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 xml:space="preserve">إشعار الجهة المعنية بالمدرسة بالإجراء المتخذ </w:t>
            </w:r>
          </w:p>
        </w:tc>
      </w:tr>
      <w:tr w:rsidR="0037270E" w:rsidRPr="00567740" w:rsidTr="00274CDC">
        <w:tc>
          <w:tcPr>
            <w:tcW w:w="1857" w:type="dxa"/>
            <w:vMerge/>
            <w:vAlign w:val="center"/>
          </w:tcPr>
          <w:p w:rsidR="0037270E" w:rsidRPr="00567740" w:rsidRDefault="0037270E" w:rsidP="0037270E">
            <w:pPr>
              <w:pStyle w:val="a4"/>
              <w:bidi/>
              <w:jc w:val="center"/>
              <w:rPr>
                <w:rFonts w:cs="AL-Mohanad"/>
                <w:sz w:val="20"/>
                <w:szCs w:val="20"/>
                <w:rtl/>
              </w:rPr>
            </w:pPr>
          </w:p>
        </w:tc>
        <w:tc>
          <w:tcPr>
            <w:tcW w:w="992" w:type="dxa"/>
            <w:vAlign w:val="center"/>
          </w:tcPr>
          <w:p w:rsidR="0037270E" w:rsidRPr="00567740" w:rsidRDefault="0037270E" w:rsidP="00CC0512">
            <w:pPr>
              <w:pStyle w:val="a4"/>
              <w:bidi/>
              <w:jc w:val="center"/>
              <w:rPr>
                <w:rFonts w:cs="AL-Mohanad"/>
                <w:sz w:val="20"/>
                <w:szCs w:val="20"/>
                <w:rtl/>
              </w:rPr>
            </w:pPr>
            <w:r w:rsidRPr="00567740">
              <w:rPr>
                <w:rFonts w:cs="AL-Mohanad" w:hint="cs"/>
                <w:sz w:val="20"/>
                <w:szCs w:val="20"/>
                <w:rtl/>
              </w:rPr>
              <w:t>5/11</w:t>
            </w:r>
          </w:p>
        </w:tc>
        <w:tc>
          <w:tcPr>
            <w:tcW w:w="7905" w:type="dxa"/>
          </w:tcPr>
          <w:p w:rsidR="0037270E" w:rsidRPr="00567740" w:rsidRDefault="0037270E" w:rsidP="0043131F">
            <w:pPr>
              <w:pStyle w:val="a4"/>
              <w:bidi/>
              <w:rPr>
                <w:rFonts w:cs="AL-Mohanad"/>
                <w:sz w:val="20"/>
                <w:szCs w:val="20"/>
                <w:rtl/>
              </w:rPr>
            </w:pPr>
            <w:r w:rsidRPr="00567740">
              <w:rPr>
                <w:rFonts w:cs="AL-Mohanad" w:hint="cs"/>
                <w:sz w:val="20"/>
                <w:szCs w:val="20"/>
                <w:rtl/>
              </w:rPr>
              <w:t>تزويد فريق ضبط الوثائق بالإجراءات التصحيحية والتعديلات على الأدلة والسجلات والنماذج الناتجة عن الإجراءات التصحيحية.</w:t>
            </w:r>
          </w:p>
        </w:tc>
      </w:tr>
    </w:tbl>
    <w:p w:rsidR="00495FCF" w:rsidRDefault="00495FCF" w:rsidP="00495FCF">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Pr="00567740" w:rsidRDefault="00274CDC" w:rsidP="00274CDC">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495FCF" w:rsidRPr="00567740" w:rsidTr="00274CDC">
        <w:tc>
          <w:tcPr>
            <w:tcW w:w="10754" w:type="dxa"/>
            <w:shd w:val="clear" w:color="auto" w:fill="FFFFFF" w:themeFill="background1"/>
          </w:tcPr>
          <w:p w:rsidR="00495FCF" w:rsidRPr="00567740" w:rsidRDefault="00495FCF" w:rsidP="00B638F3">
            <w:pPr>
              <w:pStyle w:val="a4"/>
              <w:bidi/>
              <w:rPr>
                <w:sz w:val="20"/>
                <w:szCs w:val="20"/>
                <w:rtl/>
              </w:rPr>
            </w:pPr>
            <w:r w:rsidRPr="00567740">
              <w:rPr>
                <w:rFonts w:cs="AL-Mohanad" w:hint="cs"/>
                <w:sz w:val="20"/>
                <w:szCs w:val="20"/>
                <w:rtl/>
              </w:rPr>
              <w:t>6- النماذج والسجلات</w:t>
            </w:r>
          </w:p>
        </w:tc>
      </w:tr>
    </w:tbl>
    <w:p w:rsidR="00495FCF" w:rsidRPr="00274CDC" w:rsidRDefault="00495FCF" w:rsidP="00495FCF">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3"/>
        <w:gridCol w:w="3120"/>
        <w:gridCol w:w="1983"/>
        <w:gridCol w:w="2456"/>
        <w:gridCol w:w="1762"/>
      </w:tblGrid>
      <w:tr w:rsidR="00495FCF" w:rsidRPr="00567740" w:rsidTr="00274CDC">
        <w:tc>
          <w:tcPr>
            <w:tcW w:w="666" w:type="pct"/>
            <w:shd w:val="clear" w:color="auto" w:fill="92D050"/>
            <w:vAlign w:val="center"/>
          </w:tcPr>
          <w:p w:rsidR="00495FCF" w:rsidRPr="00567740" w:rsidRDefault="00495FCF" w:rsidP="00B638F3">
            <w:pPr>
              <w:pStyle w:val="a4"/>
              <w:bidi/>
              <w:jc w:val="center"/>
              <w:rPr>
                <w:rFonts w:cs="AL-Mohanad"/>
                <w:sz w:val="20"/>
                <w:szCs w:val="20"/>
                <w:rtl/>
              </w:rPr>
            </w:pPr>
            <w:r w:rsidRPr="00567740">
              <w:rPr>
                <w:rFonts w:cs="AL-Mohanad" w:hint="cs"/>
                <w:sz w:val="20"/>
                <w:szCs w:val="20"/>
                <w:rtl/>
              </w:rPr>
              <w:t>التسلسل</w:t>
            </w:r>
          </w:p>
        </w:tc>
        <w:tc>
          <w:tcPr>
            <w:tcW w:w="1450" w:type="pct"/>
            <w:shd w:val="clear" w:color="auto" w:fill="92D050"/>
            <w:vAlign w:val="center"/>
          </w:tcPr>
          <w:p w:rsidR="00495FCF" w:rsidRPr="00567740" w:rsidRDefault="00495FCF" w:rsidP="00B638F3">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495FCF" w:rsidRPr="00567740" w:rsidRDefault="00495FCF" w:rsidP="00B638F3">
            <w:pPr>
              <w:pStyle w:val="a4"/>
              <w:bidi/>
              <w:jc w:val="center"/>
              <w:rPr>
                <w:rFonts w:cs="AL-Mohanad"/>
                <w:sz w:val="20"/>
                <w:szCs w:val="20"/>
                <w:rtl/>
              </w:rPr>
            </w:pPr>
            <w:r w:rsidRPr="00567740">
              <w:rPr>
                <w:rFonts w:cs="AL-Mohanad" w:hint="cs"/>
                <w:sz w:val="20"/>
                <w:szCs w:val="20"/>
                <w:rtl/>
              </w:rPr>
              <w:t>رقم النموذج</w:t>
            </w:r>
            <w:r w:rsidR="00A643AC" w:rsidRPr="00567740">
              <w:rPr>
                <w:rFonts w:cs="AL-Mohanad" w:hint="cs"/>
                <w:sz w:val="20"/>
                <w:szCs w:val="20"/>
                <w:rtl/>
              </w:rPr>
              <w:t>/السجل</w:t>
            </w:r>
          </w:p>
        </w:tc>
        <w:tc>
          <w:tcPr>
            <w:tcW w:w="1142" w:type="pct"/>
            <w:shd w:val="clear" w:color="auto" w:fill="92D050"/>
            <w:vAlign w:val="center"/>
          </w:tcPr>
          <w:p w:rsidR="00495FCF" w:rsidRPr="00567740" w:rsidRDefault="00495FCF" w:rsidP="00B638F3">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495FCF" w:rsidRPr="00567740" w:rsidRDefault="00495FCF" w:rsidP="00B638F3">
            <w:pPr>
              <w:pStyle w:val="a4"/>
              <w:bidi/>
              <w:jc w:val="center"/>
              <w:rPr>
                <w:rFonts w:cs="AL-Mohanad"/>
                <w:sz w:val="20"/>
                <w:szCs w:val="20"/>
                <w:rtl/>
              </w:rPr>
            </w:pPr>
            <w:r w:rsidRPr="00567740">
              <w:rPr>
                <w:rFonts w:cs="AL-Mohanad" w:hint="cs"/>
                <w:sz w:val="20"/>
                <w:szCs w:val="20"/>
                <w:rtl/>
              </w:rPr>
              <w:t>مدة الحفظ</w:t>
            </w:r>
          </w:p>
        </w:tc>
      </w:tr>
      <w:tr w:rsidR="00941FB6" w:rsidRPr="00567740" w:rsidTr="00274CDC">
        <w:tc>
          <w:tcPr>
            <w:tcW w:w="666" w:type="pct"/>
            <w:vAlign w:val="center"/>
          </w:tcPr>
          <w:p w:rsidR="00941FB6" w:rsidRPr="00567740" w:rsidRDefault="00941FB6" w:rsidP="00941FB6">
            <w:pPr>
              <w:pStyle w:val="a4"/>
              <w:bidi/>
              <w:jc w:val="center"/>
              <w:rPr>
                <w:rFonts w:cs="AL-Mohanad"/>
                <w:sz w:val="20"/>
                <w:szCs w:val="20"/>
                <w:rtl/>
              </w:rPr>
            </w:pPr>
            <w:r w:rsidRPr="00567740">
              <w:rPr>
                <w:rFonts w:cs="AL-Mohanad" w:hint="cs"/>
                <w:sz w:val="20"/>
                <w:szCs w:val="20"/>
                <w:rtl/>
              </w:rPr>
              <w:t>6/1</w:t>
            </w:r>
          </w:p>
        </w:tc>
        <w:tc>
          <w:tcPr>
            <w:tcW w:w="1450" w:type="pct"/>
          </w:tcPr>
          <w:p w:rsidR="00941FB6" w:rsidRPr="00567740" w:rsidRDefault="00941FB6" w:rsidP="0037270E">
            <w:pPr>
              <w:pStyle w:val="a4"/>
              <w:bidi/>
              <w:jc w:val="center"/>
              <w:rPr>
                <w:rFonts w:cs="AL-Mohanad"/>
                <w:sz w:val="20"/>
                <w:szCs w:val="20"/>
                <w:rtl/>
              </w:rPr>
            </w:pPr>
            <w:r w:rsidRPr="00567740">
              <w:rPr>
                <w:rFonts w:cs="AL-Mohanad" w:hint="cs"/>
                <w:sz w:val="20"/>
                <w:szCs w:val="20"/>
                <w:rtl/>
              </w:rPr>
              <w:t xml:space="preserve">نموذج </w:t>
            </w:r>
            <w:r w:rsidR="0037270E" w:rsidRPr="00567740">
              <w:rPr>
                <w:rFonts w:cs="AL-Mohanad" w:hint="cs"/>
                <w:sz w:val="20"/>
                <w:szCs w:val="20"/>
                <w:rtl/>
              </w:rPr>
              <w:t>الإجراءات التصحيحية</w:t>
            </w:r>
          </w:p>
        </w:tc>
        <w:tc>
          <w:tcPr>
            <w:tcW w:w="922" w:type="pct"/>
          </w:tcPr>
          <w:p w:rsidR="00941FB6" w:rsidRPr="00567740" w:rsidRDefault="00941FB6" w:rsidP="0037270E">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0037270E" w:rsidRPr="00567740">
              <w:rPr>
                <w:rFonts w:ascii="ae_Cortoba" w:hAnsi="ae_Cortoba" w:cs="AL-Mohanad" w:hint="cs"/>
                <w:sz w:val="20"/>
                <w:szCs w:val="20"/>
                <w:rtl/>
              </w:rPr>
              <w:t>07</w:t>
            </w:r>
            <w:r w:rsidRPr="00567740">
              <w:rPr>
                <w:rFonts w:cs="AL-Mohanad" w:hint="cs"/>
                <w:sz w:val="20"/>
                <w:szCs w:val="20"/>
                <w:rtl/>
              </w:rPr>
              <w:t>-01</w:t>
            </w:r>
          </w:p>
        </w:tc>
        <w:tc>
          <w:tcPr>
            <w:tcW w:w="1142" w:type="pct"/>
          </w:tcPr>
          <w:p w:rsidR="00941FB6" w:rsidRPr="00567740" w:rsidRDefault="00941FB6" w:rsidP="00941FB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941FB6" w:rsidRPr="00567740" w:rsidRDefault="00941FB6" w:rsidP="00941FB6">
            <w:pPr>
              <w:pStyle w:val="a4"/>
              <w:bidi/>
              <w:jc w:val="center"/>
              <w:rPr>
                <w:rFonts w:cs="AL-Mohanad"/>
                <w:sz w:val="20"/>
                <w:szCs w:val="20"/>
                <w:rtl/>
              </w:rPr>
            </w:pPr>
            <w:r w:rsidRPr="00567740">
              <w:rPr>
                <w:rFonts w:cs="AL-Mohanad" w:hint="cs"/>
                <w:sz w:val="20"/>
                <w:szCs w:val="20"/>
                <w:rtl/>
              </w:rPr>
              <w:t>3 سنوات</w:t>
            </w:r>
          </w:p>
        </w:tc>
      </w:tr>
      <w:tr w:rsidR="00941FB6" w:rsidRPr="00567740" w:rsidTr="00274CDC">
        <w:tc>
          <w:tcPr>
            <w:tcW w:w="666" w:type="pct"/>
            <w:vAlign w:val="center"/>
          </w:tcPr>
          <w:p w:rsidR="00941FB6" w:rsidRPr="00567740" w:rsidRDefault="00941FB6" w:rsidP="00941FB6">
            <w:pPr>
              <w:pStyle w:val="a4"/>
              <w:bidi/>
              <w:jc w:val="center"/>
              <w:rPr>
                <w:rFonts w:cs="AL-Mohanad"/>
                <w:sz w:val="20"/>
                <w:szCs w:val="20"/>
                <w:rtl/>
              </w:rPr>
            </w:pPr>
            <w:r w:rsidRPr="00567740">
              <w:rPr>
                <w:rFonts w:cs="AL-Mohanad" w:hint="cs"/>
                <w:sz w:val="20"/>
                <w:szCs w:val="20"/>
                <w:rtl/>
              </w:rPr>
              <w:t>6/2</w:t>
            </w:r>
          </w:p>
        </w:tc>
        <w:tc>
          <w:tcPr>
            <w:tcW w:w="1450" w:type="pct"/>
          </w:tcPr>
          <w:p w:rsidR="00941FB6" w:rsidRPr="00567740" w:rsidRDefault="00941FB6" w:rsidP="00941FB6">
            <w:pPr>
              <w:pStyle w:val="a4"/>
              <w:bidi/>
              <w:jc w:val="center"/>
              <w:rPr>
                <w:rFonts w:cs="AL-Mohanad"/>
                <w:sz w:val="20"/>
                <w:szCs w:val="20"/>
                <w:rtl/>
              </w:rPr>
            </w:pPr>
            <w:r w:rsidRPr="00567740">
              <w:rPr>
                <w:rFonts w:cs="AL-Mohanad" w:hint="cs"/>
                <w:sz w:val="20"/>
                <w:szCs w:val="20"/>
                <w:rtl/>
              </w:rPr>
              <w:t>سجل طلبات الإجراءات التصحيحية</w:t>
            </w:r>
          </w:p>
        </w:tc>
        <w:tc>
          <w:tcPr>
            <w:tcW w:w="922" w:type="pct"/>
          </w:tcPr>
          <w:p w:rsidR="00941FB6" w:rsidRPr="00567740" w:rsidRDefault="00941FB6" w:rsidP="0037270E">
            <w:pPr>
              <w:pStyle w:val="a4"/>
              <w:bidi/>
              <w:jc w:val="center"/>
              <w:rPr>
                <w:rFonts w:cs="AL-Mohanad"/>
                <w:sz w:val="20"/>
                <w:szCs w:val="20"/>
                <w:rtl/>
              </w:rPr>
            </w:pPr>
            <w:r w:rsidRPr="00567740">
              <w:rPr>
                <w:rFonts w:ascii="ae_Cortoba" w:hAnsi="ae_Cortoba" w:cs="AL-Mohanad" w:hint="cs"/>
                <w:sz w:val="20"/>
                <w:szCs w:val="20"/>
                <w:rtl/>
              </w:rPr>
              <w:t>م</w:t>
            </w:r>
            <w:r w:rsidRPr="00567740">
              <w:rPr>
                <w:rFonts w:ascii="ae_Cortoba" w:hAnsi="ae_Cortoba" w:cs="AL-Mohanad"/>
                <w:sz w:val="20"/>
                <w:szCs w:val="20"/>
                <w:rtl/>
              </w:rPr>
              <w:t>.</w:t>
            </w:r>
            <w:r w:rsidRPr="00567740">
              <w:rPr>
                <w:rFonts w:ascii="ae_Cortoba" w:hAnsi="ae_Cortoba" w:cs="AL-Mohanad" w:hint="cs"/>
                <w:sz w:val="20"/>
                <w:szCs w:val="20"/>
                <w:rtl/>
              </w:rPr>
              <w:t>م</w:t>
            </w:r>
            <w:r w:rsidRPr="00567740">
              <w:rPr>
                <w:rFonts w:ascii="ae_Cortoba" w:hAnsi="ae_Cortoba" w:cs="AL-Mohanad"/>
                <w:sz w:val="20"/>
                <w:szCs w:val="20"/>
                <w:rtl/>
              </w:rPr>
              <w:t>.ع.</w:t>
            </w:r>
            <w:r w:rsidRPr="00567740">
              <w:rPr>
                <w:rFonts w:ascii="ae_Cortoba" w:hAnsi="ae_Cortoba" w:cs="AL-Mohanad" w:hint="cs"/>
                <w:sz w:val="20"/>
                <w:szCs w:val="20"/>
                <w:rtl/>
              </w:rPr>
              <w:t>ن</w:t>
            </w:r>
            <w:r w:rsidRPr="00567740">
              <w:rPr>
                <w:rFonts w:ascii="ae_Cortoba" w:hAnsi="ae_Cortoba" w:cs="AL-Mohanad"/>
                <w:sz w:val="20"/>
                <w:szCs w:val="20"/>
                <w:rtl/>
              </w:rPr>
              <w:t>-</w:t>
            </w:r>
            <w:r w:rsidR="0037270E" w:rsidRPr="00567740">
              <w:rPr>
                <w:rFonts w:ascii="ae_Cortoba" w:hAnsi="ae_Cortoba" w:cs="AL-Mohanad" w:hint="cs"/>
                <w:sz w:val="20"/>
                <w:szCs w:val="20"/>
                <w:rtl/>
              </w:rPr>
              <w:t>07</w:t>
            </w:r>
            <w:r w:rsidRPr="00567740">
              <w:rPr>
                <w:rFonts w:cs="AL-Mohanad" w:hint="cs"/>
                <w:sz w:val="20"/>
                <w:szCs w:val="20"/>
                <w:rtl/>
              </w:rPr>
              <w:t>-01</w:t>
            </w:r>
          </w:p>
        </w:tc>
        <w:tc>
          <w:tcPr>
            <w:tcW w:w="1142" w:type="pct"/>
          </w:tcPr>
          <w:p w:rsidR="00941FB6" w:rsidRPr="00567740" w:rsidRDefault="00941FB6" w:rsidP="00941FB6">
            <w:pPr>
              <w:pStyle w:val="a4"/>
              <w:bidi/>
              <w:jc w:val="center"/>
              <w:rPr>
                <w:rFonts w:cs="AL-Mohanad"/>
                <w:sz w:val="20"/>
                <w:szCs w:val="20"/>
                <w:rtl/>
              </w:rPr>
            </w:pPr>
            <w:r w:rsidRPr="00567740">
              <w:rPr>
                <w:rFonts w:cs="AL-Mohanad" w:hint="cs"/>
                <w:sz w:val="20"/>
                <w:szCs w:val="20"/>
                <w:rtl/>
              </w:rPr>
              <w:t>رئيس فريق التدقيق الداخلي</w:t>
            </w:r>
          </w:p>
        </w:tc>
        <w:tc>
          <w:tcPr>
            <w:tcW w:w="819" w:type="pct"/>
          </w:tcPr>
          <w:p w:rsidR="00941FB6" w:rsidRPr="00567740" w:rsidRDefault="00941FB6" w:rsidP="00941FB6">
            <w:pPr>
              <w:pStyle w:val="a4"/>
              <w:bidi/>
              <w:jc w:val="center"/>
              <w:rPr>
                <w:rFonts w:cs="AL-Mohanad"/>
                <w:sz w:val="20"/>
                <w:szCs w:val="20"/>
                <w:rtl/>
              </w:rPr>
            </w:pPr>
            <w:r w:rsidRPr="00567740">
              <w:rPr>
                <w:rFonts w:cs="AL-Mohanad" w:hint="cs"/>
                <w:sz w:val="20"/>
                <w:szCs w:val="20"/>
                <w:rtl/>
              </w:rPr>
              <w:t>3 سنوات</w:t>
            </w:r>
          </w:p>
        </w:tc>
      </w:tr>
    </w:tbl>
    <w:p w:rsidR="00495FCF" w:rsidRPr="00567740" w:rsidRDefault="00495FCF" w:rsidP="00495FCF">
      <w:pPr>
        <w:rPr>
          <w:sz w:val="20"/>
          <w:szCs w:val="20"/>
        </w:rPr>
      </w:pPr>
    </w:p>
    <w:p w:rsidR="00443531" w:rsidRDefault="00443531" w:rsidP="00443531">
      <w:pPr>
        <w:pStyle w:val="a4"/>
        <w:bidi/>
        <w:rPr>
          <w:rFonts w:cs="AL-Mohanad"/>
          <w:sz w:val="20"/>
          <w:szCs w:val="20"/>
          <w:rtl/>
        </w:rPr>
      </w:pPr>
    </w:p>
    <w:p w:rsidR="00274CDC" w:rsidRPr="00567740" w:rsidRDefault="00274CDC" w:rsidP="00274CDC">
      <w:pPr>
        <w:pStyle w:val="a4"/>
        <w:bidi/>
        <w:rPr>
          <w:sz w:val="20"/>
          <w:szCs w:val="20"/>
          <w:rtl/>
        </w:rPr>
      </w:pPr>
    </w:p>
    <w:p w:rsidR="00443531" w:rsidRPr="00567740" w:rsidRDefault="00443531" w:rsidP="00443531">
      <w:pPr>
        <w:pStyle w:val="a4"/>
        <w:bidi/>
        <w:rPr>
          <w:sz w:val="20"/>
          <w:szCs w:val="20"/>
          <w:rtl/>
        </w:rPr>
      </w:pPr>
    </w:p>
    <w:p w:rsidR="00443531" w:rsidRPr="00567740" w:rsidRDefault="00443531" w:rsidP="00443531">
      <w:pPr>
        <w:pStyle w:val="a4"/>
        <w:bidi/>
        <w:rPr>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708"/>
        <w:gridCol w:w="4463"/>
        <w:gridCol w:w="3583"/>
      </w:tblGrid>
      <w:tr w:rsidR="00443531" w:rsidRPr="00567740" w:rsidTr="00274CDC">
        <w:tc>
          <w:tcPr>
            <w:tcW w:w="1259" w:type="pct"/>
            <w:shd w:val="clear" w:color="auto" w:fill="92D050"/>
          </w:tcPr>
          <w:p w:rsidR="00443531" w:rsidRPr="00274CDC" w:rsidRDefault="00443531" w:rsidP="00274CDC">
            <w:pPr>
              <w:pStyle w:val="a4"/>
              <w:bidi/>
              <w:jc w:val="center"/>
              <w:rPr>
                <w:rFonts w:cs="GE SS Two Medium"/>
                <w:sz w:val="20"/>
                <w:szCs w:val="20"/>
                <w:rtl/>
              </w:rPr>
            </w:pPr>
            <w:r w:rsidRPr="00274CDC">
              <w:rPr>
                <w:rFonts w:cs="GE SS Two Medium" w:hint="cs"/>
                <w:sz w:val="20"/>
                <w:szCs w:val="20"/>
                <w:rtl/>
              </w:rPr>
              <w:lastRenderedPageBreak/>
              <w:t>رقم العملية: 27</w:t>
            </w:r>
          </w:p>
        </w:tc>
        <w:tc>
          <w:tcPr>
            <w:tcW w:w="2075" w:type="pct"/>
            <w:shd w:val="clear" w:color="auto" w:fill="92D050"/>
          </w:tcPr>
          <w:p w:rsidR="00443531" w:rsidRPr="00274CDC" w:rsidRDefault="00443531" w:rsidP="00274CDC">
            <w:pPr>
              <w:pStyle w:val="a4"/>
              <w:bidi/>
              <w:jc w:val="center"/>
              <w:rPr>
                <w:rFonts w:cs="GE SS Two Medium"/>
                <w:sz w:val="20"/>
                <w:szCs w:val="20"/>
                <w:rtl/>
              </w:rPr>
            </w:pPr>
            <w:r w:rsidRPr="00274CDC">
              <w:rPr>
                <w:rFonts w:cs="GE SS Two Medium" w:hint="cs"/>
                <w:sz w:val="20"/>
                <w:szCs w:val="20"/>
                <w:rtl/>
              </w:rPr>
              <w:t>اسم العملية:</w:t>
            </w:r>
            <w:r w:rsidRPr="00274CDC">
              <w:rPr>
                <w:rFonts w:ascii="ae_Cortoba" w:hAnsi="ae_Cortoba" w:cs="GE SS Two Medium"/>
                <w:sz w:val="20"/>
                <w:szCs w:val="20"/>
                <w:rtl/>
              </w:rPr>
              <w:t xml:space="preserve"> ض</w:t>
            </w:r>
            <w:r w:rsidRPr="00274CDC">
              <w:rPr>
                <w:rFonts w:ascii="ae_Cortoba" w:hAnsi="ae_Cortoba" w:cs="GE SS Two Medium" w:hint="cs"/>
                <w:sz w:val="20"/>
                <w:szCs w:val="20"/>
                <w:rtl/>
              </w:rPr>
              <w:t>ب</w:t>
            </w:r>
            <w:r w:rsidRPr="00274CDC">
              <w:rPr>
                <w:rFonts w:ascii="ae_Cortoba" w:hAnsi="ae_Cortoba" w:cs="GE SS Two Medium"/>
                <w:sz w:val="20"/>
                <w:szCs w:val="20"/>
                <w:rtl/>
              </w:rPr>
              <w:t>ط الوثائق</w:t>
            </w:r>
          </w:p>
        </w:tc>
        <w:tc>
          <w:tcPr>
            <w:tcW w:w="1666" w:type="pct"/>
            <w:shd w:val="clear" w:color="auto" w:fill="92D050"/>
          </w:tcPr>
          <w:p w:rsidR="00443531" w:rsidRPr="00274CDC" w:rsidRDefault="00443531" w:rsidP="00274CDC">
            <w:pPr>
              <w:pStyle w:val="a4"/>
              <w:bidi/>
              <w:jc w:val="center"/>
              <w:rPr>
                <w:rFonts w:cs="GE SS Two Medium"/>
                <w:sz w:val="20"/>
                <w:szCs w:val="20"/>
                <w:rtl/>
              </w:rPr>
            </w:pPr>
            <w:r w:rsidRPr="00274CDC">
              <w:rPr>
                <w:rFonts w:cs="GE SS Two Medium" w:hint="cs"/>
                <w:sz w:val="20"/>
                <w:szCs w:val="20"/>
                <w:rtl/>
              </w:rPr>
              <w:t>رمز العملية:م.م.ع. -08</w:t>
            </w:r>
          </w:p>
        </w:tc>
      </w:tr>
    </w:tbl>
    <w:p w:rsidR="00443531" w:rsidRPr="00274CDC" w:rsidRDefault="00443531" w:rsidP="00443531">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8897"/>
      </w:tblGrid>
      <w:tr w:rsidR="00443531" w:rsidRPr="00567740" w:rsidTr="00274CDC">
        <w:tc>
          <w:tcPr>
            <w:tcW w:w="1857" w:type="dxa"/>
            <w:vAlign w:val="center"/>
          </w:tcPr>
          <w:p w:rsidR="00443531" w:rsidRPr="00567740" w:rsidRDefault="00443531" w:rsidP="00274CDC">
            <w:pPr>
              <w:pStyle w:val="a4"/>
              <w:bidi/>
              <w:rPr>
                <w:rFonts w:cs="AL-Mohanad"/>
                <w:sz w:val="20"/>
                <w:szCs w:val="20"/>
                <w:rtl/>
              </w:rPr>
            </w:pPr>
            <w:r w:rsidRPr="00567740">
              <w:rPr>
                <w:rFonts w:cs="AL-Mohanad" w:hint="cs"/>
                <w:sz w:val="20"/>
                <w:szCs w:val="20"/>
                <w:rtl/>
              </w:rPr>
              <w:t>1-</w:t>
            </w:r>
            <w:r w:rsidRPr="00567740">
              <w:rPr>
                <w:rFonts w:cs="AL-Mohanad"/>
                <w:sz w:val="20"/>
                <w:szCs w:val="20"/>
                <w:rtl/>
              </w:rPr>
              <w:t>الهدف</w:t>
            </w:r>
          </w:p>
        </w:tc>
        <w:tc>
          <w:tcPr>
            <w:tcW w:w="8897" w:type="dxa"/>
          </w:tcPr>
          <w:p w:rsidR="00443531" w:rsidRPr="00567740" w:rsidRDefault="00443531" w:rsidP="00DC6540">
            <w:pPr>
              <w:pStyle w:val="a4"/>
              <w:bidi/>
              <w:rPr>
                <w:rFonts w:cs="AL-Mohanad"/>
                <w:sz w:val="20"/>
                <w:szCs w:val="20"/>
                <w:rtl/>
              </w:rPr>
            </w:pPr>
            <w:r w:rsidRPr="00567740">
              <w:rPr>
                <w:rFonts w:cs="AL-Mohanad" w:hint="cs"/>
                <w:sz w:val="20"/>
                <w:szCs w:val="20"/>
                <w:rtl/>
              </w:rPr>
              <w:t>وضع نظام وتحديد مسؤوليات إعداد وإصدار ومراقبة وضبط الوثائق لنظام الجودة بالمدرسة</w:t>
            </w:r>
          </w:p>
        </w:tc>
      </w:tr>
      <w:tr w:rsidR="00443531" w:rsidRPr="00567740" w:rsidTr="00274CDC">
        <w:tc>
          <w:tcPr>
            <w:tcW w:w="1857" w:type="dxa"/>
            <w:vAlign w:val="center"/>
          </w:tcPr>
          <w:p w:rsidR="00443531" w:rsidRPr="00567740" w:rsidRDefault="00443531" w:rsidP="00274CDC">
            <w:pPr>
              <w:pStyle w:val="a4"/>
              <w:bidi/>
              <w:rPr>
                <w:rFonts w:cs="AL-Mohanad"/>
                <w:sz w:val="20"/>
                <w:szCs w:val="20"/>
                <w:rtl/>
              </w:rPr>
            </w:pPr>
            <w:r w:rsidRPr="00567740">
              <w:rPr>
                <w:rFonts w:cs="AL-Mohanad" w:hint="cs"/>
                <w:sz w:val="20"/>
                <w:szCs w:val="20"/>
                <w:rtl/>
              </w:rPr>
              <w:t>2-</w:t>
            </w:r>
            <w:r w:rsidRPr="00567740">
              <w:rPr>
                <w:rFonts w:cs="AL-Mohanad"/>
                <w:sz w:val="20"/>
                <w:szCs w:val="20"/>
                <w:rtl/>
              </w:rPr>
              <w:t>نطاق العمل</w:t>
            </w:r>
          </w:p>
        </w:tc>
        <w:tc>
          <w:tcPr>
            <w:tcW w:w="8897" w:type="dxa"/>
          </w:tcPr>
          <w:p w:rsidR="00443531" w:rsidRPr="00567740" w:rsidRDefault="00443531" w:rsidP="00DC6540">
            <w:pPr>
              <w:pStyle w:val="a4"/>
              <w:bidi/>
              <w:rPr>
                <w:rFonts w:cs="AL-Mohanad"/>
                <w:sz w:val="20"/>
                <w:szCs w:val="20"/>
                <w:rtl/>
              </w:rPr>
            </w:pPr>
            <w:r w:rsidRPr="00567740">
              <w:rPr>
                <w:rFonts w:cs="AL-Mohanad" w:hint="cs"/>
                <w:sz w:val="20"/>
                <w:szCs w:val="20"/>
                <w:rtl/>
              </w:rPr>
              <w:t>يطبق هذا الإجراء على جميع عمليات التوثيق / الإعداد / الإصدار / التعديل والضبط المتعلقة بوثائق نظام الجودة في المدرسة.</w:t>
            </w:r>
          </w:p>
        </w:tc>
      </w:tr>
      <w:tr w:rsidR="00443531" w:rsidRPr="00567740" w:rsidTr="00274CDC">
        <w:tc>
          <w:tcPr>
            <w:tcW w:w="1857" w:type="dxa"/>
            <w:vAlign w:val="center"/>
          </w:tcPr>
          <w:p w:rsidR="00443531" w:rsidRPr="00567740" w:rsidRDefault="00443531" w:rsidP="00274CDC">
            <w:pPr>
              <w:pStyle w:val="a4"/>
              <w:bidi/>
              <w:rPr>
                <w:rFonts w:cs="AL-Mohanad"/>
                <w:sz w:val="20"/>
                <w:szCs w:val="20"/>
                <w:rtl/>
              </w:rPr>
            </w:pPr>
            <w:r w:rsidRPr="00567740">
              <w:rPr>
                <w:rFonts w:cs="AL-Mohanad" w:hint="cs"/>
                <w:sz w:val="20"/>
                <w:szCs w:val="20"/>
                <w:rtl/>
              </w:rPr>
              <w:t>3-</w:t>
            </w:r>
            <w:r w:rsidRPr="00567740">
              <w:rPr>
                <w:rFonts w:cs="AL-Mohanad"/>
                <w:sz w:val="20"/>
                <w:szCs w:val="20"/>
                <w:rtl/>
              </w:rPr>
              <w:t>الوثائق ذات العلاقة</w:t>
            </w:r>
          </w:p>
        </w:tc>
        <w:tc>
          <w:tcPr>
            <w:tcW w:w="8897" w:type="dxa"/>
          </w:tcPr>
          <w:p w:rsidR="00443531" w:rsidRPr="00567740" w:rsidRDefault="00443531" w:rsidP="00DC6540">
            <w:pPr>
              <w:pStyle w:val="a4"/>
              <w:bidi/>
              <w:rPr>
                <w:rFonts w:cs="AL-Mohanad"/>
                <w:sz w:val="20"/>
                <w:szCs w:val="20"/>
                <w:rtl/>
              </w:rPr>
            </w:pPr>
            <w:r w:rsidRPr="00567740">
              <w:rPr>
                <w:rFonts w:cs="AL-Mohanad" w:hint="cs"/>
                <w:sz w:val="20"/>
                <w:szCs w:val="20"/>
                <w:rtl/>
              </w:rPr>
              <w:t>3/1 نظام الجودة الإدارية.</w:t>
            </w:r>
          </w:p>
        </w:tc>
      </w:tr>
      <w:tr w:rsidR="00443531" w:rsidRPr="00567740" w:rsidTr="00274CDC">
        <w:tc>
          <w:tcPr>
            <w:tcW w:w="1857" w:type="dxa"/>
            <w:vAlign w:val="center"/>
          </w:tcPr>
          <w:p w:rsidR="00443531" w:rsidRPr="00567740" w:rsidRDefault="00443531" w:rsidP="00274CDC">
            <w:pPr>
              <w:pStyle w:val="a4"/>
              <w:bidi/>
              <w:rPr>
                <w:rFonts w:cs="AL-Mohanad"/>
                <w:sz w:val="20"/>
                <w:szCs w:val="20"/>
                <w:rtl/>
              </w:rPr>
            </w:pPr>
            <w:r w:rsidRPr="00567740">
              <w:rPr>
                <w:rFonts w:cs="AL-Mohanad" w:hint="cs"/>
                <w:sz w:val="20"/>
                <w:szCs w:val="20"/>
                <w:rtl/>
              </w:rPr>
              <w:t>4-</w:t>
            </w:r>
            <w:r w:rsidRPr="00567740">
              <w:rPr>
                <w:rFonts w:cs="AL-Mohanad"/>
                <w:sz w:val="20"/>
                <w:szCs w:val="20"/>
                <w:rtl/>
              </w:rPr>
              <w:t>التعريفات</w:t>
            </w:r>
          </w:p>
        </w:tc>
        <w:tc>
          <w:tcPr>
            <w:tcW w:w="8897" w:type="dxa"/>
          </w:tcPr>
          <w:p w:rsidR="00443531" w:rsidRPr="00567740" w:rsidRDefault="00443531" w:rsidP="00DC6540">
            <w:pPr>
              <w:pStyle w:val="a4"/>
              <w:bidi/>
              <w:rPr>
                <w:rFonts w:cs="AL-Mohanad"/>
                <w:sz w:val="20"/>
                <w:szCs w:val="20"/>
                <w:rtl/>
              </w:rPr>
            </w:pPr>
            <w:r w:rsidRPr="00567740">
              <w:rPr>
                <w:rFonts w:cs="AL-Mohanad" w:hint="cs"/>
                <w:sz w:val="20"/>
                <w:szCs w:val="20"/>
                <w:rtl/>
              </w:rPr>
              <w:t>4/1 الوثائق : هي مستندات تحوي بيانات ذات معنى تأخذ أي شكل مثل السياسة أو الإجراء أو تعليمات العمل .... الخ ويرجع إليها لتنفيذ الأنشطة وضبطها وتشمل الدليل والإجراءات والسجلات وتعليمات العمل .</w:t>
            </w:r>
          </w:p>
          <w:p w:rsidR="00443531" w:rsidRPr="00567740" w:rsidRDefault="00443531" w:rsidP="00DC6540">
            <w:pPr>
              <w:pStyle w:val="a4"/>
              <w:bidi/>
              <w:rPr>
                <w:rFonts w:cs="AL-Mohanad"/>
                <w:sz w:val="20"/>
                <w:szCs w:val="20"/>
              </w:rPr>
            </w:pPr>
            <w:r w:rsidRPr="00567740">
              <w:rPr>
                <w:rFonts w:cs="AL-Mohanad" w:hint="cs"/>
                <w:sz w:val="20"/>
                <w:szCs w:val="20"/>
                <w:rtl/>
              </w:rPr>
              <w:t>4/2 السجلات : هي النماذج المعتمدة في المدرسة قبل وبعد استخدامها .</w:t>
            </w:r>
          </w:p>
        </w:tc>
      </w:tr>
      <w:tr w:rsidR="00443531" w:rsidRPr="00567740" w:rsidTr="00274CDC">
        <w:tc>
          <w:tcPr>
            <w:tcW w:w="10754" w:type="dxa"/>
            <w:gridSpan w:val="2"/>
            <w:shd w:val="clear" w:color="auto" w:fill="FFFFFF" w:themeFill="background1"/>
            <w:vAlign w:val="center"/>
          </w:tcPr>
          <w:p w:rsidR="00443531" w:rsidRPr="00567740" w:rsidRDefault="00443531" w:rsidP="00DC6540">
            <w:pPr>
              <w:pStyle w:val="a4"/>
              <w:bidi/>
              <w:rPr>
                <w:rFonts w:cs="AL-Mohanad"/>
                <w:sz w:val="20"/>
                <w:szCs w:val="20"/>
                <w:rtl/>
              </w:rPr>
            </w:pPr>
            <w:r w:rsidRPr="00567740">
              <w:rPr>
                <w:rFonts w:cs="AL-Mohanad" w:hint="cs"/>
                <w:sz w:val="20"/>
                <w:szCs w:val="20"/>
                <w:rtl/>
              </w:rPr>
              <w:t>5-العملية:</w:t>
            </w:r>
          </w:p>
        </w:tc>
      </w:tr>
    </w:tbl>
    <w:p w:rsidR="00443531" w:rsidRPr="00274CDC" w:rsidRDefault="00443531" w:rsidP="00443531">
      <w:pPr>
        <w:pStyle w:val="a4"/>
        <w:bidi/>
        <w:rPr>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57"/>
        <w:gridCol w:w="992"/>
        <w:gridCol w:w="7905"/>
      </w:tblGrid>
      <w:tr w:rsidR="00443531" w:rsidRPr="00567740" w:rsidTr="00274CDC">
        <w:tc>
          <w:tcPr>
            <w:tcW w:w="1857" w:type="dxa"/>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المختص</w:t>
            </w:r>
          </w:p>
        </w:tc>
        <w:tc>
          <w:tcPr>
            <w:tcW w:w="8897" w:type="dxa"/>
            <w:gridSpan w:val="2"/>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الإجراء</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القيام بتحديد فريق ضبط الوثائق بالمدرسة من بين أعضائها وتحديد رئيس الفريق والمهام المسندة له .</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مدير المدرسة</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5/2</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إعداد الخطابات للجهات المعنية لتدريب فريق ضبط الوثائق وتأهيلهم للقيام بمهام عملية ضبط الوثائق .</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رئيس لجنة التميز والجودة</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5/3</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يتم تسليم رئيس فريق ضبط الوثائق ملفا يحوي جميع الإجراءات والوثائق المتعلقة بالجودة وجميع الإصدارات الحالية للوثائق وفقا للنموذج رقم (م.م.ع.ن-08-01)</w:t>
            </w:r>
          </w:p>
        </w:tc>
      </w:tr>
      <w:tr w:rsidR="00443531" w:rsidRPr="00567740" w:rsidTr="00274CDC">
        <w:tc>
          <w:tcPr>
            <w:tcW w:w="1857" w:type="dxa"/>
            <w:vMerge w:val="restart"/>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أعضاء فريق ضبط الوثائق</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5/4</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دراسة جميع الوثائق والسجلات ومراجعتها والتأكد منها .</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5/5</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التأكد من أن كل صفحة من الوثائق تحمل ختما يبين أنها وثيقة مضبوطة أو غير مضبوطة أو ملغاة</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5/6</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التأكد من أن كل صفحة من الوثائق تحمل رقم الإصدار ، التاريخ ، الرمز ، ورقم المراجعة .</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Pr>
            </w:pPr>
            <w:r w:rsidRPr="00567740">
              <w:rPr>
                <w:rFonts w:cs="AL-Mohanad" w:hint="cs"/>
                <w:sz w:val="20"/>
                <w:szCs w:val="20"/>
                <w:rtl/>
              </w:rPr>
              <w:t>5/7</w:t>
            </w:r>
          </w:p>
        </w:tc>
        <w:tc>
          <w:tcPr>
            <w:tcW w:w="7905"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تحديد قائمة بالجهات المعنية بالوثائق وتصنيف الوثائق تبعا لها .</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5/8</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توزيع نسخة من الوثائق المضبوطة لكل من الجهات المعنية بالمدرسة حسب القائمة المحددة مسبقا .</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5/9</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تعديل الوثائق بما ينتج من عمليات المراجعة والتدقيق وفقا للنموذج (م.م.ع.ن-08-02)</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5/10</w:t>
            </w:r>
          </w:p>
        </w:tc>
        <w:tc>
          <w:tcPr>
            <w:tcW w:w="7905" w:type="dxa"/>
          </w:tcPr>
          <w:p w:rsidR="00443531" w:rsidRPr="00567740" w:rsidRDefault="00443531" w:rsidP="00DC6540">
            <w:pPr>
              <w:pStyle w:val="a4"/>
              <w:bidi/>
              <w:jc w:val="both"/>
              <w:rPr>
                <w:rFonts w:cs="AL-Mohanad"/>
                <w:sz w:val="20"/>
                <w:szCs w:val="20"/>
                <w:rtl/>
              </w:rPr>
            </w:pPr>
            <w:r w:rsidRPr="00567740">
              <w:rPr>
                <w:rFonts w:cs="AL-Mohanad" w:hint="cs"/>
                <w:sz w:val="20"/>
                <w:szCs w:val="20"/>
                <w:rtl/>
              </w:rPr>
              <w:t>التخلص من الوثائق الملغاة بختمها بختم ( ملغاة ) وفقا للنموذج (م.م.ع.ن-08-03)</w:t>
            </w:r>
          </w:p>
        </w:tc>
      </w:tr>
      <w:tr w:rsidR="00443531" w:rsidRPr="00567740" w:rsidTr="00274CDC">
        <w:tc>
          <w:tcPr>
            <w:tcW w:w="1857" w:type="dxa"/>
            <w:vMerge/>
            <w:vAlign w:val="center"/>
          </w:tcPr>
          <w:p w:rsidR="00443531" w:rsidRPr="00567740" w:rsidRDefault="00443531" w:rsidP="00DC6540">
            <w:pPr>
              <w:pStyle w:val="a4"/>
              <w:bidi/>
              <w:jc w:val="center"/>
              <w:rPr>
                <w:rFonts w:cs="AL-Mohanad"/>
                <w:sz w:val="20"/>
                <w:szCs w:val="20"/>
                <w:rtl/>
              </w:rPr>
            </w:pP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5/11</w:t>
            </w:r>
          </w:p>
        </w:tc>
        <w:tc>
          <w:tcPr>
            <w:tcW w:w="7905" w:type="dxa"/>
          </w:tcPr>
          <w:p w:rsidR="00443531" w:rsidRPr="00567740" w:rsidRDefault="00443531" w:rsidP="00DC6540">
            <w:pPr>
              <w:pStyle w:val="a7"/>
              <w:bidi/>
              <w:rPr>
                <w:rFonts w:cs="AL-Mohanad"/>
                <w:sz w:val="20"/>
                <w:szCs w:val="20"/>
                <w:rtl/>
              </w:rPr>
            </w:pPr>
            <w:r w:rsidRPr="00567740">
              <w:rPr>
                <w:rFonts w:cs="AL-Mohanad" w:hint="cs"/>
                <w:sz w:val="20"/>
                <w:szCs w:val="20"/>
                <w:rtl/>
              </w:rPr>
              <w:t>إعداد تقرير نهائي لعملية ضبط الوثائق وتقديمها للجنة الجودة والتميز في المدرسة .</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فريق ضبط الوثائق</w:t>
            </w:r>
          </w:p>
        </w:tc>
        <w:tc>
          <w:tcPr>
            <w:tcW w:w="992" w:type="dxa"/>
            <w:vAlign w:val="center"/>
          </w:tcPr>
          <w:p w:rsidR="00443531" w:rsidRPr="00567740" w:rsidRDefault="00443531" w:rsidP="00DC6540">
            <w:pPr>
              <w:pStyle w:val="a4"/>
              <w:bidi/>
              <w:jc w:val="center"/>
              <w:rPr>
                <w:rFonts w:cs="AL-Mohanad"/>
                <w:sz w:val="20"/>
                <w:szCs w:val="20"/>
              </w:rPr>
            </w:pPr>
            <w:r w:rsidRPr="00567740">
              <w:rPr>
                <w:rFonts w:cs="AL-Mohanad" w:hint="cs"/>
                <w:sz w:val="20"/>
                <w:szCs w:val="20"/>
                <w:rtl/>
              </w:rPr>
              <w:t>5/12</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 xml:space="preserve">مناقشة نتائج التقرير النهائي والمصادقة عليه </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لجنة التميز والجودة</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5/13</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اعتماد التعديلات على الوثائق والسجلات وتعميمها على المعلمين .</w:t>
            </w:r>
          </w:p>
        </w:tc>
      </w:tr>
      <w:tr w:rsidR="00443531" w:rsidRPr="00567740" w:rsidTr="00274CDC">
        <w:tc>
          <w:tcPr>
            <w:tcW w:w="1857"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رئيس فريق ضبط الوثائق</w:t>
            </w:r>
          </w:p>
        </w:tc>
        <w:tc>
          <w:tcPr>
            <w:tcW w:w="992" w:type="dxa"/>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5/14</w:t>
            </w:r>
          </w:p>
        </w:tc>
        <w:tc>
          <w:tcPr>
            <w:tcW w:w="7905" w:type="dxa"/>
          </w:tcPr>
          <w:p w:rsidR="00443531" w:rsidRPr="00567740" w:rsidRDefault="00443531" w:rsidP="00DC6540">
            <w:pPr>
              <w:pStyle w:val="a4"/>
              <w:bidi/>
              <w:rPr>
                <w:rFonts w:cs="AL-Mohanad"/>
                <w:sz w:val="20"/>
                <w:szCs w:val="20"/>
                <w:rtl/>
              </w:rPr>
            </w:pPr>
            <w:r w:rsidRPr="00567740">
              <w:rPr>
                <w:rFonts w:cs="AL-Mohanad" w:hint="cs"/>
                <w:sz w:val="20"/>
                <w:szCs w:val="20"/>
                <w:rtl/>
              </w:rPr>
              <w:t>تنظيم ملف لحفظ النتائج ومخرجات عملية ضبظ الوثائق والسجلات في المدرسة .</w:t>
            </w:r>
          </w:p>
        </w:tc>
      </w:tr>
    </w:tbl>
    <w:p w:rsidR="00443531" w:rsidRDefault="00443531" w:rsidP="00443531">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Default="00274CDC" w:rsidP="00274CDC">
      <w:pPr>
        <w:pStyle w:val="a4"/>
        <w:bidi/>
        <w:rPr>
          <w:sz w:val="20"/>
          <w:szCs w:val="20"/>
          <w:rtl/>
        </w:rPr>
      </w:pPr>
    </w:p>
    <w:p w:rsidR="00274CDC" w:rsidRPr="00567740" w:rsidRDefault="00274CDC" w:rsidP="00274CDC">
      <w:pPr>
        <w:pStyle w:val="a4"/>
        <w:bidi/>
        <w:rPr>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10754"/>
      </w:tblGrid>
      <w:tr w:rsidR="00443531" w:rsidRPr="00567740" w:rsidTr="00274CDC">
        <w:tc>
          <w:tcPr>
            <w:tcW w:w="10754" w:type="dxa"/>
            <w:shd w:val="clear" w:color="auto" w:fill="FFFFFF" w:themeFill="background1"/>
          </w:tcPr>
          <w:p w:rsidR="00443531" w:rsidRPr="00567740" w:rsidRDefault="00443531" w:rsidP="00DC6540">
            <w:pPr>
              <w:pStyle w:val="a4"/>
              <w:bidi/>
              <w:rPr>
                <w:sz w:val="20"/>
                <w:szCs w:val="20"/>
                <w:rtl/>
              </w:rPr>
            </w:pPr>
            <w:r w:rsidRPr="00567740">
              <w:rPr>
                <w:rFonts w:cs="AL-Mohanad" w:hint="cs"/>
                <w:sz w:val="20"/>
                <w:szCs w:val="20"/>
                <w:rtl/>
              </w:rPr>
              <w:t>6- النماذج والسجلات</w:t>
            </w:r>
          </w:p>
        </w:tc>
      </w:tr>
    </w:tbl>
    <w:p w:rsidR="00443531" w:rsidRPr="00274CDC" w:rsidRDefault="00443531" w:rsidP="00443531">
      <w:pPr>
        <w:pStyle w:val="a4"/>
        <w:bidi/>
        <w:rPr>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1"/>
        <w:gridCol w:w="3262"/>
        <w:gridCol w:w="1983"/>
        <w:gridCol w:w="2456"/>
        <w:gridCol w:w="1762"/>
      </w:tblGrid>
      <w:tr w:rsidR="00443531" w:rsidRPr="00567740" w:rsidTr="00274CDC">
        <w:tc>
          <w:tcPr>
            <w:tcW w:w="600" w:type="pct"/>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التسلسل</w:t>
            </w:r>
          </w:p>
        </w:tc>
        <w:tc>
          <w:tcPr>
            <w:tcW w:w="1516" w:type="pct"/>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اسم النموذج</w:t>
            </w:r>
          </w:p>
        </w:tc>
        <w:tc>
          <w:tcPr>
            <w:tcW w:w="922" w:type="pct"/>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رقم النموذج/ السجل</w:t>
            </w:r>
          </w:p>
        </w:tc>
        <w:tc>
          <w:tcPr>
            <w:tcW w:w="1142" w:type="pct"/>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مكان الحفظ</w:t>
            </w:r>
          </w:p>
        </w:tc>
        <w:tc>
          <w:tcPr>
            <w:tcW w:w="819" w:type="pct"/>
            <w:shd w:val="clear" w:color="auto" w:fill="92D050"/>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مدة الحفظ</w:t>
            </w:r>
          </w:p>
        </w:tc>
      </w:tr>
      <w:tr w:rsidR="00443531" w:rsidRPr="00567740" w:rsidTr="00274CDC">
        <w:tc>
          <w:tcPr>
            <w:tcW w:w="600" w:type="pct"/>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6/1</w:t>
            </w:r>
          </w:p>
        </w:tc>
        <w:tc>
          <w:tcPr>
            <w:tcW w:w="1516"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نموذج تسليم النسخ الموثقة</w:t>
            </w:r>
          </w:p>
        </w:tc>
        <w:tc>
          <w:tcPr>
            <w:tcW w:w="922"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م.م.ع.ن-08-01</w:t>
            </w:r>
          </w:p>
        </w:tc>
        <w:tc>
          <w:tcPr>
            <w:tcW w:w="1142"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رئيس فريق ضبط الوثائق</w:t>
            </w:r>
          </w:p>
        </w:tc>
        <w:tc>
          <w:tcPr>
            <w:tcW w:w="819"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3 سنوات</w:t>
            </w:r>
          </w:p>
        </w:tc>
      </w:tr>
      <w:tr w:rsidR="00443531" w:rsidRPr="00567740" w:rsidTr="00274CDC">
        <w:tc>
          <w:tcPr>
            <w:tcW w:w="600" w:type="pct"/>
            <w:vAlign w:val="center"/>
          </w:tcPr>
          <w:p w:rsidR="00443531" w:rsidRPr="00567740" w:rsidRDefault="00443531" w:rsidP="00DC6540">
            <w:pPr>
              <w:pStyle w:val="a4"/>
              <w:bidi/>
              <w:jc w:val="center"/>
              <w:rPr>
                <w:rFonts w:cs="AL-Mohanad"/>
                <w:sz w:val="20"/>
                <w:szCs w:val="20"/>
                <w:rtl/>
              </w:rPr>
            </w:pPr>
            <w:r w:rsidRPr="00567740">
              <w:rPr>
                <w:rFonts w:cs="AL-Mohanad" w:hint="cs"/>
                <w:sz w:val="20"/>
                <w:szCs w:val="20"/>
                <w:rtl/>
              </w:rPr>
              <w:t>6/2</w:t>
            </w:r>
          </w:p>
        </w:tc>
        <w:tc>
          <w:tcPr>
            <w:tcW w:w="1516"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نموذج طلب ( اصدار/إلغاء/تعديل ) وثيقة</w:t>
            </w:r>
          </w:p>
        </w:tc>
        <w:tc>
          <w:tcPr>
            <w:tcW w:w="922"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م.م.ع.ن-08-02</w:t>
            </w:r>
          </w:p>
        </w:tc>
        <w:tc>
          <w:tcPr>
            <w:tcW w:w="1142"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رئيس فريق ضبط الوثائق</w:t>
            </w:r>
          </w:p>
        </w:tc>
        <w:tc>
          <w:tcPr>
            <w:tcW w:w="819" w:type="pct"/>
          </w:tcPr>
          <w:p w:rsidR="00443531" w:rsidRPr="00567740" w:rsidRDefault="00443531" w:rsidP="00DC6540">
            <w:pPr>
              <w:pStyle w:val="a4"/>
              <w:bidi/>
              <w:jc w:val="center"/>
              <w:rPr>
                <w:rFonts w:cs="AL-Mohanad"/>
                <w:sz w:val="20"/>
                <w:szCs w:val="20"/>
                <w:rtl/>
              </w:rPr>
            </w:pPr>
            <w:r w:rsidRPr="00567740">
              <w:rPr>
                <w:rFonts w:cs="AL-Mohanad" w:hint="cs"/>
                <w:sz w:val="20"/>
                <w:szCs w:val="20"/>
                <w:rtl/>
              </w:rPr>
              <w:t>3 سنوات</w:t>
            </w:r>
          </w:p>
        </w:tc>
      </w:tr>
    </w:tbl>
    <w:p w:rsidR="00A17D2C" w:rsidRPr="00567740" w:rsidRDefault="00A17D2C" w:rsidP="00A17D2C">
      <w:pPr>
        <w:bidi/>
        <w:rPr>
          <w:rFonts w:cs="AL-Mohanad"/>
          <w:sz w:val="20"/>
          <w:szCs w:val="20"/>
          <w:rtl/>
        </w:rPr>
      </w:pPr>
    </w:p>
    <w:sectPr w:rsidR="00A17D2C" w:rsidRPr="00567740" w:rsidSect="00A31F22">
      <w:headerReference w:type="default" r:id="rId9"/>
      <w:footerReference w:type="default" r:id="rId10"/>
      <w:type w:val="continuous"/>
      <w:pgSz w:w="12240" w:h="15840"/>
      <w:pgMar w:top="2552" w:right="851" w:bottom="851" w:left="851" w:header="425" w:footer="3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B56" w:rsidRPr="00A714A1" w:rsidRDefault="00167B56" w:rsidP="00A714A1">
      <w:pPr>
        <w:pStyle w:val="a6"/>
        <w:spacing w:after="0" w:line="240" w:lineRule="auto"/>
        <w:rPr>
          <w:b w:val="0"/>
          <w:bCs w:val="0"/>
          <w:sz w:val="22"/>
          <w:szCs w:val="22"/>
        </w:rPr>
      </w:pPr>
      <w:r>
        <w:separator/>
      </w:r>
    </w:p>
  </w:endnote>
  <w:endnote w:type="continuationSeparator" w:id="0">
    <w:p w:rsidR="00167B56" w:rsidRPr="00A714A1" w:rsidRDefault="00167B56" w:rsidP="00A714A1">
      <w:pPr>
        <w:pStyle w:val="a6"/>
        <w:spacing w:after="0" w:line="240" w:lineRule="auto"/>
        <w:rPr>
          <w:b w:val="0"/>
          <w:bCs w:val="0"/>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L-Mohana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 SS Two Medium">
    <w:altName w:val="Times New Roman"/>
    <w:panose1 w:val="00000000000000000000"/>
    <w:charset w:val="B2"/>
    <w:family w:val="roman"/>
    <w:notTrueType/>
    <w:pitch w:val="variable"/>
    <w:sig w:usb0="00002000" w:usb1="80000100" w:usb2="00000028" w:usb3="00000000" w:csb0="00000040" w:csb1="00000000"/>
  </w:font>
  <w:font w:name="Traditional Arabic">
    <w:panose1 w:val="02020603050405020304"/>
    <w:charset w:val="00"/>
    <w:family w:val="roman"/>
    <w:pitch w:val="variable"/>
    <w:sig w:usb0="00002003" w:usb1="80000000" w:usb2="00000008" w:usb3="00000000" w:csb0="00000041" w:csb1="00000000"/>
  </w:font>
  <w:font w:name="ae_Cortoba">
    <w:altName w:val="Times New Roman"/>
    <w:charset w:val="00"/>
    <w:family w:val="roman"/>
    <w:pitch w:val="variable"/>
    <w:sig w:usb0="00000000" w:usb1="C000204A" w:usb2="00000008" w:usb3="00000000" w:csb0="00000041" w:csb1="00000000"/>
  </w:font>
  <w:font w:name="GE SS Two Light">
    <w:altName w:val="Times New Roman"/>
    <w:panose1 w:val="00000000000000000000"/>
    <w:charset w:val="B2"/>
    <w:family w:val="roman"/>
    <w:notTrueType/>
    <w:pitch w:val="variable"/>
    <w:sig w:usb0="00002000" w:usb1="80000100" w:usb2="0000002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8DD" w:rsidRPr="00A31F22" w:rsidRDefault="00CF68DD" w:rsidP="00A31F22">
    <w:pPr>
      <w:pStyle w:val="a9"/>
      <w:pBdr>
        <w:top w:val="single" w:sz="4" w:space="1" w:color="auto"/>
      </w:pBdr>
      <w:jc w:val="right"/>
      <w:rPr>
        <w:rFonts w:cs="GE SS Two Medium"/>
        <w:sz w:val="18"/>
        <w:szCs w:val="18"/>
      </w:rPr>
    </w:pPr>
    <w:r w:rsidRPr="00A31F22">
      <w:rPr>
        <w:rFonts w:cs="GE SS Two Medium"/>
        <w:sz w:val="18"/>
        <w:szCs w:val="18"/>
      </w:rPr>
      <w:fldChar w:fldCharType="begin"/>
    </w:r>
    <w:r w:rsidRPr="00A31F22">
      <w:rPr>
        <w:rFonts w:cs="GE SS Two Medium"/>
        <w:sz w:val="18"/>
        <w:szCs w:val="18"/>
      </w:rPr>
      <w:instrText xml:space="preserve"> PAGE   \* MERGEFORMAT </w:instrText>
    </w:r>
    <w:r w:rsidRPr="00A31F22">
      <w:rPr>
        <w:rFonts w:cs="GE SS Two Medium"/>
        <w:sz w:val="18"/>
        <w:szCs w:val="18"/>
      </w:rPr>
      <w:fldChar w:fldCharType="separate"/>
    </w:r>
    <w:r w:rsidR="001202F7">
      <w:rPr>
        <w:rFonts w:cs="GE SS Two Medium"/>
        <w:noProof/>
        <w:sz w:val="18"/>
        <w:szCs w:val="18"/>
      </w:rPr>
      <w:t>2</w:t>
    </w:r>
    <w:r w:rsidRPr="00A31F22">
      <w:rPr>
        <w:rFonts w:cs="GE SS Two Medium"/>
        <w:sz w:val="18"/>
        <w:szCs w:val="18"/>
      </w:rPr>
      <w:fldChar w:fldCharType="end"/>
    </w:r>
    <w:r w:rsidR="00A31F22" w:rsidRPr="00A31F22">
      <w:rPr>
        <w:rFonts w:cs="GE SS Two Medium" w:hint="cs"/>
        <w:sz w:val="18"/>
        <w:szCs w:val="18"/>
        <w:rtl/>
      </w:rPr>
      <w:t xml:space="preserve"> الدليل الإجرائي لمدارس التعليم العام ــ الإصدار الثاني .                                        مكتب التربية والتعليم بغرب الدمام </w:t>
    </w:r>
    <w:r w:rsidR="00A31F22">
      <w:rPr>
        <w:rFonts w:cs="GE SS Two Medium" w:hint="cs"/>
        <w:sz w:val="18"/>
        <w:szCs w:val="18"/>
        <w:rtl/>
      </w:rPr>
      <w:t xml:space="preserve">                      </w:t>
    </w:r>
    <w:r w:rsidR="00A31F22" w:rsidRPr="00A31F22">
      <w:rPr>
        <w:rFonts w:cs="GE SS Two Medium" w:hint="cs"/>
        <w:sz w:val="18"/>
        <w:szCs w:val="18"/>
        <w:rt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B56" w:rsidRPr="00A714A1" w:rsidRDefault="00167B56" w:rsidP="00A714A1">
      <w:pPr>
        <w:pStyle w:val="a6"/>
        <w:spacing w:after="0" w:line="240" w:lineRule="auto"/>
        <w:rPr>
          <w:b w:val="0"/>
          <w:bCs w:val="0"/>
          <w:sz w:val="22"/>
          <w:szCs w:val="22"/>
        </w:rPr>
      </w:pPr>
      <w:r>
        <w:separator/>
      </w:r>
    </w:p>
  </w:footnote>
  <w:footnote w:type="continuationSeparator" w:id="0">
    <w:p w:rsidR="00167B56" w:rsidRPr="00A714A1" w:rsidRDefault="00167B56" w:rsidP="00A714A1">
      <w:pPr>
        <w:pStyle w:val="a6"/>
        <w:spacing w:after="0" w:line="240" w:lineRule="auto"/>
        <w:rPr>
          <w:b w:val="0"/>
          <w:bCs w:val="0"/>
          <w:sz w:val="22"/>
          <w:szCs w:val="2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36" w:space="0" w:color="17365D"/>
      </w:tblBorders>
      <w:tblLook w:val="04A0" w:firstRow="1" w:lastRow="0" w:firstColumn="1" w:lastColumn="0" w:noHBand="0" w:noVBand="1"/>
    </w:tblPr>
    <w:tblGrid>
      <w:gridCol w:w="3583"/>
      <w:gridCol w:w="3046"/>
      <w:gridCol w:w="4125"/>
    </w:tblGrid>
    <w:tr w:rsidR="00CF68DD" w:rsidRPr="00924FF3" w:rsidTr="0045754C">
      <w:trPr>
        <w:trHeight w:val="1843"/>
      </w:trPr>
      <w:tc>
        <w:tcPr>
          <w:tcW w:w="1666" w:type="pct"/>
        </w:tcPr>
        <w:p w:rsidR="00CF68DD" w:rsidRPr="00924FF3" w:rsidRDefault="00CF68DD">
          <w:pPr>
            <w:pStyle w:val="a8"/>
            <w:rPr>
              <w:sz w:val="16"/>
              <w:szCs w:val="16"/>
            </w:rPr>
          </w:pPr>
        </w:p>
      </w:tc>
      <w:tc>
        <w:tcPr>
          <w:tcW w:w="1416" w:type="pct"/>
        </w:tcPr>
        <w:p w:rsidR="00CF68DD" w:rsidRPr="00924FF3" w:rsidRDefault="00395D17" w:rsidP="00941797">
          <w:pPr>
            <w:pStyle w:val="a8"/>
            <w:rPr>
              <w:sz w:val="16"/>
              <w:szCs w:val="16"/>
            </w:rPr>
          </w:pPr>
          <w:r>
            <w:rPr>
              <w:noProof/>
              <w:sz w:val="16"/>
              <w:szCs w:val="16"/>
            </w:rPr>
            <w:drawing>
              <wp:anchor distT="0" distB="0" distL="114300" distR="114300" simplePos="0" relativeHeight="251657728" behindDoc="0" locked="0" layoutInCell="1" allowOverlap="1" wp14:anchorId="02C886CD" wp14:editId="61E808B7">
                <wp:simplePos x="0" y="0"/>
                <wp:positionH relativeFrom="column">
                  <wp:posOffset>328295</wp:posOffset>
                </wp:positionH>
                <wp:positionV relativeFrom="paragraph">
                  <wp:posOffset>33020</wp:posOffset>
                </wp:positionV>
                <wp:extent cx="1421130" cy="895350"/>
                <wp:effectExtent l="0" t="0" r="7620" b="0"/>
                <wp:wrapSquare wrapText="bothSides"/>
                <wp:docPr id="1" name="Picture 292" descr="C:\Users\Admin\Desktop\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C:\Users\Admin\Desktop\images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130" cy="895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18" w:type="pct"/>
          <w:vAlign w:val="center"/>
        </w:tcPr>
        <w:p w:rsidR="00CF68DD" w:rsidRPr="0045754C" w:rsidRDefault="00CF68DD" w:rsidP="00CC2853">
          <w:pPr>
            <w:pStyle w:val="a8"/>
            <w:jc w:val="center"/>
            <w:rPr>
              <w:rFonts w:cs="GE SS Two Light"/>
              <w:sz w:val="20"/>
              <w:szCs w:val="20"/>
              <w:rtl/>
            </w:rPr>
          </w:pPr>
        </w:p>
        <w:p w:rsidR="00CF68DD" w:rsidRPr="0045754C" w:rsidRDefault="00CF68DD" w:rsidP="00CC2853">
          <w:pPr>
            <w:pStyle w:val="a8"/>
            <w:jc w:val="center"/>
            <w:rPr>
              <w:rFonts w:cs="GE SS Two Light"/>
              <w:sz w:val="20"/>
              <w:szCs w:val="20"/>
              <w:rtl/>
            </w:rPr>
          </w:pPr>
          <w:r w:rsidRPr="0045754C">
            <w:rPr>
              <w:rFonts w:cs="GE SS Two Light" w:hint="cs"/>
              <w:sz w:val="20"/>
              <w:szCs w:val="20"/>
              <w:rtl/>
            </w:rPr>
            <w:t>المملكة العربية السعودية</w:t>
          </w:r>
        </w:p>
        <w:p w:rsidR="00CF68DD" w:rsidRPr="0045754C" w:rsidRDefault="00CF68DD" w:rsidP="00CC2853">
          <w:pPr>
            <w:pStyle w:val="a8"/>
            <w:jc w:val="center"/>
            <w:rPr>
              <w:rFonts w:cs="GE SS Two Light"/>
              <w:sz w:val="20"/>
              <w:szCs w:val="20"/>
              <w:rtl/>
            </w:rPr>
          </w:pPr>
          <w:r w:rsidRPr="0045754C">
            <w:rPr>
              <w:rFonts w:cs="GE SS Two Light" w:hint="cs"/>
              <w:sz w:val="20"/>
              <w:szCs w:val="20"/>
              <w:rtl/>
            </w:rPr>
            <w:t>وزارة التربية والتعليم</w:t>
          </w:r>
        </w:p>
        <w:p w:rsidR="00CF68DD" w:rsidRPr="0045754C" w:rsidRDefault="00CF68DD" w:rsidP="00CC2853">
          <w:pPr>
            <w:pStyle w:val="a8"/>
            <w:jc w:val="center"/>
            <w:rPr>
              <w:rFonts w:cs="GE SS Two Light"/>
              <w:sz w:val="20"/>
              <w:szCs w:val="20"/>
              <w:rtl/>
            </w:rPr>
          </w:pPr>
          <w:r w:rsidRPr="0045754C">
            <w:rPr>
              <w:rFonts w:cs="GE SS Two Light" w:hint="cs"/>
              <w:sz w:val="20"/>
              <w:szCs w:val="20"/>
              <w:rtl/>
            </w:rPr>
            <w:t>الإدارة العامة للتربية والتعليم بالمنطقة الشرقية</w:t>
          </w:r>
        </w:p>
        <w:p w:rsidR="00CF68DD" w:rsidRPr="0045754C" w:rsidRDefault="00CF68DD" w:rsidP="0045754C">
          <w:pPr>
            <w:pStyle w:val="a8"/>
            <w:jc w:val="center"/>
            <w:rPr>
              <w:rFonts w:cs="GE SS Two Light"/>
              <w:sz w:val="20"/>
              <w:szCs w:val="20"/>
              <w:rtl/>
            </w:rPr>
          </w:pPr>
          <w:r w:rsidRPr="0045754C">
            <w:rPr>
              <w:rFonts w:cs="GE SS Two Light" w:hint="cs"/>
              <w:sz w:val="20"/>
              <w:szCs w:val="20"/>
              <w:rtl/>
            </w:rPr>
            <w:t>مكتب التربية والتعليم بغرب الدمام</w:t>
          </w:r>
        </w:p>
        <w:p w:rsidR="00CF68DD" w:rsidRPr="0045754C" w:rsidRDefault="00CF68DD" w:rsidP="0045754C">
          <w:pPr>
            <w:pStyle w:val="a8"/>
            <w:jc w:val="right"/>
            <w:rPr>
              <w:rFonts w:cs="GE SS Two Light"/>
              <w:sz w:val="20"/>
              <w:szCs w:val="20"/>
            </w:rPr>
          </w:pPr>
          <w:r w:rsidRPr="0045754C">
            <w:rPr>
              <w:rFonts w:cs="GE SS Two Light" w:hint="cs"/>
              <w:sz w:val="20"/>
              <w:szCs w:val="20"/>
              <w:rtl/>
            </w:rPr>
            <w:t xml:space="preserve">مدرسة </w:t>
          </w:r>
        </w:p>
      </w:tc>
    </w:tr>
  </w:tbl>
  <w:p w:rsidR="00CF68DD" w:rsidRPr="00941797" w:rsidRDefault="00CF68DD">
    <w:pPr>
      <w:pStyle w:val="a8"/>
      <w:rPr>
        <w:sz w:val="2"/>
        <w:szCs w:val="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BB4"/>
    <w:multiLevelType w:val="hybridMultilevel"/>
    <w:tmpl w:val="6C34A794"/>
    <w:lvl w:ilvl="0" w:tplc="4A587F34">
      <w:start w:val="1"/>
      <w:numFmt w:val="decimal"/>
      <w:lvlText w:val="%1"/>
      <w:lvlJc w:val="center"/>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nsid w:val="163A51F4"/>
    <w:multiLevelType w:val="hybridMultilevel"/>
    <w:tmpl w:val="7360AD46"/>
    <w:lvl w:ilvl="0" w:tplc="BEB844B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D41F3"/>
    <w:multiLevelType w:val="hybridMultilevel"/>
    <w:tmpl w:val="8198435E"/>
    <w:lvl w:ilvl="0" w:tplc="0409000F">
      <w:start w:val="1"/>
      <w:numFmt w:val="decimal"/>
      <w:lvlText w:val="%1."/>
      <w:lvlJc w:val="left"/>
      <w:pPr>
        <w:tabs>
          <w:tab w:val="num" w:pos="360"/>
        </w:tabs>
        <w:ind w:left="360" w:hanging="360"/>
      </w:pPr>
    </w:lvl>
    <w:lvl w:ilvl="1" w:tplc="C9D0A4FA">
      <w:start w:val="1"/>
      <w:numFmt w:val="arabicAbjad"/>
      <w:lvlText w:val="%2-"/>
      <w:lvlJc w:val="center"/>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EB0CF9"/>
    <w:multiLevelType w:val="hybridMultilevel"/>
    <w:tmpl w:val="F9AA8148"/>
    <w:lvl w:ilvl="0" w:tplc="ADBC7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55F7D"/>
    <w:multiLevelType w:val="hybridMultilevel"/>
    <w:tmpl w:val="21D2D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53172"/>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6">
    <w:nsid w:val="23A7731D"/>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2451A"/>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540FC"/>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9">
    <w:nsid w:val="30793E1C"/>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0">
    <w:nsid w:val="358434E6"/>
    <w:multiLevelType w:val="hybridMultilevel"/>
    <w:tmpl w:val="988CDD38"/>
    <w:lvl w:ilvl="0" w:tplc="1B20F9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448F9"/>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A07E33"/>
    <w:multiLevelType w:val="hybridMultilevel"/>
    <w:tmpl w:val="6E7AA654"/>
    <w:lvl w:ilvl="0" w:tplc="DCD8EFB4">
      <w:start w:val="5"/>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092524"/>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14">
    <w:nsid w:val="416C165F"/>
    <w:multiLevelType w:val="hybridMultilevel"/>
    <w:tmpl w:val="8A043A3E"/>
    <w:lvl w:ilvl="0" w:tplc="E5E665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BB64E8"/>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6">
    <w:nsid w:val="502B3683"/>
    <w:multiLevelType w:val="hybridMultilevel"/>
    <w:tmpl w:val="03AAC8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66010E"/>
    <w:multiLevelType w:val="hybridMultilevel"/>
    <w:tmpl w:val="969C83B0"/>
    <w:lvl w:ilvl="0" w:tplc="295CF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E50593"/>
    <w:multiLevelType w:val="hybridMultilevel"/>
    <w:tmpl w:val="30C8D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3E3D16"/>
    <w:multiLevelType w:val="hybridMultilevel"/>
    <w:tmpl w:val="C2F23776"/>
    <w:lvl w:ilvl="0" w:tplc="46826A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D44529"/>
    <w:multiLevelType w:val="hybridMultilevel"/>
    <w:tmpl w:val="A3D827A6"/>
    <w:lvl w:ilvl="0" w:tplc="1B583D50">
      <w:start w:val="1"/>
      <w:numFmt w:val="arabicAlpha"/>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21">
    <w:nsid w:val="5C1D1BB9"/>
    <w:multiLevelType w:val="hybridMultilevel"/>
    <w:tmpl w:val="C4687A62"/>
    <w:lvl w:ilvl="0" w:tplc="E8C8EF08">
      <w:start w:val="2"/>
      <w:numFmt w:val="bullet"/>
      <w:lvlText w:val=""/>
      <w:lvlJc w:val="left"/>
      <w:pPr>
        <w:ind w:left="720" w:hanging="360"/>
      </w:pPr>
      <w:rPr>
        <w:rFonts w:ascii="Symbol" w:eastAsia="Calibri" w:hAnsi="Symbol"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037FA1"/>
    <w:multiLevelType w:val="hybridMultilevel"/>
    <w:tmpl w:val="3C7E34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1A0EA0"/>
    <w:multiLevelType w:val="hybridMultilevel"/>
    <w:tmpl w:val="8280D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B97EDE"/>
    <w:multiLevelType w:val="hybridMultilevel"/>
    <w:tmpl w:val="D4B4A314"/>
    <w:lvl w:ilvl="0" w:tplc="5BB20E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B415CE"/>
    <w:multiLevelType w:val="hybridMultilevel"/>
    <w:tmpl w:val="6C34A794"/>
    <w:lvl w:ilvl="0" w:tplc="A000BAB0">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26">
    <w:nsid w:val="6E3711B5"/>
    <w:multiLevelType w:val="hybridMultilevel"/>
    <w:tmpl w:val="3A426A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24A6308"/>
    <w:multiLevelType w:val="hybridMultilevel"/>
    <w:tmpl w:val="FF589958"/>
    <w:lvl w:ilvl="0" w:tplc="0409000F">
      <w:start w:val="1"/>
      <w:numFmt w:val="decimal"/>
      <w:lvlText w:val="%1."/>
      <w:lvlJc w:val="left"/>
      <w:pPr>
        <w:ind w:left="720" w:hanging="360"/>
      </w:pPr>
    </w:lvl>
    <w:lvl w:ilvl="1" w:tplc="293C6D7A">
      <w:start w:val="1"/>
      <w:numFmt w:val="arabicAlpha"/>
      <w:lvlText w:val="%2-"/>
      <w:lvlJc w:val="center"/>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B151EF"/>
    <w:multiLevelType w:val="hybridMultilevel"/>
    <w:tmpl w:val="4BDCA1B8"/>
    <w:lvl w:ilvl="0" w:tplc="F5CA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EF136B"/>
    <w:multiLevelType w:val="hybridMultilevel"/>
    <w:tmpl w:val="0C604206"/>
    <w:lvl w:ilvl="0" w:tplc="AE7667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734335"/>
    <w:multiLevelType w:val="hybridMultilevel"/>
    <w:tmpl w:val="FBE40A1A"/>
    <w:lvl w:ilvl="0" w:tplc="134EFC70">
      <w:start w:val="5"/>
      <w:numFmt w:val="arabicAlpha"/>
      <w:lvlText w:val="%1-"/>
      <w:lvlJc w:val="center"/>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2"/>
  </w:num>
  <w:num w:numId="3">
    <w:abstractNumId w:val="18"/>
  </w:num>
  <w:num w:numId="4">
    <w:abstractNumId w:val="27"/>
  </w:num>
  <w:num w:numId="5">
    <w:abstractNumId w:val="20"/>
  </w:num>
  <w:num w:numId="6">
    <w:abstractNumId w:val="30"/>
  </w:num>
  <w:num w:numId="7">
    <w:abstractNumId w:val="16"/>
  </w:num>
  <w:num w:numId="8">
    <w:abstractNumId w:val="4"/>
  </w:num>
  <w:num w:numId="9">
    <w:abstractNumId w:val="21"/>
  </w:num>
  <w:num w:numId="10">
    <w:abstractNumId w:val="1"/>
  </w:num>
  <w:num w:numId="11">
    <w:abstractNumId w:val="19"/>
  </w:num>
  <w:num w:numId="12">
    <w:abstractNumId w:val="2"/>
  </w:num>
  <w:num w:numId="13">
    <w:abstractNumId w:val="12"/>
  </w:num>
  <w:num w:numId="14">
    <w:abstractNumId w:val="26"/>
  </w:num>
  <w:num w:numId="15">
    <w:abstractNumId w:val="24"/>
  </w:num>
  <w:num w:numId="16">
    <w:abstractNumId w:val="14"/>
  </w:num>
  <w:num w:numId="17">
    <w:abstractNumId w:val="29"/>
  </w:num>
  <w:num w:numId="18">
    <w:abstractNumId w:val="10"/>
  </w:num>
  <w:num w:numId="19">
    <w:abstractNumId w:val="0"/>
  </w:num>
  <w:num w:numId="20">
    <w:abstractNumId w:val="25"/>
  </w:num>
  <w:num w:numId="21">
    <w:abstractNumId w:val="15"/>
  </w:num>
  <w:num w:numId="22">
    <w:abstractNumId w:val="8"/>
  </w:num>
  <w:num w:numId="23">
    <w:abstractNumId w:val="5"/>
  </w:num>
  <w:num w:numId="24">
    <w:abstractNumId w:val="9"/>
  </w:num>
  <w:num w:numId="25">
    <w:abstractNumId w:val="13"/>
  </w:num>
  <w:num w:numId="26">
    <w:abstractNumId w:val="6"/>
  </w:num>
  <w:num w:numId="27">
    <w:abstractNumId w:val="7"/>
  </w:num>
  <w:num w:numId="28">
    <w:abstractNumId w:val="11"/>
  </w:num>
  <w:num w:numId="29">
    <w:abstractNumId w:val="17"/>
  </w:num>
  <w:num w:numId="30">
    <w:abstractNumId w:val="2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F7"/>
    <w:rsid w:val="000024FF"/>
    <w:rsid w:val="00005D5C"/>
    <w:rsid w:val="00006C33"/>
    <w:rsid w:val="0001037F"/>
    <w:rsid w:val="00011BAA"/>
    <w:rsid w:val="000209D2"/>
    <w:rsid w:val="0002301D"/>
    <w:rsid w:val="00024EE4"/>
    <w:rsid w:val="00032320"/>
    <w:rsid w:val="000351E6"/>
    <w:rsid w:val="00035570"/>
    <w:rsid w:val="00035FA3"/>
    <w:rsid w:val="000449F3"/>
    <w:rsid w:val="0004552B"/>
    <w:rsid w:val="00047F7B"/>
    <w:rsid w:val="00064384"/>
    <w:rsid w:val="0006608E"/>
    <w:rsid w:val="00070DF2"/>
    <w:rsid w:val="00072879"/>
    <w:rsid w:val="00077BC6"/>
    <w:rsid w:val="0008726B"/>
    <w:rsid w:val="000913CE"/>
    <w:rsid w:val="0009441D"/>
    <w:rsid w:val="000959BA"/>
    <w:rsid w:val="000A11BA"/>
    <w:rsid w:val="000A31E9"/>
    <w:rsid w:val="000B0555"/>
    <w:rsid w:val="000B520A"/>
    <w:rsid w:val="000C002B"/>
    <w:rsid w:val="000C6ED2"/>
    <w:rsid w:val="000C7A85"/>
    <w:rsid w:val="000D13C0"/>
    <w:rsid w:val="000D27E1"/>
    <w:rsid w:val="000E0A9A"/>
    <w:rsid w:val="000E6D62"/>
    <w:rsid w:val="000F1325"/>
    <w:rsid w:val="000F38F5"/>
    <w:rsid w:val="000F53DD"/>
    <w:rsid w:val="00113CD6"/>
    <w:rsid w:val="00116354"/>
    <w:rsid w:val="001202F7"/>
    <w:rsid w:val="00120E15"/>
    <w:rsid w:val="001216E5"/>
    <w:rsid w:val="00121C43"/>
    <w:rsid w:val="001236F5"/>
    <w:rsid w:val="001305E0"/>
    <w:rsid w:val="00140026"/>
    <w:rsid w:val="001409C7"/>
    <w:rsid w:val="00144F8D"/>
    <w:rsid w:val="0014667E"/>
    <w:rsid w:val="00146F87"/>
    <w:rsid w:val="001530CC"/>
    <w:rsid w:val="001542B2"/>
    <w:rsid w:val="00160852"/>
    <w:rsid w:val="00167B56"/>
    <w:rsid w:val="001725B5"/>
    <w:rsid w:val="00172A86"/>
    <w:rsid w:val="001778B1"/>
    <w:rsid w:val="00177EE0"/>
    <w:rsid w:val="001A1065"/>
    <w:rsid w:val="001A3A76"/>
    <w:rsid w:val="001A6E29"/>
    <w:rsid w:val="001A7A2F"/>
    <w:rsid w:val="001B0611"/>
    <w:rsid w:val="001B2F9B"/>
    <w:rsid w:val="001B31A4"/>
    <w:rsid w:val="001B773C"/>
    <w:rsid w:val="001C074A"/>
    <w:rsid w:val="001C1B76"/>
    <w:rsid w:val="001D0115"/>
    <w:rsid w:val="001D1615"/>
    <w:rsid w:val="001D5189"/>
    <w:rsid w:val="001E5D01"/>
    <w:rsid w:val="001E71C2"/>
    <w:rsid w:val="001F2249"/>
    <w:rsid w:val="002039FF"/>
    <w:rsid w:val="00204EB6"/>
    <w:rsid w:val="00210E54"/>
    <w:rsid w:val="002126CC"/>
    <w:rsid w:val="00215196"/>
    <w:rsid w:val="002159EC"/>
    <w:rsid w:val="0022054B"/>
    <w:rsid w:val="002336D1"/>
    <w:rsid w:val="00236C70"/>
    <w:rsid w:val="002375D5"/>
    <w:rsid w:val="00240BB5"/>
    <w:rsid w:val="00242C27"/>
    <w:rsid w:val="002635C6"/>
    <w:rsid w:val="002653AC"/>
    <w:rsid w:val="002731C0"/>
    <w:rsid w:val="00274333"/>
    <w:rsid w:val="00274CDC"/>
    <w:rsid w:val="00274F9A"/>
    <w:rsid w:val="00280540"/>
    <w:rsid w:val="00281428"/>
    <w:rsid w:val="002837E6"/>
    <w:rsid w:val="002923CF"/>
    <w:rsid w:val="00293382"/>
    <w:rsid w:val="00296C7C"/>
    <w:rsid w:val="002A03A9"/>
    <w:rsid w:val="002A0E32"/>
    <w:rsid w:val="002A26E8"/>
    <w:rsid w:val="002A4D0E"/>
    <w:rsid w:val="002B29E9"/>
    <w:rsid w:val="002B6693"/>
    <w:rsid w:val="002C06C5"/>
    <w:rsid w:val="002C5A9C"/>
    <w:rsid w:val="002C6FDF"/>
    <w:rsid w:val="002C7497"/>
    <w:rsid w:val="002D2968"/>
    <w:rsid w:val="002D7660"/>
    <w:rsid w:val="002E2CC5"/>
    <w:rsid w:val="002E38B5"/>
    <w:rsid w:val="002E58EF"/>
    <w:rsid w:val="002E6707"/>
    <w:rsid w:val="002F4B69"/>
    <w:rsid w:val="003021EF"/>
    <w:rsid w:val="00313535"/>
    <w:rsid w:val="00320ACC"/>
    <w:rsid w:val="0032398D"/>
    <w:rsid w:val="0032407C"/>
    <w:rsid w:val="00325F61"/>
    <w:rsid w:val="00326E00"/>
    <w:rsid w:val="003341B3"/>
    <w:rsid w:val="00335C50"/>
    <w:rsid w:val="00351486"/>
    <w:rsid w:val="00351B9E"/>
    <w:rsid w:val="003652A3"/>
    <w:rsid w:val="0037153B"/>
    <w:rsid w:val="0037270E"/>
    <w:rsid w:val="003727D6"/>
    <w:rsid w:val="0037343F"/>
    <w:rsid w:val="00382A8B"/>
    <w:rsid w:val="00383704"/>
    <w:rsid w:val="00391FD9"/>
    <w:rsid w:val="00395AD4"/>
    <w:rsid w:val="00395D17"/>
    <w:rsid w:val="003A7AD1"/>
    <w:rsid w:val="003B0F56"/>
    <w:rsid w:val="003B41A1"/>
    <w:rsid w:val="003B43DA"/>
    <w:rsid w:val="003B585A"/>
    <w:rsid w:val="003C4E0E"/>
    <w:rsid w:val="003C6E3F"/>
    <w:rsid w:val="003D2EAE"/>
    <w:rsid w:val="003E1641"/>
    <w:rsid w:val="003E2EFC"/>
    <w:rsid w:val="00401DB9"/>
    <w:rsid w:val="0040404C"/>
    <w:rsid w:val="0040593B"/>
    <w:rsid w:val="00406448"/>
    <w:rsid w:val="00406BEC"/>
    <w:rsid w:val="0041354A"/>
    <w:rsid w:val="00417959"/>
    <w:rsid w:val="0043131F"/>
    <w:rsid w:val="00434E63"/>
    <w:rsid w:val="00437E6A"/>
    <w:rsid w:val="0044042F"/>
    <w:rsid w:val="00443531"/>
    <w:rsid w:val="004438D5"/>
    <w:rsid w:val="00444EE9"/>
    <w:rsid w:val="00450BCF"/>
    <w:rsid w:val="00451293"/>
    <w:rsid w:val="0045264E"/>
    <w:rsid w:val="0045754C"/>
    <w:rsid w:val="00465406"/>
    <w:rsid w:val="0046778F"/>
    <w:rsid w:val="00471CBC"/>
    <w:rsid w:val="00473881"/>
    <w:rsid w:val="0047398E"/>
    <w:rsid w:val="00474882"/>
    <w:rsid w:val="004755EC"/>
    <w:rsid w:val="00476A8B"/>
    <w:rsid w:val="00482C8C"/>
    <w:rsid w:val="00482CEA"/>
    <w:rsid w:val="004846D7"/>
    <w:rsid w:val="0048545B"/>
    <w:rsid w:val="00487A6A"/>
    <w:rsid w:val="004901BB"/>
    <w:rsid w:val="0049115D"/>
    <w:rsid w:val="004949D9"/>
    <w:rsid w:val="00495FCF"/>
    <w:rsid w:val="00497A83"/>
    <w:rsid w:val="00497CCD"/>
    <w:rsid w:val="004A096E"/>
    <w:rsid w:val="004A396E"/>
    <w:rsid w:val="004A420C"/>
    <w:rsid w:val="004A5ADD"/>
    <w:rsid w:val="004B5E8F"/>
    <w:rsid w:val="004C0F0D"/>
    <w:rsid w:val="004C1CF1"/>
    <w:rsid w:val="004C6C85"/>
    <w:rsid w:val="004D1B34"/>
    <w:rsid w:val="004D4566"/>
    <w:rsid w:val="004D4B05"/>
    <w:rsid w:val="004D4E63"/>
    <w:rsid w:val="004D61FD"/>
    <w:rsid w:val="004E1D35"/>
    <w:rsid w:val="004E4DC3"/>
    <w:rsid w:val="004F26F8"/>
    <w:rsid w:val="004F7316"/>
    <w:rsid w:val="00512B80"/>
    <w:rsid w:val="00514864"/>
    <w:rsid w:val="00515E80"/>
    <w:rsid w:val="005163C0"/>
    <w:rsid w:val="00520218"/>
    <w:rsid w:val="005248F9"/>
    <w:rsid w:val="00527738"/>
    <w:rsid w:val="00532BDB"/>
    <w:rsid w:val="0053412E"/>
    <w:rsid w:val="00543B51"/>
    <w:rsid w:val="005446BC"/>
    <w:rsid w:val="00544CC6"/>
    <w:rsid w:val="00545304"/>
    <w:rsid w:val="00545CCF"/>
    <w:rsid w:val="00550443"/>
    <w:rsid w:val="00554237"/>
    <w:rsid w:val="005603AD"/>
    <w:rsid w:val="00567740"/>
    <w:rsid w:val="005716B1"/>
    <w:rsid w:val="00572CC4"/>
    <w:rsid w:val="005954E2"/>
    <w:rsid w:val="005962CF"/>
    <w:rsid w:val="005B0AC4"/>
    <w:rsid w:val="005B623E"/>
    <w:rsid w:val="005C0505"/>
    <w:rsid w:val="005C07C3"/>
    <w:rsid w:val="005C0ED7"/>
    <w:rsid w:val="005C10C8"/>
    <w:rsid w:val="005C2EA4"/>
    <w:rsid w:val="005C52F0"/>
    <w:rsid w:val="005E237A"/>
    <w:rsid w:val="005F0E25"/>
    <w:rsid w:val="005F16A4"/>
    <w:rsid w:val="00603BBF"/>
    <w:rsid w:val="00606346"/>
    <w:rsid w:val="0060646F"/>
    <w:rsid w:val="00623F20"/>
    <w:rsid w:val="006262BF"/>
    <w:rsid w:val="0063212C"/>
    <w:rsid w:val="00634511"/>
    <w:rsid w:val="00636290"/>
    <w:rsid w:val="006370D2"/>
    <w:rsid w:val="006442A0"/>
    <w:rsid w:val="00652EF7"/>
    <w:rsid w:val="006647A1"/>
    <w:rsid w:val="00666DF7"/>
    <w:rsid w:val="0066763C"/>
    <w:rsid w:val="00676709"/>
    <w:rsid w:val="00686866"/>
    <w:rsid w:val="006901B5"/>
    <w:rsid w:val="00695BE3"/>
    <w:rsid w:val="006A3580"/>
    <w:rsid w:val="006A7C46"/>
    <w:rsid w:val="006B0928"/>
    <w:rsid w:val="006B2347"/>
    <w:rsid w:val="006B2C5A"/>
    <w:rsid w:val="006C7471"/>
    <w:rsid w:val="006D270D"/>
    <w:rsid w:val="006D513B"/>
    <w:rsid w:val="006E036A"/>
    <w:rsid w:val="006E5875"/>
    <w:rsid w:val="006F5C9D"/>
    <w:rsid w:val="006F661B"/>
    <w:rsid w:val="00702642"/>
    <w:rsid w:val="00706929"/>
    <w:rsid w:val="0071290E"/>
    <w:rsid w:val="00713DC1"/>
    <w:rsid w:val="007249C9"/>
    <w:rsid w:val="00724D7E"/>
    <w:rsid w:val="007256D7"/>
    <w:rsid w:val="00726D5B"/>
    <w:rsid w:val="00730588"/>
    <w:rsid w:val="007325D7"/>
    <w:rsid w:val="007332CF"/>
    <w:rsid w:val="00737346"/>
    <w:rsid w:val="00751C61"/>
    <w:rsid w:val="00755E4A"/>
    <w:rsid w:val="00761E34"/>
    <w:rsid w:val="0077520A"/>
    <w:rsid w:val="00775256"/>
    <w:rsid w:val="00784D71"/>
    <w:rsid w:val="007912DC"/>
    <w:rsid w:val="00792357"/>
    <w:rsid w:val="007950EA"/>
    <w:rsid w:val="00796371"/>
    <w:rsid w:val="007A0DE1"/>
    <w:rsid w:val="007A2E32"/>
    <w:rsid w:val="007A3494"/>
    <w:rsid w:val="007A6147"/>
    <w:rsid w:val="007A6325"/>
    <w:rsid w:val="007A7B88"/>
    <w:rsid w:val="007C601D"/>
    <w:rsid w:val="007D1E64"/>
    <w:rsid w:val="007D69F9"/>
    <w:rsid w:val="007E0B3D"/>
    <w:rsid w:val="007E47B6"/>
    <w:rsid w:val="007F1533"/>
    <w:rsid w:val="007F4A50"/>
    <w:rsid w:val="007F6930"/>
    <w:rsid w:val="008020DE"/>
    <w:rsid w:val="00807994"/>
    <w:rsid w:val="0081192B"/>
    <w:rsid w:val="008175AB"/>
    <w:rsid w:val="008176FF"/>
    <w:rsid w:val="00822081"/>
    <w:rsid w:val="0083125F"/>
    <w:rsid w:val="00832312"/>
    <w:rsid w:val="00837B6D"/>
    <w:rsid w:val="0084128E"/>
    <w:rsid w:val="008470BC"/>
    <w:rsid w:val="0084748B"/>
    <w:rsid w:val="0086525D"/>
    <w:rsid w:val="00867D0B"/>
    <w:rsid w:val="00876623"/>
    <w:rsid w:val="0087784F"/>
    <w:rsid w:val="008822E1"/>
    <w:rsid w:val="00883CF2"/>
    <w:rsid w:val="00883E11"/>
    <w:rsid w:val="00892971"/>
    <w:rsid w:val="00894851"/>
    <w:rsid w:val="00896D5C"/>
    <w:rsid w:val="008A5AA2"/>
    <w:rsid w:val="008B0A7F"/>
    <w:rsid w:val="008B45F0"/>
    <w:rsid w:val="008B5F0C"/>
    <w:rsid w:val="008C5325"/>
    <w:rsid w:val="008D4978"/>
    <w:rsid w:val="008F3C02"/>
    <w:rsid w:val="008F56CB"/>
    <w:rsid w:val="009018FF"/>
    <w:rsid w:val="009072CB"/>
    <w:rsid w:val="00910A1A"/>
    <w:rsid w:val="009137F2"/>
    <w:rsid w:val="009142F0"/>
    <w:rsid w:val="00921BB6"/>
    <w:rsid w:val="00923D63"/>
    <w:rsid w:val="00924573"/>
    <w:rsid w:val="00924FF3"/>
    <w:rsid w:val="00934521"/>
    <w:rsid w:val="00941797"/>
    <w:rsid w:val="00941FB6"/>
    <w:rsid w:val="00944A84"/>
    <w:rsid w:val="00952006"/>
    <w:rsid w:val="00955FCA"/>
    <w:rsid w:val="00956C9A"/>
    <w:rsid w:val="009574D1"/>
    <w:rsid w:val="00960B25"/>
    <w:rsid w:val="0096575B"/>
    <w:rsid w:val="0097205D"/>
    <w:rsid w:val="0097397A"/>
    <w:rsid w:val="00974602"/>
    <w:rsid w:val="00975DA8"/>
    <w:rsid w:val="00976D1E"/>
    <w:rsid w:val="0097728F"/>
    <w:rsid w:val="00986214"/>
    <w:rsid w:val="00990A04"/>
    <w:rsid w:val="00993D46"/>
    <w:rsid w:val="00993DDC"/>
    <w:rsid w:val="00993E8F"/>
    <w:rsid w:val="009B2A25"/>
    <w:rsid w:val="009B63F4"/>
    <w:rsid w:val="009B757A"/>
    <w:rsid w:val="009D24B5"/>
    <w:rsid w:val="009F4F1C"/>
    <w:rsid w:val="00A031FE"/>
    <w:rsid w:val="00A045C9"/>
    <w:rsid w:val="00A045F7"/>
    <w:rsid w:val="00A156C7"/>
    <w:rsid w:val="00A176A4"/>
    <w:rsid w:val="00A17D2C"/>
    <w:rsid w:val="00A20E71"/>
    <w:rsid w:val="00A21411"/>
    <w:rsid w:val="00A31F22"/>
    <w:rsid w:val="00A505AE"/>
    <w:rsid w:val="00A5109E"/>
    <w:rsid w:val="00A5218F"/>
    <w:rsid w:val="00A56459"/>
    <w:rsid w:val="00A643AC"/>
    <w:rsid w:val="00A64784"/>
    <w:rsid w:val="00A714A1"/>
    <w:rsid w:val="00A71B09"/>
    <w:rsid w:val="00A733A9"/>
    <w:rsid w:val="00A81B43"/>
    <w:rsid w:val="00A84505"/>
    <w:rsid w:val="00A84A36"/>
    <w:rsid w:val="00A8649B"/>
    <w:rsid w:val="00A970C7"/>
    <w:rsid w:val="00AA1539"/>
    <w:rsid w:val="00AA1896"/>
    <w:rsid w:val="00AB0B43"/>
    <w:rsid w:val="00AB20D3"/>
    <w:rsid w:val="00AB2666"/>
    <w:rsid w:val="00AB270C"/>
    <w:rsid w:val="00AB4E9A"/>
    <w:rsid w:val="00AB53E6"/>
    <w:rsid w:val="00AC372C"/>
    <w:rsid w:val="00AC4233"/>
    <w:rsid w:val="00AC475F"/>
    <w:rsid w:val="00AD10AE"/>
    <w:rsid w:val="00AD3D3D"/>
    <w:rsid w:val="00AD3DF9"/>
    <w:rsid w:val="00AD5645"/>
    <w:rsid w:val="00AD73AC"/>
    <w:rsid w:val="00AE43FE"/>
    <w:rsid w:val="00AE5B3A"/>
    <w:rsid w:val="00AF2117"/>
    <w:rsid w:val="00AF4ADD"/>
    <w:rsid w:val="00B05CDA"/>
    <w:rsid w:val="00B070DB"/>
    <w:rsid w:val="00B1145E"/>
    <w:rsid w:val="00B124B0"/>
    <w:rsid w:val="00B13BE7"/>
    <w:rsid w:val="00B20FF2"/>
    <w:rsid w:val="00B310B5"/>
    <w:rsid w:val="00B35BE9"/>
    <w:rsid w:val="00B45858"/>
    <w:rsid w:val="00B4687B"/>
    <w:rsid w:val="00B474D6"/>
    <w:rsid w:val="00B5338E"/>
    <w:rsid w:val="00B5391A"/>
    <w:rsid w:val="00B54E01"/>
    <w:rsid w:val="00B638F3"/>
    <w:rsid w:val="00B812B9"/>
    <w:rsid w:val="00B926CD"/>
    <w:rsid w:val="00B97315"/>
    <w:rsid w:val="00BA02A1"/>
    <w:rsid w:val="00BA0A7E"/>
    <w:rsid w:val="00BA21B0"/>
    <w:rsid w:val="00BA50A9"/>
    <w:rsid w:val="00BB0F88"/>
    <w:rsid w:val="00BB2AD3"/>
    <w:rsid w:val="00BB36EA"/>
    <w:rsid w:val="00BC0C54"/>
    <w:rsid w:val="00BC0D48"/>
    <w:rsid w:val="00BC2B85"/>
    <w:rsid w:val="00BD0901"/>
    <w:rsid w:val="00BD2EBC"/>
    <w:rsid w:val="00BD3B5A"/>
    <w:rsid w:val="00BD6974"/>
    <w:rsid w:val="00BF019B"/>
    <w:rsid w:val="00BF0AAF"/>
    <w:rsid w:val="00BF26F4"/>
    <w:rsid w:val="00BF5443"/>
    <w:rsid w:val="00BF5886"/>
    <w:rsid w:val="00BF5AF4"/>
    <w:rsid w:val="00BF669E"/>
    <w:rsid w:val="00BF74EB"/>
    <w:rsid w:val="00C0053B"/>
    <w:rsid w:val="00C11B32"/>
    <w:rsid w:val="00C12429"/>
    <w:rsid w:val="00C20F2E"/>
    <w:rsid w:val="00C24046"/>
    <w:rsid w:val="00C271B8"/>
    <w:rsid w:val="00C34CAE"/>
    <w:rsid w:val="00C4069F"/>
    <w:rsid w:val="00C417CA"/>
    <w:rsid w:val="00C4220B"/>
    <w:rsid w:val="00C43EF1"/>
    <w:rsid w:val="00C563B4"/>
    <w:rsid w:val="00C60F0D"/>
    <w:rsid w:val="00C74C61"/>
    <w:rsid w:val="00C820B9"/>
    <w:rsid w:val="00C83146"/>
    <w:rsid w:val="00C93B4C"/>
    <w:rsid w:val="00C97A43"/>
    <w:rsid w:val="00CA1614"/>
    <w:rsid w:val="00CA25A0"/>
    <w:rsid w:val="00CA5568"/>
    <w:rsid w:val="00CA5D06"/>
    <w:rsid w:val="00CB0185"/>
    <w:rsid w:val="00CC0512"/>
    <w:rsid w:val="00CC2853"/>
    <w:rsid w:val="00CC5EBE"/>
    <w:rsid w:val="00CD44CC"/>
    <w:rsid w:val="00CE0BEA"/>
    <w:rsid w:val="00CF0AAE"/>
    <w:rsid w:val="00CF0AE3"/>
    <w:rsid w:val="00CF1878"/>
    <w:rsid w:val="00CF68DD"/>
    <w:rsid w:val="00D0126E"/>
    <w:rsid w:val="00D02AB1"/>
    <w:rsid w:val="00D02B98"/>
    <w:rsid w:val="00D054FE"/>
    <w:rsid w:val="00D13A51"/>
    <w:rsid w:val="00D27F13"/>
    <w:rsid w:val="00D437AF"/>
    <w:rsid w:val="00D44B14"/>
    <w:rsid w:val="00D46305"/>
    <w:rsid w:val="00D51446"/>
    <w:rsid w:val="00D52974"/>
    <w:rsid w:val="00D56E75"/>
    <w:rsid w:val="00D62356"/>
    <w:rsid w:val="00D7063D"/>
    <w:rsid w:val="00D70FE5"/>
    <w:rsid w:val="00D71587"/>
    <w:rsid w:val="00D719CA"/>
    <w:rsid w:val="00D74A63"/>
    <w:rsid w:val="00D752A7"/>
    <w:rsid w:val="00D766EE"/>
    <w:rsid w:val="00D852B3"/>
    <w:rsid w:val="00D87117"/>
    <w:rsid w:val="00D90E08"/>
    <w:rsid w:val="00DA18F9"/>
    <w:rsid w:val="00DA6720"/>
    <w:rsid w:val="00DB66DA"/>
    <w:rsid w:val="00DC47CF"/>
    <w:rsid w:val="00DC6540"/>
    <w:rsid w:val="00DD64DC"/>
    <w:rsid w:val="00DE1E48"/>
    <w:rsid w:val="00E002C2"/>
    <w:rsid w:val="00E05653"/>
    <w:rsid w:val="00E13C5A"/>
    <w:rsid w:val="00E21263"/>
    <w:rsid w:val="00E25968"/>
    <w:rsid w:val="00E27D04"/>
    <w:rsid w:val="00E322FE"/>
    <w:rsid w:val="00E51F21"/>
    <w:rsid w:val="00E668CA"/>
    <w:rsid w:val="00E67A54"/>
    <w:rsid w:val="00E73D68"/>
    <w:rsid w:val="00E81971"/>
    <w:rsid w:val="00E96D3B"/>
    <w:rsid w:val="00EB00EB"/>
    <w:rsid w:val="00EB1CF2"/>
    <w:rsid w:val="00EB2455"/>
    <w:rsid w:val="00EB3BAF"/>
    <w:rsid w:val="00EC3AEB"/>
    <w:rsid w:val="00EC3B28"/>
    <w:rsid w:val="00EC4243"/>
    <w:rsid w:val="00ED2EAA"/>
    <w:rsid w:val="00ED4BA8"/>
    <w:rsid w:val="00ED774D"/>
    <w:rsid w:val="00EE4C9E"/>
    <w:rsid w:val="00F064C3"/>
    <w:rsid w:val="00F06DD0"/>
    <w:rsid w:val="00F1155D"/>
    <w:rsid w:val="00F34943"/>
    <w:rsid w:val="00F36A55"/>
    <w:rsid w:val="00F43E85"/>
    <w:rsid w:val="00F471B6"/>
    <w:rsid w:val="00F51C4F"/>
    <w:rsid w:val="00F65146"/>
    <w:rsid w:val="00F70D12"/>
    <w:rsid w:val="00F70D15"/>
    <w:rsid w:val="00F73B67"/>
    <w:rsid w:val="00F76EB2"/>
    <w:rsid w:val="00F813A0"/>
    <w:rsid w:val="00F81571"/>
    <w:rsid w:val="00F82BAA"/>
    <w:rsid w:val="00F90193"/>
    <w:rsid w:val="00FA0349"/>
    <w:rsid w:val="00FA24B3"/>
    <w:rsid w:val="00FA2955"/>
    <w:rsid w:val="00FA568D"/>
    <w:rsid w:val="00FA7AA5"/>
    <w:rsid w:val="00FB2162"/>
    <w:rsid w:val="00FB4FAC"/>
    <w:rsid w:val="00FD04C7"/>
    <w:rsid w:val="00FD3562"/>
    <w:rsid w:val="00FE1342"/>
    <w:rsid w:val="00FE3A9F"/>
    <w:rsid w:val="00FE76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BAA"/>
    <w:pPr>
      <w:spacing w:after="200" w:line="276" w:lineRule="auto"/>
    </w:pPr>
    <w:rPr>
      <w:sz w:val="22"/>
      <w:szCs w:val="22"/>
    </w:rPr>
  </w:style>
  <w:style w:type="paragraph" w:styleId="1">
    <w:name w:val="heading 1"/>
    <w:basedOn w:val="a"/>
    <w:next w:val="a"/>
    <w:link w:val="1Char"/>
    <w:uiPriority w:val="9"/>
    <w:qFormat/>
    <w:rsid w:val="00F43E85"/>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F43E85"/>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6FF"/>
    <w:pPr>
      <w:ind w:left="720"/>
      <w:contextualSpacing/>
    </w:pPr>
  </w:style>
  <w:style w:type="paragraph" w:styleId="a4">
    <w:name w:val="No Spacing"/>
    <w:uiPriority w:val="1"/>
    <w:qFormat/>
    <w:rsid w:val="00F43E85"/>
    <w:rPr>
      <w:sz w:val="22"/>
      <w:szCs w:val="22"/>
    </w:rPr>
  </w:style>
  <w:style w:type="character" w:customStyle="1" w:styleId="1Char">
    <w:name w:val="عنوان 1 Char"/>
    <w:link w:val="1"/>
    <w:uiPriority w:val="9"/>
    <w:rsid w:val="00F43E85"/>
    <w:rPr>
      <w:rFonts w:ascii="Cambria" w:eastAsia="Times New Roman" w:hAnsi="Cambria" w:cs="Times New Roman"/>
      <w:b/>
      <w:bCs/>
      <w:color w:val="365F91"/>
      <w:sz w:val="28"/>
      <w:szCs w:val="28"/>
    </w:rPr>
  </w:style>
  <w:style w:type="character" w:customStyle="1" w:styleId="2Char">
    <w:name w:val="عنوان 2 Char"/>
    <w:link w:val="2"/>
    <w:uiPriority w:val="9"/>
    <w:rsid w:val="00F43E85"/>
    <w:rPr>
      <w:rFonts w:ascii="Cambria" w:eastAsia="Times New Roman" w:hAnsi="Cambria" w:cs="Times New Roman"/>
      <w:b/>
      <w:bCs/>
      <w:color w:val="4F81BD"/>
      <w:sz w:val="26"/>
      <w:szCs w:val="26"/>
    </w:rPr>
  </w:style>
  <w:style w:type="table" w:styleId="a5">
    <w:name w:val="Table Grid"/>
    <w:basedOn w:val="a1"/>
    <w:uiPriority w:val="59"/>
    <w:rsid w:val="007D1E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Title"/>
    <w:basedOn w:val="a"/>
    <w:link w:val="Char"/>
    <w:qFormat/>
    <w:rsid w:val="005C0ED7"/>
    <w:pPr>
      <w:bidi/>
      <w:jc w:val="center"/>
    </w:pPr>
    <w:rPr>
      <w:rFonts w:cs="Times New Roman"/>
      <w:b/>
      <w:bCs/>
      <w:sz w:val="40"/>
      <w:szCs w:val="40"/>
      <w:lang w:val="x-none" w:eastAsia="x-none"/>
    </w:rPr>
  </w:style>
  <w:style w:type="character" w:customStyle="1" w:styleId="Char">
    <w:name w:val="العنوان Char"/>
    <w:link w:val="a6"/>
    <w:rsid w:val="005C0ED7"/>
    <w:rPr>
      <w:rFonts w:ascii="Calibri" w:eastAsia="Calibri" w:hAnsi="Calibri" w:cs="Arial"/>
      <w:b/>
      <w:bCs/>
      <w:sz w:val="40"/>
      <w:szCs w:val="40"/>
    </w:rPr>
  </w:style>
  <w:style w:type="character" w:styleId="Hyperlink">
    <w:name w:val="Hyperlink"/>
    <w:uiPriority w:val="99"/>
    <w:unhideWhenUsed/>
    <w:rsid w:val="00064384"/>
    <w:rPr>
      <w:color w:val="0000FF"/>
      <w:u w:val="single"/>
    </w:rPr>
  </w:style>
  <w:style w:type="character" w:customStyle="1" w:styleId="apple-converted-space">
    <w:name w:val="apple-converted-space"/>
    <w:basedOn w:val="a0"/>
    <w:rsid w:val="00064384"/>
  </w:style>
  <w:style w:type="paragraph" w:styleId="a7">
    <w:name w:val="Balloon Text"/>
    <w:basedOn w:val="a"/>
    <w:link w:val="Char0"/>
    <w:uiPriority w:val="99"/>
    <w:semiHidden/>
    <w:unhideWhenUsed/>
    <w:rsid w:val="00E73D68"/>
    <w:pPr>
      <w:spacing w:after="0" w:line="240" w:lineRule="auto"/>
    </w:pPr>
    <w:rPr>
      <w:rFonts w:ascii="Tahoma" w:hAnsi="Tahoma" w:cs="Times New Roman"/>
      <w:sz w:val="16"/>
      <w:szCs w:val="16"/>
      <w:lang w:val="x-none" w:eastAsia="x-none"/>
    </w:rPr>
  </w:style>
  <w:style w:type="character" w:customStyle="1" w:styleId="Char0">
    <w:name w:val="نص في بالون Char"/>
    <w:link w:val="a7"/>
    <w:uiPriority w:val="99"/>
    <w:semiHidden/>
    <w:rsid w:val="00E73D68"/>
    <w:rPr>
      <w:rFonts w:ascii="Tahoma" w:hAnsi="Tahoma" w:cs="Tahoma"/>
      <w:sz w:val="16"/>
      <w:szCs w:val="16"/>
    </w:rPr>
  </w:style>
  <w:style w:type="paragraph" w:styleId="a8">
    <w:name w:val="header"/>
    <w:basedOn w:val="a"/>
    <w:link w:val="Char1"/>
    <w:uiPriority w:val="99"/>
    <w:unhideWhenUsed/>
    <w:rsid w:val="00A714A1"/>
    <w:pPr>
      <w:tabs>
        <w:tab w:val="center" w:pos="4320"/>
        <w:tab w:val="right" w:pos="8640"/>
      </w:tabs>
      <w:spacing w:after="0" w:line="240" w:lineRule="auto"/>
    </w:pPr>
  </w:style>
  <w:style w:type="character" w:customStyle="1" w:styleId="Char1">
    <w:name w:val="رأس الصفحة Char"/>
    <w:basedOn w:val="a0"/>
    <w:link w:val="a8"/>
    <w:uiPriority w:val="99"/>
    <w:rsid w:val="00A714A1"/>
  </w:style>
  <w:style w:type="paragraph" w:styleId="a9">
    <w:name w:val="footer"/>
    <w:basedOn w:val="a"/>
    <w:link w:val="Char2"/>
    <w:uiPriority w:val="99"/>
    <w:unhideWhenUsed/>
    <w:rsid w:val="00A714A1"/>
    <w:pPr>
      <w:tabs>
        <w:tab w:val="center" w:pos="4320"/>
        <w:tab w:val="right" w:pos="8640"/>
      </w:tabs>
      <w:spacing w:after="0" w:line="240" w:lineRule="auto"/>
    </w:pPr>
  </w:style>
  <w:style w:type="character" w:customStyle="1" w:styleId="Char2">
    <w:name w:val="تذييل الصفحة Char"/>
    <w:basedOn w:val="a0"/>
    <w:link w:val="a9"/>
    <w:uiPriority w:val="99"/>
    <w:rsid w:val="00A714A1"/>
  </w:style>
  <w:style w:type="paragraph" w:styleId="aa">
    <w:name w:val="Body Text"/>
    <w:basedOn w:val="a"/>
    <w:link w:val="Char3"/>
    <w:rsid w:val="00FA2955"/>
    <w:pPr>
      <w:bidi/>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link w:val="aa"/>
    <w:rsid w:val="00FA2955"/>
    <w:rPr>
      <w:rFonts w:ascii="Times New Roman" w:eastAsia="Times New Roman" w:hAnsi="Times New Roman" w:cs="Times New Roman"/>
      <w:sz w:val="24"/>
      <w:szCs w:val="24"/>
    </w:rPr>
  </w:style>
  <w:style w:type="paragraph" w:customStyle="1" w:styleId="western">
    <w:name w:val="western"/>
    <w:basedOn w:val="a"/>
    <w:rsid w:val="000209D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BAA"/>
    <w:pPr>
      <w:spacing w:after="200" w:line="276" w:lineRule="auto"/>
    </w:pPr>
    <w:rPr>
      <w:sz w:val="22"/>
      <w:szCs w:val="22"/>
    </w:rPr>
  </w:style>
  <w:style w:type="paragraph" w:styleId="1">
    <w:name w:val="heading 1"/>
    <w:basedOn w:val="a"/>
    <w:next w:val="a"/>
    <w:link w:val="1Char"/>
    <w:uiPriority w:val="9"/>
    <w:qFormat/>
    <w:rsid w:val="00F43E85"/>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F43E85"/>
    <w:pPr>
      <w:keepNext/>
      <w:keepLines/>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6FF"/>
    <w:pPr>
      <w:ind w:left="720"/>
      <w:contextualSpacing/>
    </w:pPr>
  </w:style>
  <w:style w:type="paragraph" w:styleId="a4">
    <w:name w:val="No Spacing"/>
    <w:uiPriority w:val="1"/>
    <w:qFormat/>
    <w:rsid w:val="00F43E85"/>
    <w:rPr>
      <w:sz w:val="22"/>
      <w:szCs w:val="22"/>
    </w:rPr>
  </w:style>
  <w:style w:type="character" w:customStyle="1" w:styleId="1Char">
    <w:name w:val="عنوان 1 Char"/>
    <w:link w:val="1"/>
    <w:uiPriority w:val="9"/>
    <w:rsid w:val="00F43E85"/>
    <w:rPr>
      <w:rFonts w:ascii="Cambria" w:eastAsia="Times New Roman" w:hAnsi="Cambria" w:cs="Times New Roman"/>
      <w:b/>
      <w:bCs/>
      <w:color w:val="365F91"/>
      <w:sz w:val="28"/>
      <w:szCs w:val="28"/>
    </w:rPr>
  </w:style>
  <w:style w:type="character" w:customStyle="1" w:styleId="2Char">
    <w:name w:val="عنوان 2 Char"/>
    <w:link w:val="2"/>
    <w:uiPriority w:val="9"/>
    <w:rsid w:val="00F43E85"/>
    <w:rPr>
      <w:rFonts w:ascii="Cambria" w:eastAsia="Times New Roman" w:hAnsi="Cambria" w:cs="Times New Roman"/>
      <w:b/>
      <w:bCs/>
      <w:color w:val="4F81BD"/>
      <w:sz w:val="26"/>
      <w:szCs w:val="26"/>
    </w:rPr>
  </w:style>
  <w:style w:type="table" w:styleId="a5">
    <w:name w:val="Table Grid"/>
    <w:basedOn w:val="a1"/>
    <w:uiPriority w:val="59"/>
    <w:rsid w:val="007D1E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Title"/>
    <w:basedOn w:val="a"/>
    <w:link w:val="Char"/>
    <w:qFormat/>
    <w:rsid w:val="005C0ED7"/>
    <w:pPr>
      <w:bidi/>
      <w:jc w:val="center"/>
    </w:pPr>
    <w:rPr>
      <w:rFonts w:cs="Times New Roman"/>
      <w:b/>
      <w:bCs/>
      <w:sz w:val="40"/>
      <w:szCs w:val="40"/>
      <w:lang w:val="x-none" w:eastAsia="x-none"/>
    </w:rPr>
  </w:style>
  <w:style w:type="character" w:customStyle="1" w:styleId="Char">
    <w:name w:val="العنوان Char"/>
    <w:link w:val="a6"/>
    <w:rsid w:val="005C0ED7"/>
    <w:rPr>
      <w:rFonts w:ascii="Calibri" w:eastAsia="Calibri" w:hAnsi="Calibri" w:cs="Arial"/>
      <w:b/>
      <w:bCs/>
      <w:sz w:val="40"/>
      <w:szCs w:val="40"/>
    </w:rPr>
  </w:style>
  <w:style w:type="character" w:styleId="Hyperlink">
    <w:name w:val="Hyperlink"/>
    <w:uiPriority w:val="99"/>
    <w:unhideWhenUsed/>
    <w:rsid w:val="00064384"/>
    <w:rPr>
      <w:color w:val="0000FF"/>
      <w:u w:val="single"/>
    </w:rPr>
  </w:style>
  <w:style w:type="character" w:customStyle="1" w:styleId="apple-converted-space">
    <w:name w:val="apple-converted-space"/>
    <w:basedOn w:val="a0"/>
    <w:rsid w:val="00064384"/>
  </w:style>
  <w:style w:type="paragraph" w:styleId="a7">
    <w:name w:val="Balloon Text"/>
    <w:basedOn w:val="a"/>
    <w:link w:val="Char0"/>
    <w:uiPriority w:val="99"/>
    <w:semiHidden/>
    <w:unhideWhenUsed/>
    <w:rsid w:val="00E73D68"/>
    <w:pPr>
      <w:spacing w:after="0" w:line="240" w:lineRule="auto"/>
    </w:pPr>
    <w:rPr>
      <w:rFonts w:ascii="Tahoma" w:hAnsi="Tahoma" w:cs="Times New Roman"/>
      <w:sz w:val="16"/>
      <w:szCs w:val="16"/>
      <w:lang w:val="x-none" w:eastAsia="x-none"/>
    </w:rPr>
  </w:style>
  <w:style w:type="character" w:customStyle="1" w:styleId="Char0">
    <w:name w:val="نص في بالون Char"/>
    <w:link w:val="a7"/>
    <w:uiPriority w:val="99"/>
    <w:semiHidden/>
    <w:rsid w:val="00E73D68"/>
    <w:rPr>
      <w:rFonts w:ascii="Tahoma" w:hAnsi="Tahoma" w:cs="Tahoma"/>
      <w:sz w:val="16"/>
      <w:szCs w:val="16"/>
    </w:rPr>
  </w:style>
  <w:style w:type="paragraph" w:styleId="a8">
    <w:name w:val="header"/>
    <w:basedOn w:val="a"/>
    <w:link w:val="Char1"/>
    <w:uiPriority w:val="99"/>
    <w:unhideWhenUsed/>
    <w:rsid w:val="00A714A1"/>
    <w:pPr>
      <w:tabs>
        <w:tab w:val="center" w:pos="4320"/>
        <w:tab w:val="right" w:pos="8640"/>
      </w:tabs>
      <w:spacing w:after="0" w:line="240" w:lineRule="auto"/>
    </w:pPr>
  </w:style>
  <w:style w:type="character" w:customStyle="1" w:styleId="Char1">
    <w:name w:val="رأس الصفحة Char"/>
    <w:basedOn w:val="a0"/>
    <w:link w:val="a8"/>
    <w:uiPriority w:val="99"/>
    <w:rsid w:val="00A714A1"/>
  </w:style>
  <w:style w:type="paragraph" w:styleId="a9">
    <w:name w:val="footer"/>
    <w:basedOn w:val="a"/>
    <w:link w:val="Char2"/>
    <w:uiPriority w:val="99"/>
    <w:unhideWhenUsed/>
    <w:rsid w:val="00A714A1"/>
    <w:pPr>
      <w:tabs>
        <w:tab w:val="center" w:pos="4320"/>
        <w:tab w:val="right" w:pos="8640"/>
      </w:tabs>
      <w:spacing w:after="0" w:line="240" w:lineRule="auto"/>
    </w:pPr>
  </w:style>
  <w:style w:type="character" w:customStyle="1" w:styleId="Char2">
    <w:name w:val="تذييل الصفحة Char"/>
    <w:basedOn w:val="a0"/>
    <w:link w:val="a9"/>
    <w:uiPriority w:val="99"/>
    <w:rsid w:val="00A714A1"/>
  </w:style>
  <w:style w:type="paragraph" w:styleId="aa">
    <w:name w:val="Body Text"/>
    <w:basedOn w:val="a"/>
    <w:link w:val="Char3"/>
    <w:rsid w:val="00FA2955"/>
    <w:pPr>
      <w:bidi/>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link w:val="aa"/>
    <w:rsid w:val="00FA2955"/>
    <w:rPr>
      <w:rFonts w:ascii="Times New Roman" w:eastAsia="Times New Roman" w:hAnsi="Times New Roman" w:cs="Times New Roman"/>
      <w:sz w:val="24"/>
      <w:szCs w:val="24"/>
    </w:rPr>
  </w:style>
  <w:style w:type="paragraph" w:customStyle="1" w:styleId="western">
    <w:name w:val="western"/>
    <w:basedOn w:val="a"/>
    <w:rsid w:val="000209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9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wnloads\word%20(&#1575;&#1604;&#1583;&#1604;&#1610;&#1604;%20&#1575;&#1604;&#1573;&#1580;&#1585;&#1575;&#1574;&#1610;%20(&#1575;&#1604;&#1593;&#1605;&#1604;&#1610;&#1575;&#1578;%20&#1608;&#1575;&#1604;&#1573;&#1580;&#1585;&#1575;&#1569;&#1575;&#1578;.dotx"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639CB-45FE-4433-A70C-2D5B5523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(الدليل الإجرائي (العمليات والإجراءات</Template>
  <TotalTime>1</TotalTime>
  <Pages>54</Pages>
  <Words>16552</Words>
  <Characters>94349</Characters>
  <Application>Microsoft Office Word</Application>
  <DocSecurity>0</DocSecurity>
  <Lines>786</Lines>
  <Paragraphs>221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2014-01-01T15:01:00Z</dcterms:created>
  <dcterms:modified xsi:type="dcterms:W3CDTF">2014-01-01T15:02:00Z</dcterms:modified>
</cp:coreProperties>
</file>